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2.xml" ContentType="application/vnd.openxmlformats-officedocument.drawingml.chart+xml"/>
  <Override PartName="/word/drawings/drawing1.xml" ContentType="application/vnd.openxmlformats-officedocument.drawingml.chartshap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-1516456573"/>
        <w:docPartObj>
          <w:docPartGallery w:val="Cover Pages"/>
          <w:docPartUnique/>
        </w:docPartObj>
      </w:sdtPr>
      <w:sdtEndPr/>
      <w:sdtContent>
        <w:p w:rsidR="00A55CD9" w:rsidRDefault="00482622" w:rsidP="00DB7324">
          <w:pPr>
            <w:rPr>
              <w:rFonts w:ascii="Alba Super" w:hAnsi="Alba Super"/>
              <w:caps/>
              <w:spacing w:val="15"/>
              <w:sz w:val="22"/>
              <w:szCs w:val="22"/>
            </w:rPr>
          </w:pPr>
          <w:r>
            <w:rPr>
              <w:noProof/>
            </w:rPr>
            <w:drawing>
              <wp:anchor distT="0" distB="0" distL="114300" distR="114300" simplePos="0" relativeHeight="251887104" behindDoc="1" locked="0" layoutInCell="1" allowOverlap="1" wp14:anchorId="665814CA">
                <wp:simplePos x="0" y="0"/>
                <wp:positionH relativeFrom="margin">
                  <wp:posOffset>1061720</wp:posOffset>
                </wp:positionH>
                <wp:positionV relativeFrom="paragraph">
                  <wp:posOffset>3468370</wp:posOffset>
                </wp:positionV>
                <wp:extent cx="5043805" cy="3234055"/>
                <wp:effectExtent l="0" t="0" r="4445" b="4445"/>
                <wp:wrapTight wrapText="bothSides">
                  <wp:wrapPolygon edited="0">
                    <wp:start x="0" y="0"/>
                    <wp:lineTo x="0" y="21502"/>
                    <wp:lineTo x="21537" y="21502"/>
                    <wp:lineTo x="21537" y="0"/>
                    <wp:lineTo x="0" y="0"/>
                  </wp:wrapPolygon>
                </wp:wrapTight>
                <wp:docPr id="1" name="Graphique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600-000002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openxmlformats.org/drawingml/2006/chart">
                    <c:chart xmlns:c="http://schemas.openxmlformats.org/drawingml/2006/chart" xmlns:r="http://schemas.openxmlformats.org/officeDocument/2006/relationships" r:id="rId9"/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2003B0" w:rsidRPr="002003B0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883008" behindDoc="0" locked="0" layoutInCell="1" allowOverlap="1" wp14:anchorId="4D1C26F0" wp14:editId="4C0E9EBA">
                    <wp:simplePos x="0" y="0"/>
                    <wp:positionH relativeFrom="margin">
                      <wp:posOffset>-635</wp:posOffset>
                    </wp:positionH>
                    <wp:positionV relativeFrom="paragraph">
                      <wp:posOffset>8388985</wp:posOffset>
                    </wp:positionV>
                    <wp:extent cx="1828800" cy="1828800"/>
                    <wp:effectExtent l="0" t="0" r="0" b="0"/>
                    <wp:wrapNone/>
                    <wp:docPr id="9" name="Zone de texte 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828800" cy="1828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2543CA" w:rsidRPr="00180CBC" w:rsidRDefault="002543CA" w:rsidP="002003B0">
                                <w:pPr>
                                  <w:jc w:val="center"/>
                                  <w:rPr>
                                    <w:b/>
                                    <w:color w:val="000000" w:themeColor="text1"/>
                                    <w:sz w:val="72"/>
                                    <w:szCs w:val="72"/>
                                    <w14:shadow w14:blurRad="12700" w14:dist="38100" w14:dir="2700000" w14:sx="100000" w14:sy="100000" w14:kx="0" w14:ky="0" w14:algn="tl">
                                      <w14:schemeClr w14:val="bg1">
                                        <w14:lumMod w14:val="50000"/>
                                      </w14:schemeClr>
                                    </w14:shadow>
                                    <w14:textOutline w14:w="9525" w14:cap="flat" w14:cmpd="sng" w14:algn="ctr">
                                      <w14:solidFill>
                                        <w14:schemeClr w14:val="bg1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b/>
                                    <w:color w:val="000000" w:themeColor="text1"/>
                                    <w:sz w:val="72"/>
                                    <w:szCs w:val="72"/>
                                    <w14:shadow w14:blurRad="12700" w14:dist="38100" w14:dir="2700000" w14:sx="100000" w14:sy="100000" w14:kx="0" w14:ky="0" w14:algn="tl">
                                      <w14:schemeClr w14:val="bg1">
                                        <w14:lumMod w14:val="50000"/>
                                      </w14:schemeClr>
                                    </w14:shadow>
                                    <w14:textOutline w14:w="9525" w14:cap="flat" w14:cmpd="sng" w14:algn="ctr">
                                      <w14:solidFill>
                                        <w14:schemeClr w14:val="bg1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STS MCI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w14:anchorId="4D1C26F0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9" o:spid="_x0000_s1026" type="#_x0000_t202" style="position:absolute;margin-left:-.05pt;margin-top:660.55pt;width:2in;height:2in;z-index:251883008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" filled="f" stroked="f">
                    <v:textbox style="mso-fit-shape-to-text:t">
                      <w:txbxContent>
                        <w:p w:rsidR="002543CA" w:rsidRPr="00180CBC" w:rsidRDefault="002543CA" w:rsidP="002003B0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72"/>
                              <w:szCs w:val="72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72"/>
                              <w:szCs w:val="72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STS MCI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4D07F9">
            <w:rPr>
              <w:noProof/>
              <w:lang w:eastAsia="fr-FR" w:bidi="ar-SA"/>
            </w:rPr>
            <mc:AlternateContent>
              <mc:Choice Requires="wps">
                <w:drawing>
                  <wp:anchor distT="0" distB="0" distL="114300" distR="114300" simplePos="0" relativeHeight="251698176" behindDoc="0" locked="0" layoutInCell="0" allowOverlap="1" wp14:anchorId="73CC9BC9" wp14:editId="0B816370">
                    <wp:simplePos x="0" y="0"/>
                    <wp:positionH relativeFrom="page">
                      <wp:align>left</wp:align>
                    </wp:positionH>
                    <wp:positionV relativeFrom="page">
                      <wp:posOffset>3202995</wp:posOffset>
                    </wp:positionV>
                    <wp:extent cx="6783070" cy="668655"/>
                    <wp:effectExtent l="0" t="0" r="15875" b="17145"/>
                    <wp:wrapNone/>
                    <wp:docPr id="49" name="Rectang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783070" cy="66865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50000"/>
                                <a:lumOff val="0"/>
                              </a:schemeClr>
                            </a:solidFill>
                            <a:ln w="190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2543CA" w:rsidRPr="00550065" w:rsidRDefault="002543CA" w:rsidP="00550065">
                                <w:pPr>
                                  <w:pStyle w:val="Sansinterligne"/>
                                  <w:jc w:val="right"/>
                                  <w:rPr>
                                    <w:sz w:val="40"/>
                                    <w:szCs w:val="40"/>
                                  </w:rPr>
                                </w:pPr>
                                <w:r w:rsidRPr="00550065">
                                  <w:rPr>
                                    <w:sz w:val="40"/>
                                    <w:szCs w:val="40"/>
                                  </w:rPr>
                                  <w:t>Cycle</w:t>
                                </w:r>
                                <w:r>
                                  <w:rPr>
                                    <w:sz w:val="40"/>
                                    <w:szCs w:val="40"/>
                                  </w:rPr>
                                  <w:t>s</w:t>
                                </w:r>
                                <w:r w:rsidRPr="00550065">
                                  <w:rPr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40"/>
                                    <w:szCs w:val="40"/>
                                  </w:rPr>
                                  <w:t>théoriques</w:t>
                                </w:r>
                              </w:p>
                              <w:p w:rsidR="002543CA" w:rsidRDefault="002543CA" w:rsidP="00550065">
                                <w:pPr>
                                  <w:pStyle w:val="Sansinterligne"/>
                                  <w:jc w:val="right"/>
                                  <w:rPr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sz w:val="40"/>
                                    <w:szCs w:val="40"/>
                                  </w:rPr>
                                  <w:t>Document de référence 4</w:t>
                                </w:r>
                              </w:p>
                              <w:p w:rsidR="002543CA" w:rsidRPr="00550065" w:rsidRDefault="002543CA" w:rsidP="00550065">
                                <w:pPr>
                                  <w:pStyle w:val="Sansinterligne"/>
                                  <w:jc w:val="right"/>
                                  <w:rPr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sz w:val="40"/>
                                    <w:szCs w:val="40"/>
                                  </w:rPr>
                                  <w:t>Moteur 5 Temps</w:t>
                                </w:r>
                              </w:p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w14:anchorId="73CC9BC9" id="Rectangle 16" o:spid="_x0000_s1027" style="position:absolute;margin-left:0;margin-top:252.2pt;width:534.1pt;height:52.65pt;z-index:251698176;visibility:visible;mso-wrap-style:square;mso-width-percent:900;mso-height-percent:73;mso-wrap-distance-left:9pt;mso-wrap-distance-top:0;mso-wrap-distance-right:9pt;mso-wrap-distance-bottom:0;mso-position-horizontal:left;mso-position-horizontal-relative:page;mso-position-vertical:absolute;mso-position-vertical-relative:page;mso-width-percent:90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" o:allowincell="f" fillcolor="#7f7f7f [1612]" strokecolor="black [3213]" strokeweight="1.5pt">
                    <v:textbox style="mso-fit-shape-to-text:t" inset="14.4pt,,14.4pt">
                      <w:txbxContent>
                        <w:p w:rsidR="002543CA" w:rsidRPr="00550065" w:rsidRDefault="002543CA" w:rsidP="00550065">
                          <w:pPr>
                            <w:pStyle w:val="Sansinterligne"/>
                            <w:jc w:val="right"/>
                            <w:rPr>
                              <w:sz w:val="40"/>
                              <w:szCs w:val="40"/>
                            </w:rPr>
                          </w:pPr>
                          <w:r w:rsidRPr="00550065">
                            <w:rPr>
                              <w:sz w:val="40"/>
                              <w:szCs w:val="40"/>
                            </w:rPr>
                            <w:t>Cycle</w:t>
                          </w:r>
                          <w:r>
                            <w:rPr>
                              <w:sz w:val="40"/>
                              <w:szCs w:val="40"/>
                            </w:rPr>
                            <w:t>s</w:t>
                          </w:r>
                          <w:r w:rsidRPr="00550065">
                            <w:rPr>
                              <w:sz w:val="40"/>
                              <w:szCs w:val="40"/>
                            </w:rPr>
                            <w:t xml:space="preserve"> </w:t>
                          </w:r>
                          <w:r>
                            <w:rPr>
                              <w:sz w:val="40"/>
                              <w:szCs w:val="40"/>
                            </w:rPr>
                            <w:t>théoriques</w:t>
                          </w:r>
                        </w:p>
                        <w:p w:rsidR="002543CA" w:rsidRDefault="002543CA" w:rsidP="00550065">
                          <w:pPr>
                            <w:pStyle w:val="Sansinterligne"/>
                            <w:jc w:val="right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sz w:val="40"/>
                              <w:szCs w:val="40"/>
                            </w:rPr>
                            <w:t>Document de référence 4</w:t>
                          </w:r>
                        </w:p>
                        <w:p w:rsidR="002543CA" w:rsidRPr="00550065" w:rsidRDefault="002543CA" w:rsidP="00550065">
                          <w:pPr>
                            <w:pStyle w:val="Sansinterligne"/>
                            <w:jc w:val="right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sz w:val="40"/>
                              <w:szCs w:val="40"/>
                            </w:rPr>
                            <w:t>Moteur 5 Temps</w:t>
                          </w:r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 w:rsidR="00FD4B81">
            <w:rPr>
              <w:noProof/>
              <w:lang w:eastAsia="fr-FR" w:bidi="ar-SA"/>
            </w:rPr>
            <mc:AlternateContent>
              <mc:Choice Requires="wpg">
                <w:drawing>
                  <wp:anchor distT="0" distB="0" distL="114300" distR="114300" simplePos="0" relativeHeight="251644415" behindDoc="0" locked="0" layoutInCell="1" allowOverlap="1" wp14:anchorId="7DD06513" wp14:editId="3EC27C3E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018155" cy="10692130"/>
                    <wp:effectExtent l="8255" t="0" r="2540" b="4445"/>
                    <wp:wrapNone/>
                    <wp:docPr id="50" name="Groupe 4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018155" cy="10692130"/>
                              <a:chOff x="0" y="0"/>
                              <a:chExt cx="31136" cy="100584"/>
                            </a:xfrm>
                          </wpg:grpSpPr>
                          <wps:wsp>
                            <wps:cNvPr id="51" name="Rectangle 459" descr="Light vertical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5" cy="100584"/>
                              </a:xfrm>
                              <a:prstGeom prst="rect">
                                <a:avLst/>
                              </a:prstGeom>
                              <a:pattFill prst="dkVert">
                                <a:fgClr>
                                  <a:schemeClr val="accent6">
                                    <a:lumMod val="60000"/>
                                    <a:lumOff val="40000"/>
                                    <a:alpha val="79999"/>
                                  </a:schemeClr>
                                </a:fgClr>
                                <a:bgClr>
                                  <a:schemeClr val="bg1">
                                    <a:lumMod val="100000"/>
                                    <a:lumOff val="0"/>
                                    <a:alpha val="79999"/>
                                  </a:schemeClr>
                                </a:bgClr>
                              </a:patt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52" name="Rectangle 4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46" y="0"/>
                                <a:ext cx="29718" cy="1005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D8D8D8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Rectangle 4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8" y="0"/>
                                <a:ext cx="30998" cy="2377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79999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alias w:val="Année"/>
                                    <w:id w:val="1012341074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9-01-01T00:00:00Z">
                                      <w:dateFormat w:val="yyyy"/>
                                      <w:lid w:val="fr-F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2543CA" w:rsidRDefault="002543CA" w:rsidP="00DB7324">
                                      <w:pPr>
                                        <w:pStyle w:val="Sansinterligne"/>
                                      </w:pPr>
                                      <w: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54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67610"/>
                                <a:ext cx="30895" cy="2833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79999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alias w:val="Société"/>
                                    <w:id w:val="1760174317"/>
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p w:rsidR="002543CA" w:rsidRPr="00A55CD9" w:rsidRDefault="002543CA" w:rsidP="00DB7324">
                                      <w:pPr>
                                        <w:pStyle w:val="Sansinterligne"/>
                                      </w:pPr>
                                      <w:r>
                                        <w:t>MCI Brest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alias w:val="Date"/>
                                    <w:id w:val="1724480474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9-01-01T00:00:00Z">
                                      <w:dateFormat w:val="dd/MM/yyyy"/>
                                      <w:lid w:val="fr-F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2543CA" w:rsidRPr="00A55CD9" w:rsidRDefault="002543CA" w:rsidP="00DB7324">
                                      <w:pPr>
                                        <w:pStyle w:val="Sansinterligne"/>
                                      </w:pPr>
                                      <w: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w14:anchorId="7DD06513" id="Groupe 453" o:spid="_x0000_s1028" style="position:absolute;margin-left:186.45pt;margin-top:0;width:237.65pt;height:841.9pt;z-index:251644415;mso-width-percent:400;mso-height-percent:1000;mso-position-horizontal:right;mso-position-horizontal-relative:page;mso-position-vertical:top;mso-position-vertical-relative:page;mso-width-percent:400;mso-height-percent:1000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">
                    <v:rect id="Rectangle 459" o:spid="_x0000_s1029" alt="Light vertical" style="position:absolute;width:1385;height:100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" fillcolor="#fabf8f [1945]" stroked="f" strokecolor="white" strokeweight="1pt">
                      <v:fill r:id="rId10" o:title="" opacity="52428f" color2="white [3212]" o:opacity2="52428f" type="pattern"/>
                      <v:shadow color="#d8d8d8" offset="3pt,3pt"/>
                    </v:rect>
                    <v:rect id="Rectangle 460" o:spid="_x0000_s1030" style="position:absolute;left:1246;width:29718;height:10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" fillcolor="#d8d8d8 [2732]" stroked="f" strokecolor="#d8d8d8"/>
                    <v:rect id="Rectangle 461" o:spid="_x0000_s1031" style="position:absolute;left:138;width:30998;height:23774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" filled="f" stroked="f" strokecolor="white" strokeweight="1pt">
                      <v:fill opacity="52428f"/>
                      <v:textbox inset="28.8pt,14.4pt,14.4pt,14.4pt">
                        <w:txbxContent>
                          <w:sdt>
                            <w:sdtPr>
                              <w:alias w:val="Année"/>
                              <w:id w:val="1012341074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9-01-01T00:00:00Z">
                                <w:dateFormat w:val="yyyy"/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2543CA" w:rsidRDefault="002543CA" w:rsidP="00DB7324">
                                <w:pPr>
                                  <w:pStyle w:val="Sansinterligne"/>
                                </w:pPr>
                                <w: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9" o:spid="_x0000_s1032" style="position:absolute;top:67610;width:30895;height:2833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" filled="f" stroked="f" strokecolor="white" strokeweight="1pt">
                      <v:fill opacity="52428f"/>
                      <v:textbox inset="28.8pt,14.4pt,14.4pt,14.4pt">
                        <w:txbxContent>
                          <w:sdt>
                            <w:sdtPr>
                              <w:alias w:val="Société"/>
                              <w:id w:val="1760174317"/>
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<w:text/>
                            </w:sdtPr>
                            <w:sdtContent>
                              <w:p w:rsidR="002543CA" w:rsidRPr="00A55CD9" w:rsidRDefault="002543CA" w:rsidP="00DB7324">
                                <w:pPr>
                                  <w:pStyle w:val="Sansinterligne"/>
                                </w:pPr>
                                <w:r>
                                  <w:t>MCI Brest</w:t>
                                </w:r>
                              </w:p>
                            </w:sdtContent>
                          </w:sdt>
                          <w:sdt>
                            <w:sdtPr>
                              <w:alias w:val="Date"/>
                              <w:id w:val="1724480474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9-01-01T00:00:00Z">
                                <w:dateFormat w:val="dd/MM/yyyy"/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2543CA" w:rsidRPr="00A55CD9" w:rsidRDefault="002543CA" w:rsidP="00DB7324">
                                <w:pPr>
                                  <w:pStyle w:val="Sansinterligne"/>
                                </w:pPr>
                                <w: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 w:rsidR="00A55CD9">
            <w:br w:type="page"/>
          </w:r>
          <w:r w:rsidR="00001AD5">
            <w:rPr>
              <w:noProof/>
              <w:lang w:eastAsia="fr-FR" w:bidi="ar-SA"/>
            </w:rPr>
            <w:drawing>
              <wp:anchor distT="0" distB="0" distL="114300" distR="114300" simplePos="0" relativeHeight="251865600" behindDoc="1" locked="0" layoutInCell="1" allowOverlap="1" wp14:anchorId="0DD381D9" wp14:editId="062915D6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3105785" cy="2186305"/>
                <wp:effectExtent l="95250" t="19050" r="94615" b="42545"/>
                <wp:wrapNone/>
                <wp:docPr id="56" name="Diagramme 56"/>
                <wp:cNvGraphicFramePr/>
                <a:graphic xmlns:a="http://schemas.openxmlformats.org/drawingml/2006/main">
                  <a:graphicData uri="http://schemas.openxmlformats.org/drawingml/2006/diagram">
                    <dgm:relIds xmlns:dgm="http://schemas.openxmlformats.org/drawingml/2006/diagram" xmlns:r="http://schemas.openxmlformats.org/officeDocument/2006/relationships" r:dm="rId11" r:lo="rId12" r:qs="rId13" r:cs="rId14"/>
                  </a:graphicData>
                </a:graphic>
              </wp:anchor>
            </w:drawing>
          </w:r>
        </w:p>
      </w:sdtContent>
    </w:sdt>
    <w:p w:rsidR="009D24E5" w:rsidRDefault="009D24E5" w:rsidP="00DB7324">
      <w:pPr>
        <w:pStyle w:val="Titre2"/>
      </w:pPr>
      <w:bookmarkStart w:id="0" w:name="_Toc457984995"/>
      <w:bookmarkStart w:id="1" w:name="_Toc457985071"/>
      <w:bookmarkStart w:id="2" w:name="_Toc457985195"/>
      <w:bookmarkStart w:id="3" w:name="_Toc460878216"/>
      <w:bookmarkStart w:id="4" w:name="_Toc460878767"/>
      <w:bookmarkStart w:id="5" w:name="_Toc460879177"/>
      <w:bookmarkStart w:id="6" w:name="_Toc461286419"/>
      <w:bookmarkStart w:id="7" w:name="_Toc461381458"/>
      <w:bookmarkStart w:id="8" w:name="_Toc462165252"/>
      <w:bookmarkStart w:id="9" w:name="_Toc503041313"/>
      <w:bookmarkStart w:id="10" w:name="_Toc503165806"/>
      <w:bookmarkStart w:id="11" w:name="_Toc503166807"/>
      <w:bookmarkStart w:id="12" w:name="_Toc503174835"/>
      <w:bookmarkStart w:id="13" w:name="_Toc503175520"/>
      <w:r>
        <w:lastRenderedPageBreak/>
        <w:t>table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</w:p>
    <w:p w:rsidR="00322EEF" w:rsidRDefault="00322EEF">
      <w:pPr>
        <w:pStyle w:val="TM1"/>
      </w:pPr>
    </w:p>
    <w:p w:rsidR="008C6B8C" w:rsidRDefault="001767CF">
      <w:pPr>
        <w:pStyle w:val="TM1"/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r>
        <w:fldChar w:fldCharType="begin"/>
      </w:r>
      <w:r>
        <w:instrText xml:space="preserve"> TOC \h \z \t "Titre 2;1;para_1;2" </w:instrText>
      </w:r>
      <w:r>
        <w:fldChar w:fldCharType="separate"/>
      </w:r>
      <w:hyperlink w:anchor="_Toc503175521" w:history="1">
        <w:r w:rsidR="008C6B8C" w:rsidRPr="009E0B55">
          <w:rPr>
            <w:rStyle w:val="Lienhypertexte"/>
            <w:noProof/>
          </w:rPr>
          <w:t>document de référence 3 : comparaison cycles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_Toc503175521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2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1"/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2" w:history="1">
        <w:r w:rsidR="008C6B8C" w:rsidRPr="009E0B55">
          <w:rPr>
            <w:rStyle w:val="Lienhypertexte"/>
            <w:noProof/>
          </w:rPr>
          <w:t>ATKINSON-Diesel-Sabathé-BDR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_Toc503175522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2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3" w:history="1">
        <w:r w:rsidR="008C6B8C" w:rsidRPr="009E0B55">
          <w:rPr>
            <w:rStyle w:val="Lienhypertexte"/>
            <w:noProof/>
          </w:rPr>
          <w:t>1.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Objectifs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_Toc503175523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2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4" w:history="1">
        <w:r w:rsidR="008C6B8C" w:rsidRPr="009E0B55">
          <w:rPr>
            <w:rStyle w:val="Lienhypertexte"/>
            <w:noProof/>
          </w:rPr>
          <w:t>2.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Notions abordées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_Toc503175524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2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5" w:history="1">
        <w:r w:rsidR="008C6B8C" w:rsidRPr="009E0B55">
          <w:rPr>
            <w:rStyle w:val="Lienhypertexte"/>
            <w:noProof/>
          </w:rPr>
          <w:t>3.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Moyens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_Toc503175525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2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6" w:history="1">
        <w:r w:rsidR="008C6B8C" w:rsidRPr="009E0B55">
          <w:rPr>
            <w:rStyle w:val="Lienhypertexte"/>
            <w:noProof/>
          </w:rPr>
          <w:t>4.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problématique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_Toc503175526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2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7" w:history="1">
        <w:r w:rsidR="008C6B8C" w:rsidRPr="009E0B55">
          <w:rPr>
            <w:rStyle w:val="Lienhypertexte"/>
            <w:noProof/>
          </w:rPr>
          <w:t>5.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Le moteur à 5 temps:présentation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_Toc503175527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3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6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8" w:history="1">
        <w:r w:rsidR="008C6B8C" w:rsidRPr="009E0B55">
          <w:rPr>
            <w:rStyle w:val="Lienhypertexte"/>
            <w:noProof/>
          </w:rPr>
          <w:t>6.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travail demandé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_Toc503175528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3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29" w:history="1">
        <w:r w:rsidR="008C6B8C" w:rsidRPr="009E0B55">
          <w:rPr>
            <w:rStyle w:val="Lienhypertexte"/>
            <w:noProof/>
          </w:rPr>
          <w:t>6.1.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Tableau de fonctionnement :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_Toc503175529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3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0" w:history="1">
        <w:r w:rsidR="008C6B8C" w:rsidRPr="009E0B55">
          <w:rPr>
            <w:rStyle w:val="Lienhypertexte"/>
            <w:noProof/>
          </w:rPr>
          <w:t>6.2.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Volume de détente prolongée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_Toc503175530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3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1" w:history="1">
        <w:r w:rsidR="008C6B8C" w:rsidRPr="009E0B55">
          <w:rPr>
            <w:rStyle w:val="Lienhypertexte"/>
            <w:noProof/>
          </w:rPr>
          <w:t>6.3.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Analyse théorique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_Toc503175531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4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2" w:history="1">
        <w:r w:rsidR="008C6B8C" w:rsidRPr="009E0B55">
          <w:rPr>
            <w:rStyle w:val="Lienhypertexte"/>
            <w:noProof/>
          </w:rPr>
          <w:t>6.3.1.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Données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_Toc503175532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4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3" w:history="1">
        <w:r w:rsidR="008C6B8C" w:rsidRPr="009E0B55">
          <w:rPr>
            <w:rStyle w:val="Lienhypertexte"/>
            <w:noProof/>
          </w:rPr>
          <w:t>6.3.2.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Hypothèses et modélisation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_Toc503175533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4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4" w:history="1">
        <w:r w:rsidR="008C6B8C" w:rsidRPr="009E0B55">
          <w:rPr>
            <w:rStyle w:val="Lienhypertexte"/>
            <w:noProof/>
          </w:rPr>
          <w:t>6.3.3.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Approche globale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_Toc503175534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5" w:history="1">
        <w:r w:rsidR="008C6B8C" w:rsidRPr="009E0B55">
          <w:rPr>
            <w:rStyle w:val="Lienhypertexte"/>
            <w:noProof/>
          </w:rPr>
          <w:t>6.3.4.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 xml:space="preserve">Calcul des masses en œuvre et de l’énergie </w:t>
        </w:r>
        <m:oMath>
          <m:r>
            <w:rPr>
              <w:rStyle w:val="Lienhypertexte"/>
              <w:rFonts w:ascii="Cambria Math" w:hAnsi="Cambria Math"/>
              <w:noProof/>
            </w:rPr>
            <m:t>Q1</m:t>
          </m:r>
        </m:oMath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_Toc503175535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6" w:history="1">
        <w:r w:rsidR="008C6B8C" w:rsidRPr="009E0B55">
          <w:rPr>
            <w:rStyle w:val="Lienhypertexte"/>
            <w:noProof/>
          </w:rPr>
          <w:t>6.3.4.1.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Masse en œuvre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_Toc503175536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7" w:history="1">
        <w:r w:rsidR="008C6B8C" w:rsidRPr="009E0B55">
          <w:rPr>
            <w:rStyle w:val="Lienhypertexte"/>
            <w:noProof/>
          </w:rPr>
          <w:t>6.3.4.2.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 xml:space="preserve">Energie </w:t>
        </w:r>
        <m:oMath>
          <m:r>
            <w:rPr>
              <w:rStyle w:val="Lienhypertexte"/>
              <w:rFonts w:ascii="Cambria Math" w:hAnsi="Cambria Math"/>
              <w:noProof/>
            </w:rPr>
            <m:t>Q1</m:t>
          </m:r>
        </m:oMath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_Toc503175537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8" w:history="1">
        <w:r w:rsidR="008C6B8C" w:rsidRPr="009E0B55">
          <w:rPr>
            <w:rStyle w:val="Lienhypertexte"/>
            <w:noProof/>
          </w:rPr>
          <w:t>6.3.4.3.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Application numérique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_Toc503175538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39" w:history="1">
        <w:r w:rsidR="008C6B8C" w:rsidRPr="009E0B55">
          <w:rPr>
            <w:rStyle w:val="Lienhypertexte"/>
            <w:noProof/>
          </w:rPr>
          <w:t>6.3.5.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Détermination des caractéristiques des points 5 et 6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_Toc503175539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0" w:history="1">
        <w:r w:rsidR="008C6B8C" w:rsidRPr="009E0B55">
          <w:rPr>
            <w:rStyle w:val="Lienhypertexte"/>
            <w:noProof/>
          </w:rPr>
          <w:t>6.3.5.1.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Point 5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_Toc503175540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5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1" w:history="1">
        <w:r w:rsidR="008C6B8C" w:rsidRPr="009E0B55">
          <w:rPr>
            <w:rStyle w:val="Lienhypertexte"/>
            <w:noProof/>
          </w:rPr>
          <w:t>6.3.5.2.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Point 6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_Toc503175541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6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2" w:history="1">
        <w:r w:rsidR="008C6B8C" w:rsidRPr="009E0B55">
          <w:rPr>
            <w:rStyle w:val="Lienhypertexte"/>
            <w:noProof/>
          </w:rPr>
          <w:t>6.3.5.3.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Application numérique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_Toc503175542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6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3" w:history="1">
        <w:r w:rsidR="008C6B8C" w:rsidRPr="009E0B55">
          <w:rPr>
            <w:rStyle w:val="Lienhypertexte"/>
            <w:noProof/>
          </w:rPr>
          <w:t>6.3.6.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Calcul du travail du cycle 2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_Toc503175543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6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4" w:history="1">
        <w:r w:rsidR="008C6B8C" w:rsidRPr="009E0B55">
          <w:rPr>
            <w:rStyle w:val="Lienhypertexte"/>
            <w:noProof/>
          </w:rPr>
          <w:t>6.3.6.1.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 xml:space="preserve">Par </w:t>
        </w:r>
        <m:oMath>
          <m:r>
            <w:rPr>
              <w:rStyle w:val="Lienhypertexte"/>
              <w:rFonts w:ascii="Cambria Math" w:hAnsi="Cambria Math"/>
              <w:noProof/>
            </w:rPr>
            <m:t>Q3</m:t>
          </m:r>
        </m:oMath>
        <w:r w:rsidR="008C6B8C" w:rsidRPr="009E0B55">
          <w:rPr>
            <w:rStyle w:val="Lienhypertexte"/>
            <w:noProof/>
          </w:rPr>
          <w:t xml:space="preserve"> : </w:t>
        </w:r>
        <m:oMath>
          <m:r>
            <w:rPr>
              <w:rStyle w:val="Lienhypertexte"/>
              <w:rFonts w:ascii="Cambria Math" w:hAnsi="Cambria Math"/>
              <w:noProof/>
            </w:rPr>
            <m:t>Wcyl_2=Q2-Q3</m:t>
          </m:r>
        </m:oMath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_Toc503175544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6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5" w:history="1">
        <w:r w:rsidR="008C6B8C" w:rsidRPr="009E0B55">
          <w:rPr>
            <w:rStyle w:val="Lienhypertexte"/>
            <w:noProof/>
          </w:rPr>
          <w:t>6.3.6.2.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Par calcul direct :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_Toc503175545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6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6" w:history="1">
        <w:r w:rsidR="008C6B8C" w:rsidRPr="009E0B55">
          <w:rPr>
            <w:rStyle w:val="Lienhypertexte"/>
            <w:noProof/>
          </w:rPr>
          <w:t>6.3.6.3.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Application numérique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_Toc503175546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6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110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7" w:history="1">
        <w:r w:rsidR="008C6B8C" w:rsidRPr="009E0B55">
          <w:rPr>
            <w:rStyle w:val="Lienhypertexte"/>
            <w:noProof/>
          </w:rPr>
          <w:t>6.3.7.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Bilan :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_Toc503175547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7</w:t>
        </w:r>
        <w:r w:rsidR="008C6B8C">
          <w:rPr>
            <w:noProof/>
            <w:webHidden/>
          </w:rPr>
          <w:fldChar w:fldCharType="end"/>
        </w:r>
      </w:hyperlink>
    </w:p>
    <w:p w:rsidR="008C6B8C" w:rsidRDefault="009263CF">
      <w:pPr>
        <w:pStyle w:val="TM2"/>
        <w:tabs>
          <w:tab w:val="left" w:pos="880"/>
          <w:tab w:val="right" w:leader="dot" w:pos="9628"/>
        </w:tabs>
        <w:rPr>
          <w:rFonts w:asciiTheme="minorHAnsi" w:hAnsiTheme="minorHAnsi" w:cstheme="minorBidi"/>
          <w:noProof/>
          <w:sz w:val="22"/>
          <w:szCs w:val="22"/>
          <w:lang w:eastAsia="fr-FR" w:bidi="ar-SA"/>
        </w:rPr>
      </w:pPr>
      <w:hyperlink w:anchor="_Toc503175548" w:history="1">
        <w:r w:rsidR="008C6B8C" w:rsidRPr="009E0B55">
          <w:rPr>
            <w:rStyle w:val="Lienhypertexte"/>
            <w:noProof/>
          </w:rPr>
          <w:t>6.4.</w:t>
        </w:r>
        <w:r w:rsidR="008C6B8C">
          <w:rPr>
            <w:rFonts w:asciiTheme="minorHAnsi" w:hAnsiTheme="minorHAnsi" w:cstheme="minorBidi"/>
            <w:noProof/>
            <w:sz w:val="22"/>
            <w:szCs w:val="22"/>
            <w:lang w:eastAsia="fr-FR" w:bidi="ar-SA"/>
          </w:rPr>
          <w:tab/>
        </w:r>
        <w:r w:rsidR="008C6B8C" w:rsidRPr="009E0B55">
          <w:rPr>
            <w:rStyle w:val="Lienhypertexte"/>
            <w:noProof/>
          </w:rPr>
          <w:t>Discussion</w:t>
        </w:r>
        <w:r w:rsidR="008C6B8C">
          <w:rPr>
            <w:noProof/>
            <w:webHidden/>
          </w:rPr>
          <w:tab/>
        </w:r>
        <w:r w:rsidR="008C6B8C">
          <w:rPr>
            <w:noProof/>
            <w:webHidden/>
          </w:rPr>
          <w:fldChar w:fldCharType="begin"/>
        </w:r>
        <w:r w:rsidR="008C6B8C">
          <w:rPr>
            <w:noProof/>
            <w:webHidden/>
          </w:rPr>
          <w:instrText xml:space="preserve"> PAGEREF _Toc503175548 \h </w:instrText>
        </w:r>
        <w:r w:rsidR="008C6B8C">
          <w:rPr>
            <w:noProof/>
            <w:webHidden/>
          </w:rPr>
        </w:r>
        <w:r w:rsidR="008C6B8C">
          <w:rPr>
            <w:noProof/>
            <w:webHidden/>
          </w:rPr>
          <w:fldChar w:fldCharType="separate"/>
        </w:r>
        <w:r w:rsidR="008C6B8C">
          <w:rPr>
            <w:noProof/>
            <w:webHidden/>
          </w:rPr>
          <w:t>7</w:t>
        </w:r>
        <w:r w:rsidR="008C6B8C">
          <w:rPr>
            <w:noProof/>
            <w:webHidden/>
          </w:rPr>
          <w:fldChar w:fldCharType="end"/>
        </w:r>
      </w:hyperlink>
    </w:p>
    <w:p w:rsidR="00CB1CA1" w:rsidRDefault="001767CF" w:rsidP="00DB7324">
      <w:r>
        <w:fldChar w:fldCharType="end"/>
      </w:r>
      <w:r w:rsidR="006B32F3">
        <w:t xml:space="preserve"> </w:t>
      </w:r>
    </w:p>
    <w:p w:rsidR="00DB7324" w:rsidRDefault="00CB1CA1" w:rsidP="00DB7324">
      <w:r>
        <w:br w:type="page"/>
      </w:r>
    </w:p>
    <w:p w:rsidR="00DB7324" w:rsidRDefault="00162E35" w:rsidP="00DB7324">
      <w:pPr>
        <w:pStyle w:val="Titre2"/>
      </w:pPr>
      <w:bookmarkStart w:id="14" w:name="_Toc503175521"/>
      <w:r>
        <w:lastRenderedPageBreak/>
        <w:t>document de référence 3</w:t>
      </w:r>
      <w:r w:rsidR="00DB7324">
        <w:t xml:space="preserve"> : comparaison cycles</w:t>
      </w:r>
      <w:bookmarkEnd w:id="14"/>
    </w:p>
    <w:p w:rsidR="00162E35" w:rsidRDefault="00162E35" w:rsidP="00D0449C">
      <w:pPr>
        <w:pStyle w:val="Titre2"/>
      </w:pPr>
      <w:bookmarkStart w:id="15" w:name="_Toc503175522"/>
      <w:r>
        <w:t>ATKINSON-</w:t>
      </w:r>
      <w:r w:rsidR="00550065">
        <w:t>Diesel-Sabathé-BDR</w:t>
      </w:r>
      <w:bookmarkEnd w:id="15"/>
    </w:p>
    <w:p w:rsidR="00D0449C" w:rsidRPr="00860CBE" w:rsidRDefault="00D0449C" w:rsidP="00D0449C">
      <w:pPr>
        <w:pStyle w:val="para1"/>
      </w:pPr>
      <w:bookmarkStart w:id="16" w:name="_Toc503175523"/>
      <w:r w:rsidRPr="00860CBE">
        <w:t>Objectifs</w:t>
      </w:r>
      <w:bookmarkEnd w:id="16"/>
    </w:p>
    <w:p w:rsidR="00D0449C" w:rsidRDefault="00D0449C" w:rsidP="00D0449C">
      <w:pPr>
        <w:pStyle w:val="Puce1"/>
      </w:pPr>
      <w:r>
        <w:rPr>
          <w:noProof/>
          <w:lang w:eastAsia="fr-FR" w:bidi="ar-SA"/>
        </w:rPr>
        <w:t>Analyser le fonctionnement du moteur « à 5 Temps »</w:t>
      </w:r>
    </w:p>
    <w:p w:rsidR="00D0449C" w:rsidRDefault="00D0449C" w:rsidP="00D0449C">
      <w:pPr>
        <w:pStyle w:val="Puce1"/>
      </w:pPr>
      <w:r>
        <w:rPr>
          <w:noProof/>
          <w:lang w:eastAsia="fr-FR" w:bidi="ar-SA"/>
        </w:rPr>
        <w:t>Calculer le rendement thermodynamique théorique de ce moteur.</w:t>
      </w:r>
    </w:p>
    <w:p w:rsidR="00D0449C" w:rsidRPr="00F66620" w:rsidRDefault="00D0449C" w:rsidP="00D0449C">
      <w:pPr>
        <w:pStyle w:val="Puce1"/>
      </w:pPr>
      <w:r>
        <w:rPr>
          <w:noProof/>
          <w:lang w:eastAsia="fr-FR" w:bidi="ar-SA"/>
        </w:rPr>
        <w:t>Discuter le rendement en fonction des divers paramètres dont il dépend.</w:t>
      </w:r>
    </w:p>
    <w:p w:rsidR="00D0449C" w:rsidRDefault="00D0449C" w:rsidP="00D0449C">
      <w:pPr>
        <w:pStyle w:val="para1"/>
      </w:pPr>
      <w:bookmarkStart w:id="17" w:name="_Toc503175524"/>
      <w:r>
        <w:t>Notions abordées</w:t>
      </w:r>
      <w:bookmarkEnd w:id="17"/>
    </w:p>
    <w:p w:rsidR="00D0449C" w:rsidRDefault="00D0449C" w:rsidP="00D0449C">
      <w:pPr>
        <w:pStyle w:val="Puce1"/>
      </w:pPr>
      <w:r>
        <w:t>Thermodynamique : premier principe, transformations usuelles. Cycle Beau de Rochas.</w:t>
      </w:r>
    </w:p>
    <w:p w:rsidR="00D0449C" w:rsidRPr="00687653" w:rsidRDefault="00D0449C" w:rsidP="00D0449C">
      <w:pPr>
        <w:pStyle w:val="Puce1"/>
      </w:pPr>
      <w:r>
        <w:t xml:space="preserve">Matlab : création d’une matrice dans une double boucle itérative. </w:t>
      </w:r>
    </w:p>
    <w:p w:rsidR="00D0449C" w:rsidRPr="00F66620" w:rsidRDefault="00D0449C" w:rsidP="00D0449C">
      <w:pPr>
        <w:pStyle w:val="para1"/>
      </w:pPr>
      <w:bookmarkStart w:id="18" w:name="_Toc503175525"/>
      <w:r w:rsidRPr="00F66620">
        <w:t>Moyens</w:t>
      </w:r>
      <w:bookmarkEnd w:id="18"/>
    </w:p>
    <w:p w:rsidR="00D0449C" w:rsidRPr="00650A7E" w:rsidRDefault="00D0449C" w:rsidP="00D0449C">
      <w:pPr>
        <w:pStyle w:val="Puce1"/>
        <w:rPr>
          <w:rFonts w:cs="Times New Roman"/>
          <w:lang w:bidi="ar-SA"/>
        </w:rPr>
      </w:pPr>
      <w:r>
        <w:t xml:space="preserve">On exploite un </w:t>
      </w:r>
      <w:r w:rsidRPr="00AD0A03">
        <w:t>document</w:t>
      </w:r>
      <w:r>
        <w:t xml:space="preserve"> paru sur le web et dans différentes revues, écrit par « l’inventeur » du procédé : </w:t>
      </w:r>
      <w:r w:rsidRPr="00650A7E">
        <w:rPr>
          <w:rFonts w:cs="Times"/>
          <w:color w:val="000000"/>
          <w:lang w:bidi="ar-SA"/>
        </w:rPr>
        <w:t>Gerhard Schmitz</w:t>
      </w:r>
      <w:r>
        <w:rPr>
          <w:rFonts w:cs="Times"/>
          <w:color w:val="000000"/>
          <w:lang w:bidi="ar-SA"/>
        </w:rPr>
        <w:t>.</w:t>
      </w:r>
    </w:p>
    <w:p w:rsidR="00D0449C" w:rsidRPr="00FF0829" w:rsidRDefault="00D0449C" w:rsidP="00D0449C">
      <w:pPr>
        <w:pStyle w:val="Puce1"/>
      </w:pPr>
      <w:r>
        <w:t>On dispose de Matlab pour effectuer les calculs numériques et tracer les graphes.</w:t>
      </w:r>
    </w:p>
    <w:p w:rsidR="00D0449C" w:rsidRPr="00F66620" w:rsidRDefault="00D0449C" w:rsidP="00D0449C">
      <w:pPr>
        <w:pStyle w:val="para1"/>
      </w:pPr>
      <w:bookmarkStart w:id="19" w:name="_Toc503175526"/>
      <w:proofErr w:type="gramStart"/>
      <w:r w:rsidRPr="00F66620">
        <w:t>problématique</w:t>
      </w:r>
      <w:bookmarkEnd w:id="19"/>
      <w:proofErr w:type="gramEnd"/>
    </w:p>
    <w:p w:rsidR="00D0449C" w:rsidRDefault="00D0449C" w:rsidP="00D0449C">
      <w:pPr>
        <w:pStyle w:val="Puce1"/>
      </w:pPr>
      <w:r>
        <w:t xml:space="preserve">On sait que, intrinsèquement, le rendement du cycle Beau de </w:t>
      </w:r>
      <w:proofErr w:type="gramStart"/>
      <w:r>
        <w:t>Rochas  est</w:t>
      </w:r>
      <w:proofErr w:type="gramEnd"/>
      <w:r>
        <w:t xml:space="preserve"> déterminé par la chaleur perdue lors de la phase échappement isochore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t>. Le rendement thermodynamique s’écrit :</w:t>
      </w:r>
    </w:p>
    <w:p w:rsidR="00D0449C" w:rsidRPr="00C6659B" w:rsidRDefault="009263CF" w:rsidP="00D0449C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η</m:t>
              </m:r>
            </m:e>
            <m:sub>
              <m:r>
                <w:rPr>
                  <w:rFonts w:ascii="Cambria Math" w:hAnsi="Cambria Math"/>
                </w:rPr>
                <m:t>th_BdR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W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cycle_BdR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den>
              </m:f>
            </m:e>
          </m:d>
          <m:r>
            <m:rPr>
              <m:sty m:val="p"/>
            </m:rPr>
            <w:rPr>
              <w:rFonts w:ascii="Cambria Math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den>
              </m:f>
            </m:e>
          </m:d>
          <m:r>
            <m:rPr>
              <m:sty m:val="p"/>
            </m:rP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1-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</w:rPr>
                    <m:t>BdR</m:t>
                  </m:r>
                </m:sub>
              </m:sSub>
            </m:e>
            <m:sup>
              <m:r>
                <w:rPr>
                  <w:rFonts w:ascii="Cambria Math" w:hAnsi="Cambria Math"/>
                </w:rPr>
                <m:t>1-γ</m:t>
              </m:r>
            </m:sup>
          </m:sSup>
        </m:oMath>
      </m:oMathPara>
    </w:p>
    <w:p w:rsidR="00D0449C" w:rsidRPr="00C6659B" w:rsidRDefault="00D0449C" w:rsidP="00D0449C">
      <w:pPr>
        <w:pStyle w:val="Puce1"/>
      </w:pPr>
      <w:r>
        <w:t>Une des raisons de cette perte d’énergie est le fait que les rapports volumétriques de compression et de détente sont égaux : on ne récupère pas toute l’énergie potentielle lors de la détente.</w:t>
      </w:r>
    </w:p>
    <w:p w:rsidR="00D0449C" w:rsidRPr="00C6659B" w:rsidRDefault="00D0449C" w:rsidP="00D0449C">
      <w:pPr>
        <w:pStyle w:val="Puce1"/>
      </w:pPr>
      <w:r>
        <w:t>De nombreuses « idées » existent pour tenter de récupérer cette énergie : la suralimentation, les cycles à compression « décalée », c'est-à-dire avec un fort RFA : cycle d’ATKINSON ou de MILLER (avec suralimentation).</w:t>
      </w:r>
    </w:p>
    <w:p w:rsidR="00D0449C" w:rsidRPr="00B90813" w:rsidRDefault="00D0449C" w:rsidP="00D0449C">
      <w:pPr>
        <w:pStyle w:val="Puce1"/>
      </w:pPr>
      <w:r w:rsidRPr="00722786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5296" behindDoc="0" locked="0" layoutInCell="1" allowOverlap="1" wp14:anchorId="0EE4F90D" wp14:editId="01331FFF">
                <wp:simplePos x="0" y="0"/>
                <wp:positionH relativeFrom="column">
                  <wp:posOffset>1245870</wp:posOffset>
                </wp:positionH>
                <wp:positionV relativeFrom="paragraph">
                  <wp:posOffset>593090</wp:posOffset>
                </wp:positionV>
                <wp:extent cx="1087120" cy="248920"/>
                <wp:effectExtent l="0" t="0" r="17780" b="1778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712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43CA" w:rsidRPr="00727219" w:rsidRDefault="002543CA" w:rsidP="00D0449C">
                            <w:r w:rsidRPr="00727219">
                              <w:rPr>
                                <w:sz w:val="16"/>
                                <w:szCs w:val="16"/>
                              </w:rPr>
                              <w:t xml:space="preserve">Cycle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Beau de Rochas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4F90D" id="Zone de texte 2" o:spid="_x0000_s1033" type="#_x0000_t202" style="position:absolute;left:0;text-align:left;margin-left:98.1pt;margin-top:46.7pt;width:85.6pt;height:19.6pt;z-index:25189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">
                <v:textbox>
                  <w:txbxContent>
                    <w:p w:rsidR="002543CA" w:rsidRPr="00727219" w:rsidRDefault="002543CA" w:rsidP="00D0449C">
                      <w:r w:rsidRPr="00727219">
                        <w:rPr>
                          <w:sz w:val="16"/>
                          <w:szCs w:val="16"/>
                        </w:rPr>
                        <w:t xml:space="preserve">Cycle </w:t>
                      </w:r>
                      <w:r>
                        <w:rPr>
                          <w:sz w:val="16"/>
                          <w:szCs w:val="16"/>
                        </w:rPr>
                        <w:t>Beau de Rochas</w:t>
                      </w:r>
                    </w:p>
                  </w:txbxContent>
                </v:textbox>
              </v:shape>
            </w:pict>
          </mc:Fallback>
        </mc:AlternateContent>
      </w:r>
      <w:r w:rsidRPr="00727219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3248" behindDoc="0" locked="0" layoutInCell="1" allowOverlap="1" wp14:anchorId="215F3CED" wp14:editId="5DB107EB">
                <wp:simplePos x="0" y="0"/>
                <wp:positionH relativeFrom="column">
                  <wp:posOffset>4639310</wp:posOffset>
                </wp:positionH>
                <wp:positionV relativeFrom="paragraph">
                  <wp:posOffset>588010</wp:posOffset>
                </wp:positionV>
                <wp:extent cx="1346200" cy="370840"/>
                <wp:effectExtent l="0" t="0" r="25400" b="1016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6200" cy="370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43CA" w:rsidRPr="00727219" w:rsidRDefault="002543CA" w:rsidP="00D0449C">
                            <w:r w:rsidRPr="00727219">
                              <w:rPr>
                                <w:sz w:val="16"/>
                                <w:szCs w:val="16"/>
                              </w:rPr>
                              <w:t>Cycle ATKINSON OU MILLER (avec suralimentation</w:t>
                            </w:r>
                            <w:r w:rsidRPr="00727219"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F3CED" id="_x0000_s1034" type="#_x0000_t202" style="position:absolute;left:0;text-align:left;margin-left:365.3pt;margin-top:46.3pt;width:106pt;height:29.2pt;z-index:25189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">
                <v:textbox>
                  <w:txbxContent>
                    <w:p w:rsidR="002543CA" w:rsidRPr="00727219" w:rsidRDefault="002543CA" w:rsidP="00D0449C">
                      <w:r w:rsidRPr="00727219">
                        <w:rPr>
                          <w:sz w:val="16"/>
                          <w:szCs w:val="16"/>
                        </w:rPr>
                        <w:t>Cycle ATKINSON OU MILLER (avec suralimentation</w:t>
                      </w:r>
                      <w:r w:rsidRPr="00727219"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 w:bidi="ar-SA"/>
        </w:rPr>
        <w:drawing>
          <wp:anchor distT="0" distB="0" distL="114300" distR="114300" simplePos="0" relativeHeight="251889152" behindDoc="1" locked="0" layoutInCell="1" allowOverlap="1" wp14:anchorId="6B89B413" wp14:editId="1CCE1C10">
            <wp:simplePos x="0" y="0"/>
            <wp:positionH relativeFrom="column">
              <wp:posOffset>3484245</wp:posOffset>
            </wp:positionH>
            <wp:positionV relativeFrom="paragraph">
              <wp:posOffset>283210</wp:posOffset>
            </wp:positionV>
            <wp:extent cx="2133600" cy="1668780"/>
            <wp:effectExtent l="0" t="0" r="0" b="7620"/>
            <wp:wrapTopAndBottom/>
            <wp:docPr id="444" name="Image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_cycle_AtkinsonMiller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668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22786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4272" behindDoc="0" locked="0" layoutInCell="1" allowOverlap="1" wp14:anchorId="2A175FAA" wp14:editId="5DBDCC08">
                <wp:simplePos x="0" y="0"/>
                <wp:positionH relativeFrom="column">
                  <wp:posOffset>-260350</wp:posOffset>
                </wp:positionH>
                <wp:positionV relativeFrom="paragraph">
                  <wp:posOffset>843280</wp:posOffset>
                </wp:positionV>
                <wp:extent cx="492760" cy="325120"/>
                <wp:effectExtent l="0" t="0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32512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2543CA" w:rsidRPr="00C6659B" w:rsidRDefault="002543CA" w:rsidP="00D0449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6659B">
                              <w:rPr>
                                <w:color w:val="000000" w:themeColor="text1"/>
                              </w:rPr>
                              <w:t>Q</w:t>
                            </w:r>
                            <w:r>
                              <w:rPr>
                                <w:color w:val="000000" w:themeColor="text1"/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175FAA" id="Rectangle 8" o:spid="_x0000_s1035" style="position:absolute;left:0;text-align:left;margin-left:-20.5pt;margin-top:66.4pt;width:38.8pt;height:25.6pt;z-index:25189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" filled="f" stroked="f" strokeweight="2pt">
                <v:textbox>
                  <w:txbxContent>
                    <w:p w:rsidR="002543CA" w:rsidRPr="00C6659B" w:rsidRDefault="002543CA" w:rsidP="00D0449C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6659B">
                        <w:rPr>
                          <w:color w:val="000000" w:themeColor="text1"/>
                        </w:rPr>
                        <w:t>Q</w:t>
                      </w:r>
                      <w:r>
                        <w:rPr>
                          <w:color w:val="000000" w:themeColor="text1"/>
                          <w:vertAlign w:val="subscript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 w:bidi="ar-SA"/>
        </w:rPr>
        <w:drawing>
          <wp:anchor distT="0" distB="0" distL="114300" distR="114300" simplePos="0" relativeHeight="251890176" behindDoc="1" locked="0" layoutInCell="1" allowOverlap="1" wp14:anchorId="55492F7D" wp14:editId="73AFAD6B">
            <wp:simplePos x="0" y="0"/>
            <wp:positionH relativeFrom="column">
              <wp:posOffset>153670</wp:posOffset>
            </wp:positionH>
            <wp:positionV relativeFrom="paragraph">
              <wp:posOffset>237490</wp:posOffset>
            </wp:positionV>
            <wp:extent cx="2682240" cy="1813560"/>
            <wp:effectExtent l="0" t="0" r="22860" b="15240"/>
            <wp:wrapTight wrapText="bothSides">
              <wp:wrapPolygon edited="0">
                <wp:start x="0" y="0"/>
                <wp:lineTo x="0" y="21555"/>
                <wp:lineTo x="21631" y="21555"/>
                <wp:lineTo x="21631" y="0"/>
                <wp:lineTo x="0" y="0"/>
              </wp:wrapPolygon>
            </wp:wrapTight>
            <wp:docPr id="3" name="Graphique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Une nouvelle solution, à priori pertinente, est le </w:t>
      </w:r>
      <w:r w:rsidRPr="00FB0E87">
        <w:t>mo</w:t>
      </w:r>
      <w:bookmarkStart w:id="20" w:name="_GoBack"/>
      <w:bookmarkEnd w:id="20"/>
      <w:r w:rsidRPr="00FB0E87">
        <w:t>teur à 5 Temps</w:t>
      </w:r>
      <w:r>
        <w:t>.</w:t>
      </w:r>
      <w:r w:rsidRPr="00722786">
        <w:rPr>
          <w:noProof/>
        </w:rPr>
        <w:t xml:space="preserve"> </w:t>
      </w:r>
    </w:p>
    <w:p w:rsidR="00D0449C" w:rsidRDefault="00D0449C" w:rsidP="00D0449C">
      <w:pPr>
        <w:rPr>
          <w:rFonts w:ascii="Alba Super" w:hAnsi="Alba Super"/>
          <w:caps/>
          <w:spacing w:val="15"/>
          <w:sz w:val="22"/>
          <w:szCs w:val="22"/>
        </w:rPr>
      </w:pPr>
      <w:r w:rsidRPr="00722786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6320" behindDoc="0" locked="0" layoutInCell="1" allowOverlap="1" wp14:anchorId="359CC800" wp14:editId="5AB171A7">
                <wp:simplePos x="0" y="0"/>
                <wp:positionH relativeFrom="column">
                  <wp:posOffset>605790</wp:posOffset>
                </wp:positionH>
                <wp:positionV relativeFrom="paragraph">
                  <wp:posOffset>1163320</wp:posOffset>
                </wp:positionV>
                <wp:extent cx="538480" cy="32512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32512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2543CA" w:rsidRPr="00175DC4" w:rsidRDefault="002543CA" w:rsidP="00D0449C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proofErr w:type="spellStart"/>
                            <w:r w:rsidRPr="00175DC4">
                              <w:rPr>
                                <w:b/>
                                <w:color w:val="000000" w:themeColor="text1"/>
                              </w:rPr>
                              <w:t>W</w:t>
                            </w:r>
                            <w:r w:rsidRPr="00175DC4">
                              <w:rPr>
                                <w:b/>
                                <w:color w:val="000000" w:themeColor="text1"/>
                                <w:vertAlign w:val="subscript"/>
                              </w:rPr>
                              <w:t>cycle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9CC800" id="Rectangle 4" o:spid="_x0000_s1036" style="position:absolute;margin-left:47.7pt;margin-top:91.6pt;width:42.4pt;height:25.6pt;z-index:25189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" filled="f" stroked="f" strokeweight="2pt">
                <v:textbox>
                  <w:txbxContent>
                    <w:p w:rsidR="002543CA" w:rsidRPr="00175DC4" w:rsidRDefault="002543CA" w:rsidP="00D0449C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proofErr w:type="spellStart"/>
                      <w:r w:rsidRPr="00175DC4">
                        <w:rPr>
                          <w:b/>
                          <w:color w:val="000000" w:themeColor="text1"/>
                        </w:rPr>
                        <w:t>W</w:t>
                      </w:r>
                      <w:r w:rsidRPr="00175DC4">
                        <w:rPr>
                          <w:b/>
                          <w:color w:val="000000" w:themeColor="text1"/>
                          <w:vertAlign w:val="subscript"/>
                        </w:rPr>
                        <w:t>cycle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Pr="00722786"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7344" behindDoc="0" locked="0" layoutInCell="1" allowOverlap="1" wp14:anchorId="646202B6" wp14:editId="1F0EE14D">
                <wp:simplePos x="0" y="0"/>
                <wp:positionH relativeFrom="column">
                  <wp:posOffset>2508250</wp:posOffset>
                </wp:positionH>
                <wp:positionV relativeFrom="paragraph">
                  <wp:posOffset>1412240</wp:posOffset>
                </wp:positionV>
                <wp:extent cx="492760" cy="32512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32512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2543CA" w:rsidRPr="00C6659B" w:rsidRDefault="002543CA" w:rsidP="00D0449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6659B">
                              <w:rPr>
                                <w:color w:val="000000" w:themeColor="text1"/>
                              </w:rPr>
                              <w:t>Q</w:t>
                            </w:r>
                            <w:r w:rsidRPr="00C6659B">
                              <w:rPr>
                                <w:color w:val="000000" w:themeColor="text1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6202B6" id="Rectangle 6" o:spid="_x0000_s1037" style="position:absolute;margin-left:197.5pt;margin-top:111.2pt;width:38.8pt;height:25.6pt;z-index:25189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" filled="f" stroked="f" strokeweight="2pt">
                <v:textbox>
                  <w:txbxContent>
                    <w:p w:rsidR="002543CA" w:rsidRPr="00C6659B" w:rsidRDefault="002543CA" w:rsidP="00D0449C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6659B">
                        <w:rPr>
                          <w:color w:val="000000" w:themeColor="text1"/>
                        </w:rPr>
                        <w:t>Q</w:t>
                      </w:r>
                      <w:r w:rsidRPr="00C6659B">
                        <w:rPr>
                          <w:color w:val="000000" w:themeColor="text1"/>
                          <w:vertAlign w:val="subscript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br w:type="page"/>
      </w:r>
    </w:p>
    <w:p w:rsidR="00D0449C" w:rsidRPr="00CE41FC" w:rsidRDefault="00D0449C" w:rsidP="00D0449C">
      <w:pPr>
        <w:pStyle w:val="para1"/>
      </w:pPr>
      <w:bookmarkStart w:id="21" w:name="_Toc503175527"/>
      <w:r>
        <w:lastRenderedPageBreak/>
        <w:t xml:space="preserve">Le moteur à 5 </w:t>
      </w:r>
      <w:proofErr w:type="gramStart"/>
      <w:r>
        <w:t>temps:présentation</w:t>
      </w:r>
      <w:bookmarkEnd w:id="21"/>
      <w:proofErr w:type="gramEnd"/>
    </w:p>
    <w:p w:rsidR="00D0449C" w:rsidRDefault="00D0449C" w:rsidP="00D0449C">
      <w:pPr>
        <w:pStyle w:val="Puce1"/>
      </w:pPr>
      <w:r w:rsidRPr="00C6659B">
        <w:rPr>
          <w:rFonts w:asciiTheme="minorHAnsi" w:hAnsiTheme="minorHAnsi"/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2224" behindDoc="0" locked="0" layoutInCell="1" allowOverlap="1" wp14:anchorId="18E61101" wp14:editId="4D271886">
                <wp:simplePos x="0" y="0"/>
                <wp:positionH relativeFrom="column">
                  <wp:posOffset>-2317750</wp:posOffset>
                </wp:positionH>
                <wp:positionV relativeFrom="paragraph">
                  <wp:posOffset>662305</wp:posOffset>
                </wp:positionV>
                <wp:extent cx="584200" cy="325120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32512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2543CA" w:rsidRPr="00C6659B" w:rsidRDefault="002543CA" w:rsidP="00D0449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W</w:t>
                            </w:r>
                            <w:r w:rsidRPr="00C6659B">
                              <w:rPr>
                                <w:color w:val="000000" w:themeColor="text1"/>
                                <w:vertAlign w:val="subscript"/>
                              </w:rPr>
                              <w:t>cycle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E61101" id="Rectangle 7" o:spid="_x0000_s1038" style="position:absolute;left:0;text-align:left;margin-left:-182.5pt;margin-top:52.15pt;width:46pt;height:25.6pt;z-index:25189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" filled="f" stroked="f" strokeweight="2pt">
                <v:textbox>
                  <w:txbxContent>
                    <w:p w:rsidR="002543CA" w:rsidRPr="00C6659B" w:rsidRDefault="002543CA" w:rsidP="00D0449C">
                      <w:pPr>
                        <w:jc w:val="center"/>
                        <w:rPr>
                          <w:color w:val="000000" w:themeColor="text1"/>
                        </w:rPr>
                      </w:pPr>
                      <w:proofErr w:type="spellStart"/>
                      <w:r>
                        <w:rPr>
                          <w:color w:val="000000" w:themeColor="text1"/>
                        </w:rPr>
                        <w:t>W</w:t>
                      </w:r>
                      <w:r w:rsidRPr="00C6659B">
                        <w:rPr>
                          <w:color w:val="000000" w:themeColor="text1"/>
                          <w:vertAlign w:val="subscript"/>
                        </w:rPr>
                        <w:t>cycle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891200" behindDoc="0" locked="0" layoutInCell="1" allowOverlap="1" wp14:anchorId="6FE49941" wp14:editId="2FD844E1">
                <wp:simplePos x="0" y="0"/>
                <wp:positionH relativeFrom="column">
                  <wp:posOffset>-2678430</wp:posOffset>
                </wp:positionH>
                <wp:positionV relativeFrom="paragraph">
                  <wp:posOffset>22225</wp:posOffset>
                </wp:positionV>
                <wp:extent cx="492760" cy="32512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325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43CA" w:rsidRPr="00C6659B" w:rsidRDefault="002543CA" w:rsidP="00D0449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6659B">
                              <w:rPr>
                                <w:color w:val="000000" w:themeColor="text1"/>
                              </w:rPr>
                              <w:t>Q</w:t>
                            </w:r>
                            <w:r w:rsidRPr="00C6659B">
                              <w:rPr>
                                <w:color w:val="000000" w:themeColor="text1"/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E49941" id="Rectangle 17" o:spid="_x0000_s1039" style="position:absolute;left:0;text-align:left;margin-left:-210.9pt;margin-top:1.75pt;width:38.8pt;height:25.6pt;z-index:25189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" filled="f" stroked="f" strokeweight="2pt">
                <v:textbox>
                  <w:txbxContent>
                    <w:p w:rsidR="002543CA" w:rsidRPr="00C6659B" w:rsidRDefault="002543CA" w:rsidP="00D0449C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C6659B">
                        <w:rPr>
                          <w:color w:val="000000" w:themeColor="text1"/>
                        </w:rPr>
                        <w:t>Q</w:t>
                      </w:r>
                      <w:r w:rsidRPr="00C6659B">
                        <w:rPr>
                          <w:color w:val="000000" w:themeColor="text1"/>
                          <w:vertAlign w:val="subscript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FB651A">
        <w:rPr>
          <w:u w:val="single"/>
        </w:rPr>
        <w:t>Schéma du système :</w:t>
      </w:r>
      <w:r w:rsidRPr="00FB651A">
        <w:rPr>
          <w:noProof/>
          <w:lang w:eastAsia="fr-FR"/>
        </w:rPr>
        <w:t xml:space="preserve"> </w:t>
      </w:r>
      <w:r>
        <w:rPr>
          <w:noProof/>
          <w:lang w:eastAsia="fr-FR" w:bidi="ar-SA"/>
        </w:rPr>
        <w:drawing>
          <wp:inline distT="0" distB="0" distL="0" distR="0" wp14:anchorId="16D745BB" wp14:editId="5B9AD02D">
            <wp:extent cx="5760720" cy="2589792"/>
            <wp:effectExtent l="0" t="0" r="0" b="127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8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>I</w:t>
      </w:r>
      <w:r w:rsidRPr="00FB651A">
        <w:rPr>
          <w:noProof/>
          <w:lang w:eastAsia="fr-FR"/>
        </w:rPr>
        <w:t>l s’agit d’</w:t>
      </w:r>
      <w:r>
        <w:rPr>
          <w:noProof/>
          <w:lang w:eastAsia="fr-FR"/>
        </w:rPr>
        <w:t xml:space="preserve">un moteur 3 cylindres, notés 1, 2 et 3 à partir de la gauche par exemple. Les cylindres 1 et 3 seulement réalisent les combustions. Le cylindre du milieu (2) a pour fonction de « récupérer » les énergies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rPr>
          <w:noProof/>
          <w:lang w:eastAsia="fr-FR"/>
        </w:rPr>
        <w:t xml:space="preserve"> des cylindres 1 et 3 et de les convertir en travail en détendant les gaz. Pour une meilleure efficacité, il est prévu que le moteur soit suralimenté.</w:t>
      </w:r>
    </w:p>
    <w:p w:rsidR="00D0449C" w:rsidRDefault="00D0449C" w:rsidP="00D0449C">
      <w:pPr>
        <w:pStyle w:val="Puce1"/>
      </w:pPr>
      <w:r>
        <w:t>On pourra aussi parler de cylindre HP (Haute Pression) pour les cylindres 1 et 3, et de cylindre BP (Basse Pression) pour le cylindre 2.</w:t>
      </w:r>
    </w:p>
    <w:p w:rsidR="00D0449C" w:rsidRPr="00C469DE" w:rsidRDefault="00D0449C" w:rsidP="00D0449C">
      <w:pPr>
        <w:pStyle w:val="para1"/>
      </w:pPr>
      <w:bookmarkStart w:id="22" w:name="_Toc503175528"/>
      <w:proofErr w:type="gramStart"/>
      <w:r w:rsidRPr="00C469DE">
        <w:t>travail</w:t>
      </w:r>
      <w:proofErr w:type="gramEnd"/>
      <w:r w:rsidRPr="00C469DE">
        <w:t xml:space="preserve"> demandé</w:t>
      </w:r>
      <w:bookmarkEnd w:id="22"/>
    </w:p>
    <w:p w:rsidR="00D0449C" w:rsidRPr="0086052C" w:rsidRDefault="00D0449C" w:rsidP="00D0449C">
      <w:pPr>
        <w:pStyle w:val="para1"/>
        <w:numPr>
          <w:ilvl w:val="1"/>
          <w:numId w:val="7"/>
        </w:numPr>
      </w:pPr>
      <w:bookmarkStart w:id="23" w:name="_Toc503175529"/>
      <w:r w:rsidRPr="0086052C">
        <w:t>Tableau de fonctionnement :</w:t>
      </w:r>
      <w:bookmarkEnd w:id="23"/>
    </w:p>
    <w:p w:rsidR="00D0449C" w:rsidRPr="00C469DE" w:rsidRDefault="00D0449C" w:rsidP="00D0449C">
      <w:pPr>
        <w:pStyle w:val="Puce1"/>
      </w:pPr>
      <w:r w:rsidRPr="00C469DE">
        <w:t>Compléter le tableau de fonctionnement ci-dessous</w:t>
      </w:r>
      <w:r>
        <w:t xml:space="preserve"> en utilisant les symboles proposés.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31"/>
        <w:gridCol w:w="1769"/>
        <w:gridCol w:w="1816"/>
        <w:gridCol w:w="1817"/>
        <w:gridCol w:w="1817"/>
        <w:gridCol w:w="656"/>
      </w:tblGrid>
      <w:tr w:rsidR="00D0449C" w:rsidTr="002543CA">
        <w:tc>
          <w:tcPr>
            <w:tcW w:w="1731" w:type="dxa"/>
          </w:tcPr>
          <w:p w:rsidR="00D0449C" w:rsidRDefault="00D0449C" w:rsidP="002543CA">
            <w:pPr>
              <w:jc w:val="center"/>
            </w:pPr>
            <w:proofErr w:type="gramStart"/>
            <w:r>
              <w:t>cylindre</w:t>
            </w:r>
            <w:proofErr w:type="gramEnd"/>
          </w:p>
        </w:tc>
        <w:tc>
          <w:tcPr>
            <w:tcW w:w="1769" w:type="dxa"/>
          </w:tcPr>
          <w:p w:rsidR="00D0449C" w:rsidRDefault="00D0449C" w:rsidP="002543CA">
            <w:r>
              <w:t>0°</w:t>
            </w:r>
          </w:p>
        </w:tc>
        <w:tc>
          <w:tcPr>
            <w:tcW w:w="1816" w:type="dxa"/>
          </w:tcPr>
          <w:p w:rsidR="00D0449C" w:rsidRDefault="00D0449C" w:rsidP="002543CA">
            <w:r>
              <w:t>180°</w:t>
            </w:r>
          </w:p>
        </w:tc>
        <w:tc>
          <w:tcPr>
            <w:tcW w:w="1817" w:type="dxa"/>
          </w:tcPr>
          <w:p w:rsidR="00D0449C" w:rsidRDefault="00D0449C" w:rsidP="002543CA">
            <w:r>
              <w:t>360°</w:t>
            </w:r>
          </w:p>
        </w:tc>
        <w:tc>
          <w:tcPr>
            <w:tcW w:w="1817" w:type="dxa"/>
          </w:tcPr>
          <w:p w:rsidR="00D0449C" w:rsidRDefault="00D0449C" w:rsidP="002543CA">
            <w:r>
              <w:t>540°</w:t>
            </w:r>
          </w:p>
        </w:tc>
        <w:tc>
          <w:tcPr>
            <w:tcW w:w="656" w:type="dxa"/>
            <w:tcBorders>
              <w:top w:val="nil"/>
              <w:bottom w:val="nil"/>
              <w:right w:val="nil"/>
            </w:tcBorders>
          </w:tcPr>
          <w:p w:rsidR="00D0449C" w:rsidRDefault="00D0449C" w:rsidP="002543CA">
            <w:r>
              <w:t>720°</w:t>
            </w:r>
          </w:p>
        </w:tc>
      </w:tr>
      <w:tr w:rsidR="00D0449C" w:rsidTr="002543CA">
        <w:tc>
          <w:tcPr>
            <w:tcW w:w="1731" w:type="dxa"/>
          </w:tcPr>
          <w:p w:rsidR="00D0449C" w:rsidRDefault="00D0449C" w:rsidP="002543CA">
            <w:pPr>
              <w:jc w:val="center"/>
            </w:pPr>
            <w:r>
              <w:t>1</w:t>
            </w:r>
          </w:p>
        </w:tc>
        <w:tc>
          <w:tcPr>
            <w:tcW w:w="1769" w:type="dxa"/>
          </w:tcPr>
          <w:p w:rsidR="00D0449C" w:rsidRDefault="00D0449C" w:rsidP="002543CA">
            <w:pPr>
              <w:jc w:val="center"/>
            </w:pPr>
            <w:r>
              <w:t xml:space="preserve">A </w:t>
            </w:r>
            <w:r>
              <w:sym w:font="Wingdings" w:char="F0E2"/>
            </w:r>
          </w:p>
        </w:tc>
        <w:tc>
          <w:tcPr>
            <w:tcW w:w="1816" w:type="dxa"/>
          </w:tcPr>
          <w:p w:rsidR="00D0449C" w:rsidRDefault="00D0449C" w:rsidP="002543CA">
            <w:pPr>
              <w:jc w:val="center"/>
            </w:pPr>
            <w:r>
              <w:t xml:space="preserve">C </w:t>
            </w:r>
            <w:r>
              <w:sym w:font="Wingdings" w:char="F0E1"/>
            </w:r>
          </w:p>
        </w:tc>
        <w:tc>
          <w:tcPr>
            <w:tcW w:w="1817" w:type="dxa"/>
          </w:tcPr>
          <w:p w:rsidR="00D0449C" w:rsidRDefault="00D0449C" w:rsidP="002543CA">
            <w:pPr>
              <w:jc w:val="center"/>
            </w:pPr>
            <w:r>
              <w:t xml:space="preserve">CD </w:t>
            </w:r>
            <w:r>
              <w:sym w:font="Wingdings" w:char="F0E2"/>
            </w:r>
          </w:p>
        </w:tc>
        <w:tc>
          <w:tcPr>
            <w:tcW w:w="1817" w:type="dxa"/>
          </w:tcPr>
          <w:p w:rsidR="00D0449C" w:rsidRDefault="00D0449C" w:rsidP="002543CA">
            <w:pPr>
              <w:jc w:val="center"/>
            </w:pPr>
            <w:r>
              <w:t xml:space="preserve">T </w:t>
            </w:r>
            <w:r>
              <w:sym w:font="Wingdings" w:char="F0E1"/>
            </w:r>
          </w:p>
        </w:tc>
        <w:tc>
          <w:tcPr>
            <w:tcW w:w="656" w:type="dxa"/>
            <w:tcBorders>
              <w:top w:val="nil"/>
              <w:bottom w:val="nil"/>
              <w:right w:val="nil"/>
            </w:tcBorders>
          </w:tcPr>
          <w:p w:rsidR="00D0449C" w:rsidRDefault="00D0449C" w:rsidP="002543CA">
            <w:pPr>
              <w:jc w:val="center"/>
            </w:pPr>
          </w:p>
        </w:tc>
      </w:tr>
      <w:tr w:rsidR="00D0449C" w:rsidTr="002543CA">
        <w:tc>
          <w:tcPr>
            <w:tcW w:w="1731" w:type="dxa"/>
          </w:tcPr>
          <w:p w:rsidR="00D0449C" w:rsidRDefault="00D0449C" w:rsidP="002543CA">
            <w:pPr>
              <w:jc w:val="center"/>
            </w:pPr>
            <w:r>
              <w:t>2</w:t>
            </w:r>
          </w:p>
        </w:tc>
        <w:tc>
          <w:tcPr>
            <w:tcW w:w="1769" w:type="dxa"/>
          </w:tcPr>
          <w:p w:rsidR="00D0449C" w:rsidRDefault="00D0449C" w:rsidP="002543CA">
            <w:pPr>
              <w:jc w:val="center"/>
            </w:pPr>
            <w:r>
              <w:t xml:space="preserve">E </w:t>
            </w:r>
            <w:r>
              <w:sym w:font="Wingdings" w:char="F0E1"/>
            </w:r>
          </w:p>
        </w:tc>
        <w:tc>
          <w:tcPr>
            <w:tcW w:w="1816" w:type="dxa"/>
          </w:tcPr>
          <w:p w:rsidR="00D0449C" w:rsidRDefault="00D0449C" w:rsidP="002543CA">
            <w:pPr>
              <w:jc w:val="center"/>
            </w:pPr>
            <w:r>
              <w:t xml:space="preserve">D </w:t>
            </w:r>
            <w:r>
              <w:sym w:font="Wingdings" w:char="F0E2"/>
            </w:r>
          </w:p>
        </w:tc>
        <w:tc>
          <w:tcPr>
            <w:tcW w:w="1817" w:type="dxa"/>
          </w:tcPr>
          <w:p w:rsidR="00D0449C" w:rsidRDefault="00D0449C" w:rsidP="002543CA">
            <w:pPr>
              <w:jc w:val="center"/>
            </w:pPr>
            <w:r>
              <w:t xml:space="preserve">E </w:t>
            </w:r>
            <w:r>
              <w:sym w:font="Wingdings" w:char="F0E1"/>
            </w:r>
          </w:p>
        </w:tc>
        <w:tc>
          <w:tcPr>
            <w:tcW w:w="1817" w:type="dxa"/>
          </w:tcPr>
          <w:p w:rsidR="00D0449C" w:rsidRDefault="00D0449C" w:rsidP="002543CA">
            <w:pPr>
              <w:jc w:val="center"/>
            </w:pPr>
            <w:r>
              <w:t xml:space="preserve">D </w:t>
            </w:r>
            <w:r>
              <w:sym w:font="Wingdings" w:char="F0E2"/>
            </w:r>
          </w:p>
        </w:tc>
        <w:tc>
          <w:tcPr>
            <w:tcW w:w="656" w:type="dxa"/>
            <w:tcBorders>
              <w:top w:val="nil"/>
              <w:bottom w:val="nil"/>
              <w:right w:val="nil"/>
            </w:tcBorders>
          </w:tcPr>
          <w:p w:rsidR="00D0449C" w:rsidRDefault="00D0449C" w:rsidP="002543CA">
            <w:pPr>
              <w:jc w:val="center"/>
            </w:pPr>
          </w:p>
        </w:tc>
      </w:tr>
      <w:tr w:rsidR="00D0449C" w:rsidTr="002543CA">
        <w:tc>
          <w:tcPr>
            <w:tcW w:w="1731" w:type="dxa"/>
          </w:tcPr>
          <w:p w:rsidR="00D0449C" w:rsidRDefault="00D0449C" w:rsidP="002543CA">
            <w:pPr>
              <w:jc w:val="center"/>
            </w:pPr>
            <w:r>
              <w:t>3</w:t>
            </w:r>
          </w:p>
        </w:tc>
        <w:tc>
          <w:tcPr>
            <w:tcW w:w="1769" w:type="dxa"/>
          </w:tcPr>
          <w:p w:rsidR="00D0449C" w:rsidRDefault="00D0449C" w:rsidP="002543CA">
            <w:pPr>
              <w:jc w:val="center"/>
            </w:pPr>
            <w:r>
              <w:t xml:space="preserve">CD </w:t>
            </w:r>
            <w:r>
              <w:sym w:font="Wingdings" w:char="F0E2"/>
            </w:r>
          </w:p>
        </w:tc>
        <w:tc>
          <w:tcPr>
            <w:tcW w:w="1816" w:type="dxa"/>
          </w:tcPr>
          <w:p w:rsidR="00D0449C" w:rsidRDefault="00D0449C" w:rsidP="002543CA">
            <w:pPr>
              <w:jc w:val="center"/>
            </w:pPr>
            <w:r>
              <w:t xml:space="preserve">T </w:t>
            </w:r>
            <w:r>
              <w:sym w:font="Wingdings" w:char="F0E1"/>
            </w:r>
          </w:p>
        </w:tc>
        <w:tc>
          <w:tcPr>
            <w:tcW w:w="1817" w:type="dxa"/>
          </w:tcPr>
          <w:p w:rsidR="00D0449C" w:rsidRDefault="00D0449C" w:rsidP="002543CA">
            <w:pPr>
              <w:jc w:val="center"/>
            </w:pPr>
            <w:r>
              <w:t xml:space="preserve">A </w:t>
            </w:r>
            <w:r>
              <w:sym w:font="Wingdings" w:char="F0E2"/>
            </w:r>
          </w:p>
        </w:tc>
        <w:tc>
          <w:tcPr>
            <w:tcW w:w="1817" w:type="dxa"/>
          </w:tcPr>
          <w:p w:rsidR="00D0449C" w:rsidRDefault="00D0449C" w:rsidP="002543CA">
            <w:pPr>
              <w:jc w:val="center"/>
            </w:pPr>
            <w:r>
              <w:t xml:space="preserve">C </w:t>
            </w:r>
            <w:r>
              <w:sym w:font="Wingdings" w:char="F0E1"/>
            </w:r>
          </w:p>
        </w:tc>
        <w:tc>
          <w:tcPr>
            <w:tcW w:w="656" w:type="dxa"/>
            <w:tcBorders>
              <w:top w:val="nil"/>
              <w:bottom w:val="nil"/>
              <w:right w:val="nil"/>
            </w:tcBorders>
          </w:tcPr>
          <w:p w:rsidR="00D0449C" w:rsidRDefault="00D0449C" w:rsidP="002543CA">
            <w:pPr>
              <w:jc w:val="center"/>
            </w:pPr>
          </w:p>
        </w:tc>
      </w:tr>
    </w:tbl>
    <w:p w:rsidR="00D0449C" w:rsidRPr="00175DC4" w:rsidRDefault="00D0449C" w:rsidP="00D0449C">
      <w:pPr>
        <w:jc w:val="center"/>
      </w:pPr>
      <w:r w:rsidRPr="00175DC4">
        <w:t xml:space="preserve">A </w:t>
      </w:r>
      <w:r>
        <w:sym w:font="Wingdings" w:char="F0E2"/>
      </w:r>
      <w:r w:rsidRPr="00175DC4">
        <w:t xml:space="preserve"> : admission ; C </w:t>
      </w:r>
      <w:r>
        <w:sym w:font="Wingdings" w:char="F0E1"/>
      </w:r>
      <w:r w:rsidRPr="00175DC4">
        <w:t xml:space="preserve"> : compression ; CD </w:t>
      </w:r>
      <w:r>
        <w:sym w:font="Wingdings" w:char="F0E2"/>
      </w:r>
      <w:r w:rsidRPr="00175DC4">
        <w:t xml:space="preserve"> : combustion détente (HP) ; T </w:t>
      </w:r>
      <w:r>
        <w:sym w:font="Wingdings" w:char="F0E1"/>
      </w:r>
      <w:r w:rsidRPr="00175DC4">
        <w:t xml:space="preserve"> : transfert ; E </w:t>
      </w:r>
      <w:r>
        <w:sym w:font="Wingdings" w:char="F0E1"/>
      </w:r>
      <w:r w:rsidRPr="00175DC4">
        <w:t xml:space="preserve"> : échappement ; D </w:t>
      </w:r>
      <w:r>
        <w:sym w:font="Wingdings" w:char="F0E2"/>
      </w:r>
      <w:r w:rsidRPr="00175DC4">
        <w:t> : détente (BP).</w:t>
      </w:r>
    </w:p>
    <w:p w:rsidR="00D0449C" w:rsidRPr="001B5508" w:rsidRDefault="00D0449C" w:rsidP="00D0449C">
      <w:pPr>
        <w:pStyle w:val="Puce2"/>
        <w:rPr>
          <w:rFonts w:ascii="Calibri" w:eastAsia="Calibri" w:hAnsi="Calibri" w:cs="Times New Roman"/>
          <w:sz w:val="24"/>
          <w:szCs w:val="24"/>
          <w:u w:val="single"/>
          <w:lang w:bidi="ar-SA"/>
        </w:rPr>
      </w:pPr>
      <w:r>
        <w:t>On a bien 5 temps : admission, compression, combustion détente, transfert et échappement.</w:t>
      </w:r>
    </w:p>
    <w:bookmarkStart w:id="24" w:name="_Toc503175530"/>
    <w:p w:rsidR="00D0449C" w:rsidRDefault="00D0449C" w:rsidP="00D0449C">
      <w:pPr>
        <w:pStyle w:val="para1"/>
        <w:numPr>
          <w:ilvl w:val="1"/>
          <w:numId w:val="7"/>
        </w:num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899392" behindDoc="1" locked="0" layoutInCell="1" allowOverlap="1" wp14:anchorId="5D3145DB" wp14:editId="4651D7E5">
                <wp:simplePos x="0" y="0"/>
                <wp:positionH relativeFrom="column">
                  <wp:posOffset>508000</wp:posOffset>
                </wp:positionH>
                <wp:positionV relativeFrom="paragraph">
                  <wp:posOffset>300355</wp:posOffset>
                </wp:positionV>
                <wp:extent cx="5350510" cy="1932305"/>
                <wp:effectExtent l="0" t="0" r="0" b="0"/>
                <wp:wrapTopAndBottom/>
                <wp:docPr id="445" name="Zone de dessin 4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8" name="Groupe 18"/>
                        <wpg:cNvGrpSpPr/>
                        <wpg:grpSpPr>
                          <a:xfrm>
                            <a:off x="201365" y="0"/>
                            <a:ext cx="1743791" cy="1769886"/>
                            <a:chOff x="48133" y="212486"/>
                            <a:chExt cx="1036255" cy="1221272"/>
                          </a:xfrm>
                        </wpg:grpSpPr>
                        <wpg:grpSp>
                          <wpg:cNvPr id="20" name="Groupe 20"/>
                          <wpg:cNvGrpSpPr/>
                          <wpg:grpSpPr>
                            <a:xfrm>
                              <a:off x="48133" y="391858"/>
                              <a:ext cx="365490" cy="256545"/>
                              <a:chOff x="0" y="0"/>
                              <a:chExt cx="548027" cy="362943"/>
                            </a:xfrm>
                          </wpg:grpSpPr>
                          <wps:wsp>
                            <wps:cNvPr id="21" name="Arc 21"/>
                            <wps:cNvSpPr/>
                            <wps:spPr>
                              <a:xfrm>
                                <a:off x="0" y="72113"/>
                                <a:ext cx="443865" cy="290830"/>
                              </a:xfrm>
                              <a:prstGeom prst="arc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Arc 60"/>
                            <wps:cNvSpPr/>
                            <wps:spPr>
                              <a:xfrm>
                                <a:off x="227879" y="0"/>
                                <a:ext cx="320148" cy="210354"/>
                              </a:xfrm>
                              <a:custGeom>
                                <a:avLst/>
                                <a:gdLst>
                                  <a:gd name="connsiteX0" fmla="*/ 207530 w 432435"/>
                                  <a:gd name="connsiteY0" fmla="*/ 146 h 362585"/>
                                  <a:gd name="connsiteX1" fmla="*/ 352017 w 432435"/>
                                  <a:gd name="connsiteY1" fmla="*/ 40218 h 362585"/>
                                  <a:gd name="connsiteX2" fmla="*/ 432421 w 432435"/>
                                  <a:gd name="connsiteY2" fmla="*/ 183416 h 362585"/>
                                  <a:gd name="connsiteX3" fmla="*/ 216218 w 432435"/>
                                  <a:gd name="connsiteY3" fmla="*/ 181293 h 362585"/>
                                  <a:gd name="connsiteX4" fmla="*/ 207530 w 432435"/>
                                  <a:gd name="connsiteY4" fmla="*/ 146 h 362585"/>
                                  <a:gd name="connsiteX0" fmla="*/ 207530 w 432435"/>
                                  <a:gd name="connsiteY0" fmla="*/ 146 h 362585"/>
                                  <a:gd name="connsiteX1" fmla="*/ 352017 w 432435"/>
                                  <a:gd name="connsiteY1" fmla="*/ 40218 h 362585"/>
                                  <a:gd name="connsiteX2" fmla="*/ 432421 w 432435"/>
                                  <a:gd name="connsiteY2" fmla="*/ 183416 h 362585"/>
                                  <a:gd name="connsiteX0" fmla="*/ 0 w 273933"/>
                                  <a:gd name="connsiteY0" fmla="*/ 146 h 192866"/>
                                  <a:gd name="connsiteX1" fmla="*/ 144487 w 273933"/>
                                  <a:gd name="connsiteY1" fmla="*/ 40218 h 192866"/>
                                  <a:gd name="connsiteX2" fmla="*/ 224891 w 273933"/>
                                  <a:gd name="connsiteY2" fmla="*/ 183416 h 192866"/>
                                  <a:gd name="connsiteX3" fmla="*/ 8688 w 273933"/>
                                  <a:gd name="connsiteY3" fmla="*/ 181293 h 192866"/>
                                  <a:gd name="connsiteX4" fmla="*/ 0 w 273933"/>
                                  <a:gd name="connsiteY4" fmla="*/ 146 h 192866"/>
                                  <a:gd name="connsiteX0" fmla="*/ 0 w 273933"/>
                                  <a:gd name="connsiteY0" fmla="*/ 146 h 192866"/>
                                  <a:gd name="connsiteX1" fmla="*/ 144487 w 273933"/>
                                  <a:gd name="connsiteY1" fmla="*/ 40218 h 192866"/>
                                  <a:gd name="connsiteX2" fmla="*/ 273928 w 273933"/>
                                  <a:gd name="connsiteY2" fmla="*/ 192866 h 192866"/>
                                  <a:gd name="connsiteX0" fmla="*/ 72179 w 346112"/>
                                  <a:gd name="connsiteY0" fmla="*/ 17564 h 210284"/>
                                  <a:gd name="connsiteX1" fmla="*/ 216666 w 346112"/>
                                  <a:gd name="connsiteY1" fmla="*/ 57636 h 210284"/>
                                  <a:gd name="connsiteX2" fmla="*/ 297070 w 346112"/>
                                  <a:gd name="connsiteY2" fmla="*/ 200834 h 210284"/>
                                  <a:gd name="connsiteX3" fmla="*/ 80867 w 346112"/>
                                  <a:gd name="connsiteY3" fmla="*/ 198711 h 210284"/>
                                  <a:gd name="connsiteX4" fmla="*/ 72179 w 346112"/>
                                  <a:gd name="connsiteY4" fmla="*/ 17564 h 210284"/>
                                  <a:gd name="connsiteX0" fmla="*/ 0 w 346112"/>
                                  <a:gd name="connsiteY0" fmla="*/ 70 h 210284"/>
                                  <a:gd name="connsiteX1" fmla="*/ 216666 w 346112"/>
                                  <a:gd name="connsiteY1" fmla="*/ 57636 h 210284"/>
                                  <a:gd name="connsiteX2" fmla="*/ 346107 w 346112"/>
                                  <a:gd name="connsiteY2" fmla="*/ 210284 h 210284"/>
                                  <a:gd name="connsiteX0" fmla="*/ 46215 w 320148"/>
                                  <a:gd name="connsiteY0" fmla="*/ 17634 h 210354"/>
                                  <a:gd name="connsiteX1" fmla="*/ 190702 w 320148"/>
                                  <a:gd name="connsiteY1" fmla="*/ 57706 h 210354"/>
                                  <a:gd name="connsiteX2" fmla="*/ 271106 w 320148"/>
                                  <a:gd name="connsiteY2" fmla="*/ 200904 h 210354"/>
                                  <a:gd name="connsiteX3" fmla="*/ 54903 w 320148"/>
                                  <a:gd name="connsiteY3" fmla="*/ 198781 h 210354"/>
                                  <a:gd name="connsiteX4" fmla="*/ 46215 w 320148"/>
                                  <a:gd name="connsiteY4" fmla="*/ 17634 h 210354"/>
                                  <a:gd name="connsiteX0" fmla="*/ 0 w 320148"/>
                                  <a:gd name="connsiteY0" fmla="*/ 70 h 210354"/>
                                  <a:gd name="connsiteX1" fmla="*/ 190702 w 320148"/>
                                  <a:gd name="connsiteY1" fmla="*/ 57706 h 210354"/>
                                  <a:gd name="connsiteX2" fmla="*/ 320143 w 320148"/>
                                  <a:gd name="connsiteY2" fmla="*/ 210354 h 21035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320148" h="210354" stroke="0" extrusionOk="0">
                                    <a:moveTo>
                                      <a:pt x="46215" y="17634"/>
                                    </a:moveTo>
                                    <a:cubicBezTo>
                                      <a:pt x="98577" y="15869"/>
                                      <a:pt x="149923" y="30109"/>
                                      <a:pt x="190702" y="57706"/>
                                    </a:cubicBezTo>
                                    <a:cubicBezTo>
                                      <a:pt x="242250" y="92591"/>
                                      <a:pt x="271881" y="145364"/>
                                      <a:pt x="271106" y="200904"/>
                                    </a:cubicBezTo>
                                    <a:lnTo>
                                      <a:pt x="54903" y="198781"/>
                                    </a:lnTo>
                                    <a:lnTo>
                                      <a:pt x="46215" y="17634"/>
                                    </a:lnTo>
                                    <a:close/>
                                  </a:path>
                                  <a:path w="320148" h="210354" fill="none">
                                    <a:moveTo>
                                      <a:pt x="0" y="70"/>
                                    </a:moveTo>
                                    <a:cubicBezTo>
                                      <a:pt x="52362" y="-1695"/>
                                      <a:pt x="149923" y="30109"/>
                                      <a:pt x="190702" y="57706"/>
                                    </a:cubicBezTo>
                                    <a:cubicBezTo>
                                      <a:pt x="242250" y="92591"/>
                                      <a:pt x="320918" y="154814"/>
                                      <a:pt x="320143" y="210354"/>
                                    </a:cubicBezTo>
                                  </a:path>
                                </a:pathLst>
                              </a:cu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4" name="Groupe 24"/>
                          <wpg:cNvGrpSpPr/>
                          <wpg:grpSpPr>
                            <a:xfrm>
                              <a:off x="335571" y="864275"/>
                              <a:ext cx="264402" cy="494751"/>
                              <a:chOff x="0" y="0"/>
                              <a:chExt cx="441325" cy="833633"/>
                            </a:xfrm>
                          </wpg:grpSpPr>
                          <wpg:grpSp>
                            <wpg:cNvPr id="25" name="Groupe 25"/>
                            <wpg:cNvGrpSpPr/>
                            <wpg:grpSpPr>
                              <a:xfrm>
                                <a:off x="0" y="0"/>
                                <a:ext cx="441325" cy="230505"/>
                                <a:chOff x="0" y="0"/>
                                <a:chExt cx="441325" cy="230505"/>
                              </a:xfrm>
                            </wpg:grpSpPr>
                            <wps:wsp>
                              <wps:cNvPr id="27" name="Rectangle 27"/>
                              <wps:cNvSpPr/>
                              <wps:spPr>
                                <a:xfrm>
                                  <a:off x="17307" y="0"/>
                                  <a:ext cx="403860" cy="230505"/>
                                </a:xfrm>
                                <a:prstGeom prst="rect">
                                  <a:avLst/>
                                </a:pr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7001">
                                      <a:srgbClr val="E6E6E6"/>
                                    </a:gs>
                                    <a:gs pos="1000">
                                      <a:srgbClr val="7D8496"/>
                                    </a:gs>
                                    <a:gs pos="100000">
                                      <a:srgbClr val="E6E6E6"/>
                                    </a:gs>
                                    <a:gs pos="72000">
                                      <a:srgbClr val="7D8496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0" scaled="0"/>
                                </a:gradFill>
                                <a:ln w="158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543CA" w:rsidRDefault="002543CA" w:rsidP="00D0449C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Connecteur droit 30"/>
                              <wps:cNvCnPr/>
                              <wps:spPr>
                                <a:xfrm flipV="1">
                                  <a:off x="0" y="25961"/>
                                  <a:ext cx="441325" cy="25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1" name="Connecteur droit 31"/>
                              <wps:cNvCnPr/>
                              <wps:spPr>
                                <a:xfrm flipV="1">
                                  <a:off x="0" y="54806"/>
                                  <a:ext cx="441325" cy="25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3" name="Connecteur droit 33"/>
                              <wps:cNvCnPr/>
                              <wps:spPr>
                                <a:xfrm flipV="1">
                                  <a:off x="0" y="83651"/>
                                  <a:ext cx="441325" cy="25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42" name="Groupe 42"/>
                            <wpg:cNvGrpSpPr/>
                            <wpg:grpSpPr>
                              <a:xfrm>
                                <a:off x="112497" y="230764"/>
                                <a:ext cx="213360" cy="602869"/>
                                <a:chOff x="112497" y="230764"/>
                                <a:chExt cx="213360" cy="602869"/>
                              </a:xfrm>
                            </wpg:grpSpPr>
                            <wps:wsp>
                              <wps:cNvPr id="43" name="Connecteur droit 43"/>
                              <wps:cNvCnPr/>
                              <wps:spPr>
                                <a:xfrm>
                                  <a:off x="219225" y="230764"/>
                                  <a:ext cx="2540" cy="469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" name="Connecteur droit 44"/>
                              <wps:cNvCnPr/>
                              <wps:spPr>
                                <a:xfrm flipH="1">
                                  <a:off x="118266" y="712482"/>
                                  <a:ext cx="20129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5" name="Connecteur droit 45"/>
                              <wps:cNvCnPr/>
                              <wps:spPr>
                                <a:xfrm flipH="1">
                                  <a:off x="112497" y="833633"/>
                                  <a:ext cx="2133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46" name="Groupe 46"/>
                          <wpg:cNvGrpSpPr/>
                          <wpg:grpSpPr>
                            <a:xfrm>
                              <a:off x="634959" y="628984"/>
                              <a:ext cx="373206" cy="494751"/>
                              <a:chOff x="0" y="0"/>
                              <a:chExt cx="623061" cy="833633"/>
                            </a:xfrm>
                          </wpg:grpSpPr>
                          <wpg:grpSp>
                            <wpg:cNvPr id="47" name="Groupe 47"/>
                            <wpg:cNvGrpSpPr/>
                            <wpg:grpSpPr>
                              <a:xfrm>
                                <a:off x="0" y="0"/>
                                <a:ext cx="623061" cy="230505"/>
                                <a:chOff x="0" y="0"/>
                                <a:chExt cx="441325" cy="230505"/>
                              </a:xfrm>
                            </wpg:grpSpPr>
                            <wps:wsp>
                              <wps:cNvPr id="48" name="Rectangle 48"/>
                              <wps:cNvSpPr/>
                              <wps:spPr>
                                <a:xfrm>
                                  <a:off x="17307" y="0"/>
                                  <a:ext cx="403860" cy="230505"/>
                                </a:xfrm>
                                <a:prstGeom prst="rect">
                                  <a:avLst/>
                                </a:pr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7001">
                                      <a:srgbClr val="E6E6E6"/>
                                    </a:gs>
                                    <a:gs pos="1000">
                                      <a:srgbClr val="7D8496"/>
                                    </a:gs>
                                    <a:gs pos="100000">
                                      <a:srgbClr val="E6E6E6"/>
                                    </a:gs>
                                    <a:gs pos="72000">
                                      <a:srgbClr val="7D8496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0" scaled="0"/>
                                </a:gradFill>
                                <a:ln w="158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543CA" w:rsidRDefault="002543CA" w:rsidP="00D0449C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" name="Connecteur droit 55"/>
                              <wps:cNvCnPr/>
                              <wps:spPr>
                                <a:xfrm flipV="1">
                                  <a:off x="0" y="25961"/>
                                  <a:ext cx="441325" cy="25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57" name="Connecteur droit 57"/>
                              <wps:cNvCnPr/>
                              <wps:spPr>
                                <a:xfrm flipV="1">
                                  <a:off x="0" y="54806"/>
                                  <a:ext cx="441325" cy="25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58" name="Connecteur droit 58"/>
                              <wps:cNvCnPr/>
                              <wps:spPr>
                                <a:xfrm flipV="1">
                                  <a:off x="0" y="83651"/>
                                  <a:ext cx="441325" cy="25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59" name="Groupe 59"/>
                            <wpg:cNvGrpSpPr/>
                            <wpg:grpSpPr>
                              <a:xfrm>
                                <a:off x="201918" y="230764"/>
                                <a:ext cx="213360" cy="602869"/>
                                <a:chOff x="201918" y="230764"/>
                                <a:chExt cx="213360" cy="602869"/>
                              </a:xfrm>
                            </wpg:grpSpPr>
                            <wps:wsp>
                              <wps:cNvPr id="60" name="Connecteur droit 60"/>
                              <wps:cNvCnPr/>
                              <wps:spPr>
                                <a:xfrm>
                                  <a:off x="308646" y="230764"/>
                                  <a:ext cx="2540" cy="469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61" name="Connecteur droit 61"/>
                              <wps:cNvCnPr/>
                              <wps:spPr>
                                <a:xfrm flipH="1">
                                  <a:off x="207687" y="712482"/>
                                  <a:ext cx="20129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62" name="Connecteur droit 62"/>
                              <wps:cNvCnPr/>
                              <wps:spPr>
                                <a:xfrm flipH="1">
                                  <a:off x="201918" y="833633"/>
                                  <a:ext cx="2133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288" name="Groupe 288"/>
                          <wpg:cNvGrpSpPr/>
                          <wpg:grpSpPr>
                            <a:xfrm>
                              <a:off x="232007" y="1168459"/>
                              <a:ext cx="130870" cy="264722"/>
                              <a:chOff x="0" y="903605"/>
                              <a:chExt cx="218835" cy="446250"/>
                            </a:xfrm>
                          </wpg:grpSpPr>
                          <wpg:grpSp>
                            <wpg:cNvPr id="289" name="Groupe 289"/>
                            <wpg:cNvGrpSpPr/>
                            <wpg:grpSpPr>
                              <a:xfrm rot="10800000">
                                <a:off x="0" y="903605"/>
                                <a:ext cx="213360" cy="445770"/>
                                <a:chOff x="0" y="903605"/>
                                <a:chExt cx="213360" cy="446249"/>
                              </a:xfrm>
                            </wpg:grpSpPr>
                            <wps:wsp>
                              <wps:cNvPr id="290" name="Connecteur droit 290"/>
                              <wps:cNvCnPr/>
                              <wps:spPr>
                                <a:xfrm rot="10800000" flipH="1" flipV="1">
                                  <a:off x="106772" y="903605"/>
                                  <a:ext cx="2540" cy="31376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91" name="Connecteur droit 291"/>
                              <wps:cNvCnPr/>
                              <wps:spPr>
                                <a:xfrm flipH="1">
                                  <a:off x="5476" y="1226656"/>
                                  <a:ext cx="20129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92" name="Connecteur droit 292"/>
                              <wps:cNvCnPr/>
                              <wps:spPr>
                                <a:xfrm flipH="1">
                                  <a:off x="0" y="1349854"/>
                                  <a:ext cx="2133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293" name="Connecteur droit 293"/>
                            <wps:cNvCnPr/>
                            <wps:spPr>
                              <a:xfrm rot="10800000" flipH="1">
                                <a:off x="5475" y="1349855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294" name="Connecteur droit 294"/>
                          <wps:cNvCnPr/>
                          <wps:spPr>
                            <a:xfrm>
                              <a:off x="318330" y="544158"/>
                              <a:ext cx="6848" cy="45704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95" name="Connecteur droit 295"/>
                          <wps:cNvCnPr/>
                          <wps:spPr>
                            <a:xfrm>
                              <a:off x="613166" y="543781"/>
                              <a:ext cx="6848" cy="45704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96" name="Connecteur droit 296"/>
                          <wps:cNvCnPr/>
                          <wps:spPr>
                            <a:xfrm>
                              <a:off x="1024083" y="544207"/>
                              <a:ext cx="6848" cy="457042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g:grpSp>
                          <wpg:cNvPr id="297" name="Groupe 297"/>
                          <wpg:cNvGrpSpPr/>
                          <wpg:grpSpPr>
                            <a:xfrm>
                              <a:off x="526628" y="438821"/>
                              <a:ext cx="184891" cy="205518"/>
                              <a:chOff x="0" y="0"/>
                              <a:chExt cx="308646" cy="346079"/>
                            </a:xfrm>
                          </wpg:grpSpPr>
                          <wpg:grpSp>
                            <wpg:cNvPr id="298" name="Groupe 298"/>
                            <wpg:cNvGrpSpPr/>
                            <wpg:grpSpPr>
                              <a:xfrm>
                                <a:off x="77883" y="77882"/>
                                <a:ext cx="155765" cy="184102"/>
                                <a:chOff x="77883" y="77882"/>
                                <a:chExt cx="398067" cy="334970"/>
                              </a:xfrm>
                            </wpg:grpSpPr>
                            <wps:wsp>
                              <wps:cNvPr id="299" name="Arc 299"/>
                              <wps:cNvSpPr/>
                              <wps:spPr>
                                <a:xfrm>
                                  <a:off x="77883" y="77882"/>
                                  <a:ext cx="398067" cy="334970"/>
                                </a:xfrm>
                                <a:prstGeom prst="arc">
                                  <a:avLst/>
                                </a:prstGeom>
                                <a:noFill/>
                                <a:ln w="158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543CA" w:rsidRDefault="002543CA" w:rsidP="00D0449C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" name="Arc 300"/>
                              <wps:cNvSpPr/>
                              <wps:spPr>
                                <a:xfrm flipH="1">
                                  <a:off x="77883" y="77882"/>
                                  <a:ext cx="398067" cy="334970"/>
                                </a:xfrm>
                                <a:prstGeom prst="arc">
                                  <a:avLst/>
                                </a:prstGeom>
                                <a:noFill/>
                                <a:ln w="158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543CA" w:rsidRDefault="002543CA" w:rsidP="00D0449C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1" name="Groupe 301"/>
                            <wpg:cNvGrpSpPr/>
                            <wpg:grpSpPr>
                              <a:xfrm>
                                <a:off x="0" y="0"/>
                                <a:ext cx="308646" cy="346079"/>
                                <a:chOff x="0" y="0"/>
                                <a:chExt cx="398067" cy="334970"/>
                              </a:xfrm>
                            </wpg:grpSpPr>
                            <wps:wsp>
                              <wps:cNvPr id="302" name="Arc 302"/>
                              <wps:cNvSpPr/>
                              <wps:spPr>
                                <a:xfrm>
                                  <a:off x="0" y="0"/>
                                  <a:ext cx="398067" cy="334970"/>
                                </a:xfrm>
                                <a:prstGeom prst="arc">
                                  <a:avLst/>
                                </a:prstGeom>
                                <a:noFill/>
                                <a:ln w="158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543CA" w:rsidRDefault="002543CA" w:rsidP="00D0449C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3" name="Arc 303"/>
                              <wps:cNvSpPr/>
                              <wps:spPr>
                                <a:xfrm flipH="1">
                                  <a:off x="0" y="0"/>
                                  <a:ext cx="398067" cy="334970"/>
                                </a:xfrm>
                                <a:prstGeom prst="arc">
                                  <a:avLst/>
                                </a:prstGeom>
                                <a:noFill/>
                                <a:ln w="1587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543CA" w:rsidRDefault="002543CA" w:rsidP="00D0449C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304" name="Groupe 304"/>
                          <wpg:cNvGrpSpPr/>
                          <wpg:grpSpPr>
                            <a:xfrm>
                              <a:off x="351994" y="387430"/>
                              <a:ext cx="62011" cy="169317"/>
                              <a:chOff x="634" y="-47850"/>
                              <a:chExt cx="103505" cy="285571"/>
                            </a:xfrm>
                          </wpg:grpSpPr>
                          <wps:wsp>
                            <wps:cNvPr id="305" name="Connecteur droit 305"/>
                            <wps:cNvCnPr/>
                            <wps:spPr>
                              <a:xfrm>
                                <a:off x="52556" y="-47850"/>
                                <a:ext cx="634" cy="285114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06" name="Connecteur droit 306"/>
                            <wps:cNvCnPr/>
                            <wps:spPr>
                              <a:xfrm flipV="1">
                                <a:off x="634" y="237721"/>
                                <a:ext cx="103505" cy="0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08" name="Groupe 308"/>
                          <wpg:cNvGrpSpPr/>
                          <wpg:grpSpPr>
                            <a:xfrm>
                              <a:off x="520196" y="421889"/>
                              <a:ext cx="62011" cy="169316"/>
                              <a:chOff x="0" y="134715"/>
                              <a:chExt cx="103505" cy="285570"/>
                            </a:xfrm>
                          </wpg:grpSpPr>
                          <wps:wsp>
                            <wps:cNvPr id="309" name="Connecteur droit 309"/>
                            <wps:cNvCnPr/>
                            <wps:spPr>
                              <a:xfrm>
                                <a:off x="51923" y="134715"/>
                                <a:ext cx="634" cy="285115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10" name="Connecteur droit 310"/>
                            <wps:cNvCnPr/>
                            <wps:spPr>
                              <a:xfrm flipV="1">
                                <a:off x="0" y="420285"/>
                                <a:ext cx="103505" cy="0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11" name="Groupe 311"/>
                          <wpg:cNvGrpSpPr/>
                          <wpg:grpSpPr>
                            <a:xfrm>
                              <a:off x="755763" y="388165"/>
                              <a:ext cx="120522" cy="169184"/>
                              <a:chOff x="-43892" y="-48830"/>
                              <a:chExt cx="201170" cy="285347"/>
                            </a:xfrm>
                          </wpg:grpSpPr>
                          <wps:wsp>
                            <wps:cNvPr id="312" name="Connecteur droit 312"/>
                            <wps:cNvCnPr/>
                            <wps:spPr>
                              <a:xfrm>
                                <a:off x="59565" y="-48830"/>
                                <a:ext cx="634" cy="285115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13" name="Connecteur droit 313"/>
                            <wps:cNvCnPr/>
                            <wps:spPr>
                              <a:xfrm>
                                <a:off x="-43892" y="236517"/>
                                <a:ext cx="201170" cy="0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314" name="Connecteur droit 314"/>
                          <wps:cNvCnPr/>
                          <wps:spPr>
                            <a:xfrm>
                              <a:off x="318292" y="543710"/>
                              <a:ext cx="31815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15" name="Connecteur droit 315"/>
                          <wps:cNvCnPr/>
                          <wps:spPr>
                            <a:xfrm>
                              <a:off x="412499" y="538033"/>
                              <a:ext cx="110464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16" name="Connecteur droit 316"/>
                          <wps:cNvCnPr/>
                          <wps:spPr>
                            <a:xfrm>
                              <a:off x="573135" y="544066"/>
                              <a:ext cx="93371" cy="7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17" name="Connecteur droit 317"/>
                          <wps:cNvCnPr/>
                          <wps:spPr>
                            <a:xfrm>
                              <a:off x="711236" y="545920"/>
                              <a:ext cx="70720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18" name="Connecteur droit 318"/>
                          <wps:cNvCnPr/>
                          <wps:spPr>
                            <a:xfrm>
                              <a:off x="859697" y="545990"/>
                              <a:ext cx="67337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19" name="Connecteur droit 319"/>
                          <wps:cNvCnPr/>
                          <wps:spPr>
                            <a:xfrm flipV="1">
                              <a:off x="921619" y="543668"/>
                              <a:ext cx="102275" cy="2258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g:grpSp>
                          <wpg:cNvPr id="160" name="Groupe 160"/>
                          <wpg:cNvGrpSpPr/>
                          <wpg:grpSpPr>
                            <a:xfrm flipV="1">
                              <a:off x="207701" y="1088892"/>
                              <a:ext cx="876687" cy="239458"/>
                              <a:chOff x="207701" y="1088892"/>
                              <a:chExt cx="876687" cy="239458"/>
                            </a:xfrm>
                          </wpg:grpSpPr>
                          <wpg:grpSp>
                            <wpg:cNvPr id="171" name="Groupe 171"/>
                            <wpg:cNvGrpSpPr/>
                            <wpg:grpSpPr>
                              <a:xfrm>
                                <a:off x="293637" y="1088892"/>
                                <a:ext cx="354184" cy="119540"/>
                                <a:chOff x="102870" y="769620"/>
                                <a:chExt cx="591332" cy="201296"/>
                              </a:xfrm>
                            </wpg:grpSpPr>
                            <wps:wsp>
                              <wps:cNvPr id="172" name="Connecteur en angle 68"/>
                              <wps:cNvCnPr/>
                              <wps:spPr>
                                <a:xfrm flipV="1">
                                  <a:off x="102870" y="769620"/>
                                  <a:ext cx="297108" cy="201296"/>
                                </a:xfrm>
                                <a:prstGeom prst="bentConnector3">
                                  <a:avLst>
                                    <a:gd name="adj1" fmla="val 50000"/>
                                  </a:avLst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3" name="Connecteur en angle 69"/>
                              <wps:cNvCnPr/>
                              <wps:spPr>
                                <a:xfrm flipH="1" flipV="1">
                                  <a:off x="397094" y="769620"/>
                                  <a:ext cx="297108" cy="201296"/>
                                </a:xfrm>
                                <a:prstGeom prst="bentConnector3">
                                  <a:avLst>
                                    <a:gd name="adj1" fmla="val 50000"/>
                                  </a:avLst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174" name="Groupe 174"/>
                            <wpg:cNvGrpSpPr/>
                            <wpg:grpSpPr>
                              <a:xfrm rot="10800000">
                                <a:off x="642876" y="1208810"/>
                                <a:ext cx="354184" cy="119540"/>
                                <a:chOff x="685800" y="971550"/>
                                <a:chExt cx="591332" cy="201296"/>
                              </a:xfrm>
                            </wpg:grpSpPr>
                            <wps:wsp>
                              <wps:cNvPr id="175" name="Connecteur en angle 71"/>
                              <wps:cNvCnPr/>
                              <wps:spPr>
                                <a:xfrm flipV="1">
                                  <a:off x="685800" y="971550"/>
                                  <a:ext cx="297108" cy="201296"/>
                                </a:xfrm>
                                <a:prstGeom prst="bentConnector3">
                                  <a:avLst>
                                    <a:gd name="adj1" fmla="val 50000"/>
                                  </a:avLst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76" name="Connecteur en angle 72"/>
                              <wps:cNvCnPr/>
                              <wps:spPr>
                                <a:xfrm flipH="1" flipV="1">
                                  <a:off x="980024" y="971550"/>
                                  <a:ext cx="297108" cy="201296"/>
                                </a:xfrm>
                                <a:prstGeom prst="bentConnector3">
                                  <a:avLst>
                                    <a:gd name="adj1" fmla="val 50000"/>
                                  </a:avLst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77" name="Connecteur droit 177"/>
                            <wps:cNvCnPr/>
                            <wps:spPr>
                              <a:xfrm>
                                <a:off x="991181" y="1208810"/>
                                <a:ext cx="93207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78" name="Connecteur droit 178"/>
                            <wps:cNvCnPr/>
                            <wps:spPr>
                              <a:xfrm>
                                <a:off x="207701" y="1208810"/>
                                <a:ext cx="92826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79" name="Connecteur droit 179"/>
                          <wps:cNvCnPr/>
                          <wps:spPr>
                            <a:xfrm>
                              <a:off x="777312" y="274032"/>
                              <a:ext cx="0" cy="276448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180" name="Connecteur droit 180"/>
                          <wps:cNvCnPr/>
                          <wps:spPr>
                            <a:xfrm>
                              <a:off x="859697" y="274492"/>
                              <a:ext cx="0" cy="276035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g:grpSp>
                          <wpg:cNvPr id="181" name="Groupe 181"/>
                          <wpg:cNvGrpSpPr/>
                          <wpg:grpSpPr>
                            <a:xfrm>
                              <a:off x="582208" y="1168087"/>
                              <a:ext cx="130442" cy="264632"/>
                              <a:chOff x="0" y="0"/>
                              <a:chExt cx="218835" cy="446250"/>
                            </a:xfrm>
                          </wpg:grpSpPr>
                          <wpg:grpSp>
                            <wpg:cNvPr id="182" name="Groupe 182"/>
                            <wpg:cNvGrpSpPr/>
                            <wpg:grpSpPr>
                              <a:xfrm rot="10800000">
                                <a:off x="0" y="0"/>
                                <a:ext cx="213360" cy="445770"/>
                                <a:chOff x="0" y="0"/>
                                <a:chExt cx="213360" cy="446249"/>
                              </a:xfrm>
                            </wpg:grpSpPr>
                            <wps:wsp>
                              <wps:cNvPr id="183" name="Connecteur droit 183"/>
                              <wps:cNvCnPr/>
                              <wps:spPr>
                                <a:xfrm rot="10800000" flipH="1" flipV="1">
                                  <a:off x="106772" y="0"/>
                                  <a:ext cx="2540" cy="31376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4" name="Connecteur droit 184"/>
                              <wps:cNvCnPr/>
                              <wps:spPr>
                                <a:xfrm flipH="1">
                                  <a:off x="5476" y="323051"/>
                                  <a:ext cx="20129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5" name="Connecteur droit 185"/>
                              <wps:cNvCnPr/>
                              <wps:spPr>
                                <a:xfrm flipH="1">
                                  <a:off x="0" y="446249"/>
                                  <a:ext cx="2133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86" name="Connecteur droit 186"/>
                            <wps:cNvCnPr/>
                            <wps:spPr>
                              <a:xfrm rot="10800000" flipH="1">
                                <a:off x="5475" y="446250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187" name="Groupe 187"/>
                          <wpg:cNvGrpSpPr/>
                          <wpg:grpSpPr>
                            <a:xfrm>
                              <a:off x="933157" y="1169126"/>
                              <a:ext cx="130442" cy="264632"/>
                              <a:chOff x="0" y="0"/>
                              <a:chExt cx="218835" cy="446250"/>
                            </a:xfrm>
                          </wpg:grpSpPr>
                          <wpg:grpSp>
                            <wpg:cNvPr id="188" name="Groupe 188"/>
                            <wpg:cNvGrpSpPr/>
                            <wpg:grpSpPr>
                              <a:xfrm rot="10800000">
                                <a:off x="0" y="0"/>
                                <a:ext cx="213360" cy="445770"/>
                                <a:chOff x="0" y="0"/>
                                <a:chExt cx="213360" cy="446249"/>
                              </a:xfrm>
                            </wpg:grpSpPr>
                            <wps:wsp>
                              <wps:cNvPr id="189" name="Connecteur droit 189"/>
                              <wps:cNvCnPr/>
                              <wps:spPr>
                                <a:xfrm rot="10800000" flipH="1" flipV="1">
                                  <a:off x="106772" y="0"/>
                                  <a:ext cx="2540" cy="31376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0" name="Connecteur droit 190"/>
                              <wps:cNvCnPr/>
                              <wps:spPr>
                                <a:xfrm flipH="1">
                                  <a:off x="5476" y="323051"/>
                                  <a:ext cx="20129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91" name="Connecteur droit 191"/>
                              <wps:cNvCnPr/>
                              <wps:spPr>
                                <a:xfrm flipH="1">
                                  <a:off x="0" y="446249"/>
                                  <a:ext cx="21336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320" name="Connecteur droit 320"/>
                            <wps:cNvCnPr/>
                            <wps:spPr>
                              <a:xfrm rot="10800000" flipH="1">
                                <a:off x="5475" y="446250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321" name="Flèche en arc 325"/>
                          <wps:cNvSpPr/>
                          <wps:spPr>
                            <a:xfrm>
                              <a:off x="465170" y="212486"/>
                              <a:ext cx="262019" cy="322367"/>
                            </a:xfrm>
                            <a:prstGeom prst="circularArrow">
                              <a:avLst/>
                            </a:prstGeom>
                            <a:solidFill>
                              <a:srgbClr val="4F81BD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  <wps:wsp>
                        <wps:cNvPr id="322" name="Rectangle 322"/>
                        <wps:cNvSpPr/>
                        <wps:spPr>
                          <a:xfrm>
                            <a:off x="94938" y="849178"/>
                            <a:ext cx="541655" cy="294640"/>
                          </a:xfrm>
                          <a:prstGeom prst="rect">
                            <a:avLst/>
                          </a:prstGeom>
                          <a:solidFill>
                            <a:srgbClr val="EEECE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color w:val="000000"/>
                                  <w:sz w:val="22"/>
                                  <w:szCs w:val="22"/>
                                </w:rPr>
                                <w:t>PMB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Rectangle 323"/>
                        <wps:cNvSpPr/>
                        <wps:spPr>
                          <a:xfrm>
                            <a:off x="1890605" y="512693"/>
                            <a:ext cx="541655" cy="294640"/>
                          </a:xfrm>
                          <a:prstGeom prst="rect">
                            <a:avLst/>
                          </a:prstGeom>
                          <a:solidFill>
                            <a:srgbClr val="EEECE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color w:val="000000"/>
                                  <w:sz w:val="22"/>
                                  <w:szCs w:val="22"/>
                                </w:rPr>
                                <w:t>PMH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324" name="Groupe 324"/>
                        <wpg:cNvGrpSpPr/>
                        <wpg:grpSpPr>
                          <a:xfrm>
                            <a:off x="2898604" y="264903"/>
                            <a:ext cx="614786" cy="371626"/>
                            <a:chOff x="106680" y="179372"/>
                            <a:chExt cx="548027" cy="362943"/>
                          </a:xfrm>
                        </wpg:grpSpPr>
                        <wps:wsp>
                          <wps:cNvPr id="325" name="Arc 325"/>
                          <wps:cNvSpPr/>
                          <wps:spPr>
                            <a:xfrm>
                              <a:off x="106680" y="251485"/>
                              <a:ext cx="443865" cy="290830"/>
                            </a:xfrm>
                            <a:prstGeom prst="arc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543CA" w:rsidRDefault="002543CA" w:rsidP="00D0449C">
                                <w:pPr>
                                  <w:pStyle w:val="NormalWeb"/>
                                  <w:spacing w:before="200" w:beforeAutospacing="0" w:after="200" w:afterAutospacing="0" w:line="276" w:lineRule="auto"/>
                                </w:pPr>
                                <w:r>
                                  <w:rPr>
                                    <w:rFonts w:ascii="Calibri" w:eastAsia="Times New Roman" w:hAnsi="Calibri"/>
                                    <w:sz w:val="20"/>
                                    <w:szCs w:val="20"/>
                                    <w:lang w:val="en-US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6" name="Arc 60"/>
                          <wps:cNvSpPr/>
                          <wps:spPr>
                            <a:xfrm>
                              <a:off x="334559" y="179372"/>
                              <a:ext cx="320148" cy="210354"/>
                            </a:xfrm>
                            <a:custGeom>
                              <a:avLst/>
                              <a:gdLst>
                                <a:gd name="connsiteX0" fmla="*/ 207530 w 432435"/>
                                <a:gd name="connsiteY0" fmla="*/ 146 h 362585"/>
                                <a:gd name="connsiteX1" fmla="*/ 352017 w 432435"/>
                                <a:gd name="connsiteY1" fmla="*/ 40218 h 362585"/>
                                <a:gd name="connsiteX2" fmla="*/ 432421 w 432435"/>
                                <a:gd name="connsiteY2" fmla="*/ 183416 h 362585"/>
                                <a:gd name="connsiteX3" fmla="*/ 216218 w 432435"/>
                                <a:gd name="connsiteY3" fmla="*/ 181293 h 362585"/>
                                <a:gd name="connsiteX4" fmla="*/ 207530 w 432435"/>
                                <a:gd name="connsiteY4" fmla="*/ 146 h 362585"/>
                                <a:gd name="connsiteX0" fmla="*/ 207530 w 432435"/>
                                <a:gd name="connsiteY0" fmla="*/ 146 h 362585"/>
                                <a:gd name="connsiteX1" fmla="*/ 352017 w 432435"/>
                                <a:gd name="connsiteY1" fmla="*/ 40218 h 362585"/>
                                <a:gd name="connsiteX2" fmla="*/ 432421 w 432435"/>
                                <a:gd name="connsiteY2" fmla="*/ 183416 h 362585"/>
                                <a:gd name="connsiteX0" fmla="*/ 0 w 273933"/>
                                <a:gd name="connsiteY0" fmla="*/ 146 h 192866"/>
                                <a:gd name="connsiteX1" fmla="*/ 144487 w 273933"/>
                                <a:gd name="connsiteY1" fmla="*/ 40218 h 192866"/>
                                <a:gd name="connsiteX2" fmla="*/ 224891 w 273933"/>
                                <a:gd name="connsiteY2" fmla="*/ 183416 h 192866"/>
                                <a:gd name="connsiteX3" fmla="*/ 8688 w 273933"/>
                                <a:gd name="connsiteY3" fmla="*/ 181293 h 192866"/>
                                <a:gd name="connsiteX4" fmla="*/ 0 w 273933"/>
                                <a:gd name="connsiteY4" fmla="*/ 146 h 192866"/>
                                <a:gd name="connsiteX0" fmla="*/ 0 w 273933"/>
                                <a:gd name="connsiteY0" fmla="*/ 146 h 192866"/>
                                <a:gd name="connsiteX1" fmla="*/ 144487 w 273933"/>
                                <a:gd name="connsiteY1" fmla="*/ 40218 h 192866"/>
                                <a:gd name="connsiteX2" fmla="*/ 273928 w 273933"/>
                                <a:gd name="connsiteY2" fmla="*/ 192866 h 192866"/>
                                <a:gd name="connsiteX0" fmla="*/ 72179 w 346112"/>
                                <a:gd name="connsiteY0" fmla="*/ 17564 h 210284"/>
                                <a:gd name="connsiteX1" fmla="*/ 216666 w 346112"/>
                                <a:gd name="connsiteY1" fmla="*/ 57636 h 210284"/>
                                <a:gd name="connsiteX2" fmla="*/ 297070 w 346112"/>
                                <a:gd name="connsiteY2" fmla="*/ 200834 h 210284"/>
                                <a:gd name="connsiteX3" fmla="*/ 80867 w 346112"/>
                                <a:gd name="connsiteY3" fmla="*/ 198711 h 210284"/>
                                <a:gd name="connsiteX4" fmla="*/ 72179 w 346112"/>
                                <a:gd name="connsiteY4" fmla="*/ 17564 h 210284"/>
                                <a:gd name="connsiteX0" fmla="*/ 0 w 346112"/>
                                <a:gd name="connsiteY0" fmla="*/ 70 h 210284"/>
                                <a:gd name="connsiteX1" fmla="*/ 216666 w 346112"/>
                                <a:gd name="connsiteY1" fmla="*/ 57636 h 210284"/>
                                <a:gd name="connsiteX2" fmla="*/ 346107 w 346112"/>
                                <a:gd name="connsiteY2" fmla="*/ 210284 h 210284"/>
                                <a:gd name="connsiteX0" fmla="*/ 46215 w 320148"/>
                                <a:gd name="connsiteY0" fmla="*/ 17634 h 210354"/>
                                <a:gd name="connsiteX1" fmla="*/ 190702 w 320148"/>
                                <a:gd name="connsiteY1" fmla="*/ 57706 h 210354"/>
                                <a:gd name="connsiteX2" fmla="*/ 271106 w 320148"/>
                                <a:gd name="connsiteY2" fmla="*/ 200904 h 210354"/>
                                <a:gd name="connsiteX3" fmla="*/ 54903 w 320148"/>
                                <a:gd name="connsiteY3" fmla="*/ 198781 h 210354"/>
                                <a:gd name="connsiteX4" fmla="*/ 46215 w 320148"/>
                                <a:gd name="connsiteY4" fmla="*/ 17634 h 210354"/>
                                <a:gd name="connsiteX0" fmla="*/ 0 w 320148"/>
                                <a:gd name="connsiteY0" fmla="*/ 70 h 210354"/>
                                <a:gd name="connsiteX1" fmla="*/ 190702 w 320148"/>
                                <a:gd name="connsiteY1" fmla="*/ 57706 h 210354"/>
                                <a:gd name="connsiteX2" fmla="*/ 320143 w 320148"/>
                                <a:gd name="connsiteY2" fmla="*/ 210354 h 21035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320148" h="210354" stroke="0" extrusionOk="0">
                                  <a:moveTo>
                                    <a:pt x="46215" y="17634"/>
                                  </a:moveTo>
                                  <a:cubicBezTo>
                                    <a:pt x="98577" y="15869"/>
                                    <a:pt x="149923" y="30109"/>
                                    <a:pt x="190702" y="57706"/>
                                  </a:cubicBezTo>
                                  <a:cubicBezTo>
                                    <a:pt x="242250" y="92591"/>
                                    <a:pt x="271881" y="145364"/>
                                    <a:pt x="271106" y="200904"/>
                                  </a:cubicBezTo>
                                  <a:lnTo>
                                    <a:pt x="54903" y="198781"/>
                                  </a:lnTo>
                                  <a:lnTo>
                                    <a:pt x="46215" y="17634"/>
                                  </a:lnTo>
                                  <a:close/>
                                </a:path>
                                <a:path w="320148" h="210354" fill="none">
                                  <a:moveTo>
                                    <a:pt x="0" y="70"/>
                                  </a:moveTo>
                                  <a:cubicBezTo>
                                    <a:pt x="52362" y="-1695"/>
                                    <a:pt x="149923" y="30109"/>
                                    <a:pt x="190702" y="57706"/>
                                  </a:cubicBezTo>
                                  <a:cubicBezTo>
                                    <a:pt x="242250" y="92591"/>
                                    <a:pt x="320918" y="154814"/>
                                    <a:pt x="320143" y="210354"/>
                                  </a:cubicBezTo>
                                </a:path>
                              </a:pathLst>
                            </a:cu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2543CA" w:rsidRDefault="002543CA" w:rsidP="00D0449C">
                                <w:pPr>
                                  <w:pStyle w:val="NormalWeb"/>
                                  <w:spacing w:before="200" w:beforeAutospacing="0" w:after="200" w:afterAutospacing="0" w:line="276" w:lineRule="auto"/>
                                </w:pPr>
                                <w:r>
                                  <w:rPr>
                                    <w:rFonts w:ascii="Calibri" w:eastAsia="Times New Roman" w:hAnsi="Calibri"/>
                                    <w:sz w:val="20"/>
                                    <w:szCs w:val="20"/>
                                    <w:lang w:val="en-US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  <wpg:wgp>
                        <wpg:cNvPr id="327" name="Groupe 327"/>
                        <wpg:cNvGrpSpPr/>
                        <wpg:grpSpPr>
                          <a:xfrm>
                            <a:off x="3387631" y="608506"/>
                            <a:ext cx="444747" cy="716688"/>
                            <a:chOff x="394118" y="651789"/>
                            <a:chExt cx="441325" cy="833633"/>
                          </a:xfrm>
                        </wpg:grpSpPr>
                        <wpg:grpSp>
                          <wpg:cNvPr id="328" name="Groupe 328"/>
                          <wpg:cNvGrpSpPr/>
                          <wpg:grpSpPr>
                            <a:xfrm>
                              <a:off x="394118" y="651789"/>
                              <a:ext cx="441325" cy="230505"/>
                              <a:chOff x="394118" y="651789"/>
                              <a:chExt cx="441325" cy="230505"/>
                            </a:xfrm>
                          </wpg:grpSpPr>
                          <wps:wsp>
                            <wps:cNvPr id="329" name="Rectangle 329"/>
                            <wps:cNvSpPr/>
                            <wps:spPr>
                              <a:xfrm>
                                <a:off x="411425" y="651789"/>
                                <a:ext cx="403860" cy="230505"/>
                              </a:xfrm>
                              <a:prstGeom prst="rect">
                                <a:avLst/>
                              </a:pr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7001">
                                    <a:srgbClr val="E6E6E6"/>
                                  </a:gs>
                                  <a:gs pos="1000">
                                    <a:srgbClr val="7D8496"/>
                                  </a:gs>
                                  <a:gs pos="100000">
                                    <a:srgbClr val="E6E6E6"/>
                                  </a:gs>
                                  <a:gs pos="72000">
                                    <a:srgbClr val="7D8496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0" scaled="0"/>
                              </a:gradFill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pStyle w:val="NormalWeb"/>
                                    <w:spacing w:before="200" w:beforeAutospacing="0" w:after="200" w:afterAutospacing="0" w:line="276" w:lineRule="auto"/>
                                  </w:pPr>
                                  <w:r>
                                    <w:rPr>
                                      <w:rFonts w:ascii="Calibri" w:eastAsia="Times New Roman" w:hAnsi="Calibri"/>
                                      <w:sz w:val="20"/>
                                      <w:szCs w:val="20"/>
                                      <w:lang w:val="en-US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" name="Connecteur droit 330"/>
                            <wps:cNvCnPr/>
                            <wps:spPr>
                              <a:xfrm flipV="1">
                                <a:off x="394118" y="677750"/>
                                <a:ext cx="441325" cy="254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31" name="Connecteur droit 331"/>
                            <wps:cNvCnPr/>
                            <wps:spPr>
                              <a:xfrm flipV="1">
                                <a:off x="394118" y="706595"/>
                                <a:ext cx="441325" cy="254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32" name="Connecteur droit 332"/>
                            <wps:cNvCnPr/>
                            <wps:spPr>
                              <a:xfrm flipV="1">
                                <a:off x="394118" y="735440"/>
                                <a:ext cx="441325" cy="254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33" name="Groupe 333"/>
                          <wpg:cNvGrpSpPr/>
                          <wpg:grpSpPr>
                            <a:xfrm>
                              <a:off x="506615" y="882553"/>
                              <a:ext cx="213360" cy="602869"/>
                              <a:chOff x="506615" y="882553"/>
                              <a:chExt cx="213360" cy="602869"/>
                            </a:xfrm>
                          </wpg:grpSpPr>
                          <wps:wsp>
                            <wps:cNvPr id="334" name="Connecteur droit 334"/>
                            <wps:cNvCnPr/>
                            <wps:spPr>
                              <a:xfrm>
                                <a:off x="613343" y="882553"/>
                                <a:ext cx="2540" cy="469899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35" name="Connecteur droit 335"/>
                            <wps:cNvCnPr/>
                            <wps:spPr>
                              <a:xfrm flipH="1">
                                <a:off x="512384" y="1364271"/>
                                <a:ext cx="201295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36" name="Connecteur droit 336"/>
                            <wps:cNvCnPr/>
                            <wps:spPr>
                              <a:xfrm flipH="1">
                                <a:off x="506615" y="1485422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</wpg:wgp>
                      <wpg:wgp>
                        <wpg:cNvPr id="337" name="Groupe 337"/>
                        <wpg:cNvGrpSpPr/>
                        <wpg:grpSpPr>
                          <a:xfrm>
                            <a:off x="3885697" y="944477"/>
                            <a:ext cx="627765" cy="716688"/>
                            <a:chOff x="693506" y="416498"/>
                            <a:chExt cx="623061" cy="833633"/>
                          </a:xfrm>
                        </wpg:grpSpPr>
                        <wpg:grpSp>
                          <wpg:cNvPr id="338" name="Groupe 338"/>
                          <wpg:cNvGrpSpPr/>
                          <wpg:grpSpPr>
                            <a:xfrm>
                              <a:off x="693506" y="416498"/>
                              <a:ext cx="623061" cy="230505"/>
                              <a:chOff x="693506" y="416498"/>
                              <a:chExt cx="441325" cy="230505"/>
                            </a:xfrm>
                          </wpg:grpSpPr>
                          <wps:wsp>
                            <wps:cNvPr id="339" name="Rectangle 339"/>
                            <wps:cNvSpPr/>
                            <wps:spPr>
                              <a:xfrm>
                                <a:off x="710813" y="416498"/>
                                <a:ext cx="403860" cy="230505"/>
                              </a:xfrm>
                              <a:prstGeom prst="rect">
                                <a:avLst/>
                              </a:prstGeom>
                              <a:gradFill>
                                <a:gsLst>
                                  <a:gs pos="0">
                                    <a:srgbClr val="FFFFFF"/>
                                  </a:gs>
                                  <a:gs pos="7001">
                                    <a:srgbClr val="E6E6E6"/>
                                  </a:gs>
                                  <a:gs pos="1000">
                                    <a:srgbClr val="7D8496"/>
                                  </a:gs>
                                  <a:gs pos="100000">
                                    <a:srgbClr val="E6E6E6"/>
                                  </a:gs>
                                  <a:gs pos="72000">
                                    <a:srgbClr val="7D8496"/>
                                  </a:gs>
                                  <a:gs pos="100000">
                                    <a:srgbClr val="E6E6E6"/>
                                  </a:gs>
                                </a:gsLst>
                                <a:lin ang="0" scaled="0"/>
                              </a:gradFill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pStyle w:val="NormalWeb"/>
                                    <w:spacing w:before="200" w:beforeAutospacing="0" w:after="200" w:afterAutospacing="0" w:line="276" w:lineRule="auto"/>
                                  </w:pPr>
                                  <w:r>
                                    <w:rPr>
                                      <w:rFonts w:ascii="Calibri" w:eastAsia="Times New Roman" w:hAnsi="Calibri"/>
                                      <w:sz w:val="20"/>
                                      <w:szCs w:val="20"/>
                                      <w:lang w:val="en-US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0" name="Connecteur droit 340"/>
                            <wps:cNvCnPr/>
                            <wps:spPr>
                              <a:xfrm flipV="1">
                                <a:off x="693506" y="442459"/>
                                <a:ext cx="441325" cy="254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41" name="Connecteur droit 341"/>
                            <wps:cNvCnPr/>
                            <wps:spPr>
                              <a:xfrm flipV="1">
                                <a:off x="693506" y="471304"/>
                                <a:ext cx="441325" cy="254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42" name="Connecteur droit 342"/>
                            <wps:cNvCnPr/>
                            <wps:spPr>
                              <a:xfrm flipV="1">
                                <a:off x="693506" y="500149"/>
                                <a:ext cx="441325" cy="254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43" name="Groupe 343"/>
                          <wpg:cNvGrpSpPr/>
                          <wpg:grpSpPr>
                            <a:xfrm>
                              <a:off x="895424" y="647262"/>
                              <a:ext cx="213360" cy="602869"/>
                              <a:chOff x="895424" y="647262"/>
                              <a:chExt cx="213360" cy="602869"/>
                            </a:xfrm>
                          </wpg:grpSpPr>
                          <wps:wsp>
                            <wps:cNvPr id="344" name="Connecteur droit 344"/>
                            <wps:cNvCnPr/>
                            <wps:spPr>
                              <a:xfrm>
                                <a:off x="1002152" y="647262"/>
                                <a:ext cx="2540" cy="469899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45" name="Connecteur droit 345"/>
                            <wps:cNvCnPr/>
                            <wps:spPr>
                              <a:xfrm flipH="1">
                                <a:off x="901193" y="1128980"/>
                                <a:ext cx="201295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46" name="Connecteur droit 346"/>
                            <wps:cNvCnPr/>
                            <wps:spPr>
                              <a:xfrm flipH="1">
                                <a:off x="895424" y="1250131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</wpg:wgp>
                      <wpg:wgp>
                        <wpg:cNvPr id="347" name="Groupe 347"/>
                        <wpg:cNvGrpSpPr/>
                        <wpg:grpSpPr>
                          <a:xfrm>
                            <a:off x="3207896" y="1389871"/>
                            <a:ext cx="220135" cy="383471"/>
                            <a:chOff x="290554" y="955973"/>
                            <a:chExt cx="218835" cy="446250"/>
                          </a:xfrm>
                        </wpg:grpSpPr>
                        <wpg:grpSp>
                          <wpg:cNvPr id="348" name="Groupe 348"/>
                          <wpg:cNvGrpSpPr/>
                          <wpg:grpSpPr>
                            <a:xfrm rot="10800000">
                              <a:off x="290554" y="955973"/>
                              <a:ext cx="213360" cy="445771"/>
                              <a:chOff x="290554" y="955973"/>
                              <a:chExt cx="213360" cy="446249"/>
                            </a:xfrm>
                          </wpg:grpSpPr>
                          <wps:wsp>
                            <wps:cNvPr id="349" name="Connecteur droit 349"/>
                            <wps:cNvCnPr/>
                            <wps:spPr>
                              <a:xfrm rot="10800000" flipH="1" flipV="1">
                                <a:off x="397326" y="955973"/>
                                <a:ext cx="2540" cy="313764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50" name="Connecteur droit 350"/>
                            <wps:cNvCnPr/>
                            <wps:spPr>
                              <a:xfrm flipH="1">
                                <a:off x="296030" y="1279024"/>
                                <a:ext cx="201295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51" name="Connecteur droit 351"/>
                            <wps:cNvCnPr/>
                            <wps:spPr>
                              <a:xfrm flipH="1">
                                <a:off x="290554" y="1402222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352" name="Connecteur droit 352"/>
                          <wps:cNvCnPr/>
                          <wps:spPr>
                            <a:xfrm rot="10800000" flipH="1">
                              <a:off x="296029" y="1402223"/>
                              <a:ext cx="213360" cy="0"/>
                            </a:xfrm>
                            <a:prstGeom prst="line">
                              <a:avLst/>
                            </a:prstGeom>
                            <a:noFill/>
                            <a:ln w="381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s:wsp>
                        <wps:cNvPr id="353" name="Connecteur droit 353"/>
                        <wps:cNvCnPr/>
                        <wps:spPr>
                          <a:xfrm>
                            <a:off x="3353099" y="485521"/>
                            <a:ext cx="11519" cy="662062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54" name="Connecteur droit 354"/>
                        <wps:cNvCnPr/>
                        <wps:spPr>
                          <a:xfrm>
                            <a:off x="3849039" y="484975"/>
                            <a:ext cx="11519" cy="662062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55" name="Connecteur droit 355"/>
                        <wps:cNvCnPr/>
                        <wps:spPr>
                          <a:xfrm>
                            <a:off x="4540238" y="485592"/>
                            <a:ext cx="11519" cy="662062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g:wgp>
                        <wpg:cNvPr id="356" name="Groupe 356"/>
                        <wpg:cNvGrpSpPr/>
                        <wpg:grpSpPr>
                          <a:xfrm>
                            <a:off x="3703471" y="332931"/>
                            <a:ext cx="311001" cy="297708"/>
                            <a:chOff x="585175" y="226335"/>
                            <a:chExt cx="308646" cy="346079"/>
                          </a:xfrm>
                        </wpg:grpSpPr>
                        <wpg:grpSp>
                          <wpg:cNvPr id="357" name="Groupe 357"/>
                          <wpg:cNvGrpSpPr/>
                          <wpg:grpSpPr>
                            <a:xfrm>
                              <a:off x="663058" y="304218"/>
                              <a:ext cx="155765" cy="184102"/>
                              <a:chOff x="663058" y="304217"/>
                              <a:chExt cx="398067" cy="334970"/>
                            </a:xfrm>
                          </wpg:grpSpPr>
                          <wps:wsp>
                            <wps:cNvPr id="358" name="Arc 358"/>
                            <wps:cNvSpPr/>
                            <wps:spPr>
                              <a:xfrm>
                                <a:off x="663058" y="304217"/>
                                <a:ext cx="398067" cy="334970"/>
                              </a:xfrm>
                              <a:prstGeom prst="arc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pStyle w:val="NormalWeb"/>
                                    <w:spacing w:before="200" w:beforeAutospacing="0" w:after="200" w:afterAutospacing="0" w:line="276" w:lineRule="auto"/>
                                  </w:pPr>
                                  <w:r>
                                    <w:rPr>
                                      <w:rFonts w:ascii="Calibri" w:eastAsia="Times New Roman" w:hAnsi="Calibri"/>
                                      <w:sz w:val="20"/>
                                      <w:szCs w:val="20"/>
                                      <w:lang w:val="en-US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59" name="Arc 359"/>
                            <wps:cNvSpPr/>
                            <wps:spPr>
                              <a:xfrm flipH="1">
                                <a:off x="663058" y="304217"/>
                                <a:ext cx="398067" cy="334970"/>
                              </a:xfrm>
                              <a:prstGeom prst="arc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pStyle w:val="NormalWeb"/>
                                    <w:spacing w:before="200" w:beforeAutospacing="0" w:after="200" w:afterAutospacing="0" w:line="276" w:lineRule="auto"/>
                                  </w:pPr>
                                  <w:r>
                                    <w:rPr>
                                      <w:rFonts w:ascii="Calibri" w:eastAsia="Times New Roman" w:hAnsi="Calibri"/>
                                      <w:sz w:val="20"/>
                                      <w:szCs w:val="20"/>
                                      <w:lang w:val="en-US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60" name="Groupe 360"/>
                          <wpg:cNvGrpSpPr/>
                          <wpg:grpSpPr>
                            <a:xfrm>
                              <a:off x="585175" y="226335"/>
                              <a:ext cx="308646" cy="346079"/>
                              <a:chOff x="585175" y="226335"/>
                              <a:chExt cx="398067" cy="334970"/>
                            </a:xfrm>
                          </wpg:grpSpPr>
                          <wps:wsp>
                            <wps:cNvPr id="361" name="Arc 361"/>
                            <wps:cNvSpPr/>
                            <wps:spPr>
                              <a:xfrm>
                                <a:off x="585175" y="226335"/>
                                <a:ext cx="398067" cy="334970"/>
                              </a:xfrm>
                              <a:prstGeom prst="arc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pStyle w:val="NormalWeb"/>
                                    <w:spacing w:before="200" w:beforeAutospacing="0" w:after="200" w:afterAutospacing="0" w:line="276" w:lineRule="auto"/>
                                  </w:pPr>
                                  <w:r>
                                    <w:rPr>
                                      <w:rFonts w:ascii="Calibri" w:eastAsia="Times New Roman" w:hAnsi="Calibri"/>
                                      <w:sz w:val="20"/>
                                      <w:szCs w:val="20"/>
                                      <w:lang w:val="en-US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2" name="Arc 362"/>
                            <wps:cNvSpPr/>
                            <wps:spPr>
                              <a:xfrm flipH="1">
                                <a:off x="585175" y="226335"/>
                                <a:ext cx="398067" cy="334970"/>
                              </a:xfrm>
                              <a:prstGeom prst="arc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2543CA" w:rsidRDefault="002543CA" w:rsidP="00D0449C">
                                  <w:pPr>
                                    <w:pStyle w:val="NormalWeb"/>
                                    <w:spacing w:before="200" w:beforeAutospacing="0" w:after="200" w:afterAutospacing="0" w:line="276" w:lineRule="auto"/>
                                  </w:pPr>
                                  <w:r>
                                    <w:rPr>
                                      <w:rFonts w:ascii="Calibri" w:eastAsia="Times New Roman" w:hAnsi="Calibri"/>
                                      <w:sz w:val="20"/>
                                      <w:szCs w:val="20"/>
                                      <w:lang w:val="en-US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wgp>
                      <wpg:wgp>
                        <wpg:cNvPr id="363" name="Groupe 363"/>
                        <wpg:cNvGrpSpPr/>
                        <wpg:grpSpPr>
                          <a:xfrm>
                            <a:off x="3409905" y="258488"/>
                            <a:ext cx="104353" cy="245269"/>
                            <a:chOff x="410541" y="174944"/>
                            <a:chExt cx="103505" cy="285571"/>
                          </a:xfrm>
                        </wpg:grpSpPr>
                        <wps:wsp>
                          <wps:cNvPr id="364" name="Connecteur droit 364"/>
                          <wps:cNvCnPr/>
                          <wps:spPr>
                            <a:xfrm>
                              <a:off x="462463" y="174944"/>
                              <a:ext cx="634" cy="285113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65" name="Connecteur droit 365"/>
                          <wps:cNvCnPr/>
                          <wps:spPr>
                            <a:xfrm flipV="1">
                              <a:off x="410541" y="460515"/>
                              <a:ext cx="103505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g:wgp>
                        <wpg:cNvPr id="366" name="Groupe 366"/>
                        <wpg:cNvGrpSpPr/>
                        <wpg:grpSpPr>
                          <a:xfrm>
                            <a:off x="3692909" y="308405"/>
                            <a:ext cx="104353" cy="245268"/>
                            <a:chOff x="578743" y="209403"/>
                            <a:chExt cx="103505" cy="285570"/>
                          </a:xfrm>
                        </wpg:grpSpPr>
                        <wps:wsp>
                          <wps:cNvPr id="367" name="Connecteur droit 367"/>
                          <wps:cNvCnPr/>
                          <wps:spPr>
                            <a:xfrm>
                              <a:off x="630666" y="209403"/>
                              <a:ext cx="634" cy="285115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68" name="Connecteur droit 368"/>
                          <wps:cNvCnPr/>
                          <wps:spPr>
                            <a:xfrm flipV="1">
                              <a:off x="578743" y="494973"/>
                              <a:ext cx="103505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g:wgp>
                        <wpg:cNvPr id="369" name="Groupe 369"/>
                        <wpg:cNvGrpSpPr/>
                        <wpg:grpSpPr>
                          <a:xfrm>
                            <a:off x="4089262" y="259553"/>
                            <a:ext cx="202818" cy="245076"/>
                            <a:chOff x="814310" y="175679"/>
                            <a:chExt cx="201170" cy="285347"/>
                          </a:xfrm>
                        </wpg:grpSpPr>
                        <wps:wsp>
                          <wps:cNvPr id="370" name="Connecteur droit 370"/>
                          <wps:cNvCnPr/>
                          <wps:spPr>
                            <a:xfrm>
                              <a:off x="917767" y="175679"/>
                              <a:ext cx="634" cy="285115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71" name="Connecteur droit 371"/>
                          <wps:cNvCnPr/>
                          <wps:spPr>
                            <a:xfrm>
                              <a:off x="814310" y="461026"/>
                              <a:ext cx="201170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s:wsp>
                        <wps:cNvPr id="372" name="Connecteur droit 372"/>
                        <wps:cNvCnPr/>
                        <wps:spPr>
                          <a:xfrm>
                            <a:off x="3353035" y="484872"/>
                            <a:ext cx="53516" cy="0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73" name="Connecteur droit 373"/>
                        <wps:cNvCnPr/>
                        <wps:spPr>
                          <a:xfrm>
                            <a:off x="3511500" y="476649"/>
                            <a:ext cx="185810" cy="0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74" name="Connecteur droit 374"/>
                        <wps:cNvCnPr/>
                        <wps:spPr>
                          <a:xfrm>
                            <a:off x="3781704" y="485388"/>
                            <a:ext cx="157058" cy="101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75" name="Connecteur droit 375"/>
                        <wps:cNvCnPr/>
                        <wps:spPr>
                          <a:xfrm>
                            <a:off x="4014002" y="488074"/>
                            <a:ext cx="118957" cy="0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76" name="Connecteur droit 376"/>
                        <wps:cNvCnPr/>
                        <wps:spPr>
                          <a:xfrm>
                            <a:off x="4263726" y="488175"/>
                            <a:ext cx="113267" cy="0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77" name="Connecteur droit 377"/>
                        <wps:cNvCnPr/>
                        <wps:spPr>
                          <a:xfrm flipV="1">
                            <a:off x="4367884" y="484811"/>
                            <a:ext cx="172036" cy="3271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g:wgp>
                        <wpg:cNvPr id="378" name="Groupe 378"/>
                        <wpg:cNvGrpSpPr/>
                        <wpg:grpSpPr>
                          <a:xfrm>
                            <a:off x="3167011" y="1274612"/>
                            <a:ext cx="1474665" cy="346874"/>
                            <a:chOff x="266248" y="876406"/>
                            <a:chExt cx="876687" cy="239458"/>
                          </a:xfrm>
                        </wpg:grpSpPr>
                        <wpg:grpSp>
                          <wpg:cNvPr id="379" name="Groupe 379"/>
                          <wpg:cNvGrpSpPr/>
                          <wpg:grpSpPr>
                            <a:xfrm>
                              <a:off x="352184" y="876406"/>
                              <a:ext cx="354185" cy="119540"/>
                              <a:chOff x="352184" y="876406"/>
                              <a:chExt cx="591332" cy="201296"/>
                            </a:xfrm>
                          </wpg:grpSpPr>
                          <wps:wsp>
                            <wps:cNvPr id="380" name="Connecteur en angle 384"/>
                            <wps:cNvCnPr/>
                            <wps:spPr>
                              <a:xfrm flipV="1">
                                <a:off x="352184" y="876406"/>
                                <a:ext cx="297108" cy="201296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81" name="Connecteur en angle 385"/>
                            <wps:cNvCnPr/>
                            <wps:spPr>
                              <a:xfrm flipH="1" flipV="1">
                                <a:off x="646408" y="876406"/>
                                <a:ext cx="297108" cy="201296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382" name="Groupe 382"/>
                          <wpg:cNvGrpSpPr/>
                          <wpg:grpSpPr>
                            <a:xfrm rot="10800000">
                              <a:off x="701421" y="996324"/>
                              <a:ext cx="354185" cy="119540"/>
                              <a:chOff x="701423" y="996324"/>
                              <a:chExt cx="591332" cy="201296"/>
                            </a:xfrm>
                          </wpg:grpSpPr>
                          <wps:wsp>
                            <wps:cNvPr id="383" name="Connecteur en angle 387"/>
                            <wps:cNvCnPr/>
                            <wps:spPr>
                              <a:xfrm flipV="1">
                                <a:off x="701423" y="996324"/>
                                <a:ext cx="297108" cy="201296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84" name="Connecteur en angle 388"/>
                            <wps:cNvCnPr/>
                            <wps:spPr>
                              <a:xfrm flipH="1" flipV="1">
                                <a:off x="995647" y="996324"/>
                                <a:ext cx="297108" cy="201296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385" name="Connecteur droit 385"/>
                          <wps:cNvCnPr/>
                          <wps:spPr>
                            <a:xfrm>
                              <a:off x="1049728" y="996324"/>
                              <a:ext cx="93207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386" name="Connecteur droit 386"/>
                          <wps:cNvCnPr/>
                          <wps:spPr>
                            <a:xfrm>
                              <a:off x="266248" y="996324"/>
                              <a:ext cx="92826" cy="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s:wsp>
                        <wps:cNvPr id="387" name="Connecteur droit 387"/>
                        <wps:cNvCnPr/>
                        <wps:spPr>
                          <a:xfrm>
                            <a:off x="4125147" y="94222"/>
                            <a:ext cx="0" cy="400457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88" name="Connecteur droit 388"/>
                        <wps:cNvCnPr/>
                        <wps:spPr>
                          <a:xfrm>
                            <a:off x="4263726" y="94889"/>
                            <a:ext cx="0" cy="399859"/>
                          </a:xfrm>
                          <a:prstGeom prst="line">
                            <a:avLst/>
                          </a:prstGeom>
                          <a:noFill/>
                          <a:ln w="158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g:wgp>
                        <wpg:cNvPr id="389" name="Groupe 389"/>
                        <wpg:cNvGrpSpPr/>
                        <wpg:grpSpPr>
                          <a:xfrm>
                            <a:off x="3796962" y="1389329"/>
                            <a:ext cx="219413" cy="383339"/>
                            <a:chOff x="640755" y="955601"/>
                            <a:chExt cx="218835" cy="446250"/>
                          </a:xfrm>
                        </wpg:grpSpPr>
                        <wpg:grpSp>
                          <wpg:cNvPr id="390" name="Groupe 390"/>
                          <wpg:cNvGrpSpPr/>
                          <wpg:grpSpPr>
                            <a:xfrm rot="10800000">
                              <a:off x="640755" y="955601"/>
                              <a:ext cx="213360" cy="445770"/>
                              <a:chOff x="640755" y="955601"/>
                              <a:chExt cx="213360" cy="446249"/>
                            </a:xfrm>
                          </wpg:grpSpPr>
                          <wps:wsp>
                            <wps:cNvPr id="391" name="Connecteur droit 391"/>
                            <wps:cNvCnPr/>
                            <wps:spPr>
                              <a:xfrm rot="10800000" flipH="1" flipV="1">
                                <a:off x="747527" y="955601"/>
                                <a:ext cx="2540" cy="313764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92" name="Connecteur droit 392"/>
                            <wps:cNvCnPr/>
                            <wps:spPr>
                              <a:xfrm flipH="1">
                                <a:off x="646232" y="1278652"/>
                                <a:ext cx="201295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93" name="Connecteur droit 393"/>
                            <wps:cNvCnPr/>
                            <wps:spPr>
                              <a:xfrm flipH="1">
                                <a:off x="640755" y="1401850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394" name="Connecteur droit 394"/>
                          <wps:cNvCnPr/>
                          <wps:spPr>
                            <a:xfrm rot="10800000" flipH="1">
                              <a:off x="646230" y="1401851"/>
                              <a:ext cx="213360" cy="0"/>
                            </a:xfrm>
                            <a:prstGeom prst="line">
                              <a:avLst/>
                            </a:prstGeom>
                            <a:noFill/>
                            <a:ln w="381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g:wgp>
                        <wpg:cNvPr id="395" name="Groupe 395"/>
                        <wpg:cNvGrpSpPr/>
                        <wpg:grpSpPr>
                          <a:xfrm>
                            <a:off x="4387285" y="1390834"/>
                            <a:ext cx="219413" cy="383339"/>
                            <a:chOff x="991704" y="956640"/>
                            <a:chExt cx="218835" cy="446250"/>
                          </a:xfrm>
                        </wpg:grpSpPr>
                        <wpg:grpSp>
                          <wpg:cNvPr id="396" name="Groupe 396"/>
                          <wpg:cNvGrpSpPr/>
                          <wpg:grpSpPr>
                            <a:xfrm rot="10800000">
                              <a:off x="991704" y="956640"/>
                              <a:ext cx="213360" cy="445770"/>
                              <a:chOff x="991704" y="956640"/>
                              <a:chExt cx="213360" cy="446249"/>
                            </a:xfrm>
                          </wpg:grpSpPr>
                          <wps:wsp>
                            <wps:cNvPr id="397" name="Connecteur droit 397"/>
                            <wps:cNvCnPr/>
                            <wps:spPr>
                              <a:xfrm rot="10800000" flipH="1" flipV="1">
                                <a:off x="1098476" y="956640"/>
                                <a:ext cx="2540" cy="313764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98" name="Connecteur droit 398"/>
                            <wps:cNvCnPr/>
                            <wps:spPr>
                              <a:xfrm flipH="1">
                                <a:off x="997181" y="1279691"/>
                                <a:ext cx="201295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399" name="Connecteur droit 399"/>
                            <wps:cNvCnPr/>
                            <wps:spPr>
                              <a:xfrm flipH="1">
                                <a:off x="991704" y="1402889"/>
                                <a:ext cx="21336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400" name="Connecteur droit 400"/>
                          <wps:cNvCnPr/>
                          <wps:spPr>
                            <a:xfrm rot="10800000" flipH="1">
                              <a:off x="997179" y="1402890"/>
                              <a:ext cx="213360" cy="0"/>
                            </a:xfrm>
                            <a:prstGeom prst="line">
                              <a:avLst/>
                            </a:prstGeom>
                            <a:noFill/>
                            <a:ln w="381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wgp>
                      <wps:wsp>
                        <wps:cNvPr id="401" name="Flèche en arc 405"/>
                        <wps:cNvSpPr/>
                        <wps:spPr>
                          <a:xfrm>
                            <a:off x="3600097" y="5068"/>
                            <a:ext cx="440739" cy="466974"/>
                          </a:xfrm>
                          <a:prstGeom prst="circularArrow">
                            <a:avLst/>
                          </a:prstGeom>
                          <a:solidFill>
                            <a:srgbClr val="4F81BD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Rectangle 402"/>
                        <wps:cNvSpPr/>
                        <wps:spPr>
                          <a:xfrm>
                            <a:off x="4593687" y="863459"/>
                            <a:ext cx="541020" cy="294005"/>
                          </a:xfrm>
                          <a:prstGeom prst="rect">
                            <a:avLst/>
                          </a:prstGeom>
                          <a:solidFill>
                            <a:srgbClr val="EEECE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color w:val="000000"/>
                                  <w:sz w:val="22"/>
                                  <w:szCs w:val="22"/>
                                </w:rPr>
                                <w:t>PMB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Rectangle 403"/>
                        <wps:cNvSpPr/>
                        <wps:spPr>
                          <a:xfrm>
                            <a:off x="2774269" y="540692"/>
                            <a:ext cx="541020" cy="294005"/>
                          </a:xfrm>
                          <a:prstGeom prst="rect">
                            <a:avLst/>
                          </a:prstGeom>
                          <a:solidFill>
                            <a:srgbClr val="EEECE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color w:val="000000"/>
                                  <w:sz w:val="22"/>
                                  <w:szCs w:val="22"/>
                                </w:rPr>
                                <w:t>PMH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Rectangle 404"/>
                        <wps:cNvSpPr/>
                        <wps:spPr>
                          <a:xfrm>
                            <a:off x="1766843" y="44101"/>
                            <a:ext cx="1325104" cy="294640"/>
                          </a:xfrm>
                          <a:prstGeom prst="rect">
                            <a:avLst/>
                          </a:prstGeom>
                          <a:solidFill>
                            <a:srgbClr val="EEECE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color w:val="000000"/>
                                  <w:sz w:val="22"/>
                                  <w:szCs w:val="22"/>
                                </w:rPr>
                                <w:t>Détente prolongée.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3145DB" id="Zone de dessin 445" o:spid="_x0000_s1040" editas="canvas" style="position:absolute;left:0;text-align:left;margin-left:40pt;margin-top:23.65pt;width:421.3pt;height:152.15pt;z-index:-251417088" coordsize="53505,19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41" type="#_x0000_t75" style="position:absolute;width:53505;height:19323;visibility:visible;mso-wrap-style:square">
                  <v:fill o:detectmouseclick="t"/>
                  <v:path o:connecttype="none"/>
                </v:shape>
                <v:group id="Groupe 18" o:spid="_x0000_s1042" style="position:absolute;left:2013;width:17438;height:17698" coordorigin="481,2124" coordsize="10362,12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group id="Groupe 20" o:spid="_x0000_s1043" style="position:absolute;left:481;top:3918;width:3655;height:2566" coordsize="5480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<v:shape id="Arc 21" o:spid="_x0000_s1044" style="position:absolute;top:721;width:4438;height:2908;visibility:visible;mso-wrap-style:square;v-text-anchor:middle" coordsize="443865,290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" adj="-11796480,,5400" path="m221932,nsc344502,,443865,65105,443865,145415r-221932,c221933,96943,221932,48472,221932,xem221932,nfc344502,,443865,65105,443865,145415e" filled="f" strokecolor="windowText" strokeweight="1.25pt">
                      <v:stroke joinstyle="miter"/>
                      <v:formulas/>
                      <v:path arrowok="t" o:connecttype="custom" o:connectlocs="221932,0;443865,145415" o:connectangles="0,0" textboxrect="0,0,443865,290830"/>
                      <v:textbox>
                        <w:txbxContent>
                          <w:p w:rsidR="002543CA" w:rsidRDefault="002543CA" w:rsidP="00D0449C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  <v:shape id="Arc 60" o:spid="_x0000_s1045" style="position:absolute;left:2278;width:3202;height:2103;visibility:visible;mso-wrap-style:square;v-text-anchor:middle" coordsize="320148,210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" adj="-11796480,,5400" path="m46215,17634nsc98577,15869,149923,30109,190702,57706v51548,34885,81179,87658,80404,143198l54903,198781,46215,17634xem,70nfc52362,-1695,149923,30109,190702,57706v51548,34885,130216,97108,129441,152648e" filled="f" strokecolor="windowText" strokeweight="1.25pt">
                      <v:stroke joinstyle="miter"/>
                      <v:formulas/>
                      <v:path arrowok="t" o:connecttype="custom" o:connectlocs="0,70;190702,57706;320143,210354" o:connectangles="0,0,0" textboxrect="0,0,320148,210354"/>
                      <v:textbox>
                        <w:txbxContent>
                          <w:p w:rsidR="002543CA" w:rsidRDefault="002543CA" w:rsidP="00D0449C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e 24" o:spid="_x0000_s1046" style="position:absolute;left:3355;top:8642;width:2644;height:4948" coordsize="4413,8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group id="Groupe 25" o:spid="_x0000_s1047" style="position:absolute;width:4413;height:2305" coordsize="441325,230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  <v:rect id="Rectangle 27" o:spid="_x0000_s1048" style="position:absolute;left:17307;width:403860;height:230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" strokecolor="windowText" strokeweight="1.25pt">
                        <v:fill color2="#e6e6e6" angle="90" colors="0 white;655f #7d8496;4588f #e6e6e6;47186f #7d8496;1 #e6e6e6;1 #e6e6e6" focus="100%" type="gradient">
                          <o:fill v:ext="view" type="gradientUnscaled"/>
                        </v:fill>
                        <v:textbo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line id="Connecteur droit 30" o:spid="_x0000_s1049" style="position:absolute;flip:y;visibility:visible;mso-wrap-style:square" from="0,25961" to="441325,28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" strokecolor="windowText"/>
                      <v:line id="Connecteur droit 31" o:spid="_x0000_s1050" style="position:absolute;flip:y;visibility:visible;mso-wrap-style:square" from="0,54806" to="441325,573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" strokecolor="windowText"/>
                      <v:line id="Connecteur droit 33" o:spid="_x0000_s1051" style="position:absolute;flip:y;visibility:visible;mso-wrap-style:square" from="0,83651" to="441325,861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" strokecolor="windowText"/>
                    </v:group>
                    <v:group id="Groupe 42" o:spid="_x0000_s1052" style="position:absolute;left:1124;top:2307;width:2134;height:6029" coordorigin="1124,2307" coordsize="2133,6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  <v:line id="Connecteur droit 43" o:spid="_x0000_s1053" style="position:absolute;visibility:visible;mso-wrap-style:square" from="2192,2307" to="2217,70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" strokecolor="windowText" strokeweight="2pt"/>
                      <v:line id="Connecteur droit 44" o:spid="_x0000_s1054" style="position:absolute;flip:x;visibility:visible;mso-wrap-style:square" from="1182,7124" to="3195,7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" strokecolor="windowText" strokeweight="2pt"/>
                      <v:line id="Connecteur droit 45" o:spid="_x0000_s1055" style="position:absolute;flip:x;visibility:visible;mso-wrap-style:square" from="1124,8336" to="3258,8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" strokecolor="windowText" strokeweight="2pt"/>
                    </v:group>
                  </v:group>
                  <v:group id="Groupe 46" o:spid="_x0000_s1056" style="position:absolute;left:6349;top:6289;width:3732;height:4948" coordsize="6230,8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  <v:group id="Groupe 47" o:spid="_x0000_s1057" style="position:absolute;width:6230;height:2305" coordsize="441325,230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  <v:rect id="Rectangle 48" o:spid="_x0000_s1058" style="position:absolute;left:17307;width:403860;height:230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" strokecolor="windowText" strokeweight="1.25pt">
                        <v:fill color2="#e6e6e6" angle="90" colors="0 white;655f #7d8496;4588f #e6e6e6;47186f #7d8496;1 #e6e6e6;1 #e6e6e6" focus="100%" type="gradient">
                          <o:fill v:ext="view" type="gradientUnscaled"/>
                        </v:fill>
                        <v:textbo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line id="Connecteur droit 55" o:spid="_x0000_s1059" style="position:absolute;flip:y;visibility:visible;mso-wrap-style:square" from="0,25961" to="441325,28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" strokecolor="windowText"/>
                      <v:line id="Connecteur droit 57" o:spid="_x0000_s1060" style="position:absolute;flip:y;visibility:visible;mso-wrap-style:square" from="0,54806" to="441325,573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" strokecolor="windowText"/>
                      <v:line id="Connecteur droit 58" o:spid="_x0000_s1061" style="position:absolute;flip:y;visibility:visible;mso-wrap-style:square" from="0,83651" to="441325,861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" strokecolor="windowText"/>
                    </v:group>
                    <v:group id="Groupe 59" o:spid="_x0000_s1062" style="position:absolute;left:2019;top:2307;width:2133;height:6029" coordorigin="2019,2307" coordsize="2133,6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  <v:line id="Connecteur droit 60" o:spid="_x0000_s1063" style="position:absolute;visibility:visible;mso-wrap-style:square" from="3086,2307" to="3111,70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" strokecolor="windowText" strokeweight="2pt"/>
                      <v:line id="Connecteur droit 61" o:spid="_x0000_s1064" style="position:absolute;flip:x;visibility:visible;mso-wrap-style:square" from="2076,7124" to="4089,7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" strokecolor="windowText" strokeweight="2pt"/>
                      <v:line id="Connecteur droit 62" o:spid="_x0000_s1065" style="position:absolute;flip:x;visibility:visible;mso-wrap-style:square" from="2019,8336" to="4152,8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" strokecolor="windowText" strokeweight="2pt"/>
                    </v:group>
                  </v:group>
                  <v:group id="Groupe 288" o:spid="_x0000_s1066" style="position:absolute;left:2320;top:11684;width:1308;height:2647" coordorigin=",9036" coordsize="2188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  <v:group id="Groupe 289" o:spid="_x0000_s1067" style="position:absolute;top:9036;width:2133;height:4457;rotation:180" coordorigin=",9036" coordsize="2133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">
                      <v:line id="Connecteur droit 290" o:spid="_x0000_s1068" style="position:absolute;rotation:180;flip:x y;visibility:visible;mso-wrap-style:square" from="1067,9036" to="1093,12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" strokecolor="windowText" strokeweight="2pt"/>
                      <v:line id="Connecteur droit 291" o:spid="_x0000_s1069" style="position:absolute;flip:x;visibility:visible;mso-wrap-style:square" from="54,12266" to="2067,12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" strokecolor="windowText" strokeweight="2pt"/>
                      <v:line id="Connecteur droit 292" o:spid="_x0000_s1070" style="position:absolute;flip:x;visibility:visible;mso-wrap-style:square" from="0,13498" to="2133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" strokecolor="windowText" strokeweight="2pt"/>
                    </v:group>
                    <v:line id="Connecteur droit 293" o:spid="_x0000_s1071" style="position:absolute;rotation:180;flip:x;visibility:visible;mso-wrap-style:square" from="54,13498" to="2188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" strokecolor="windowText" strokeweight="3pt"/>
                  </v:group>
                  <v:line id="Connecteur droit 294" o:spid="_x0000_s1072" style="position:absolute;visibility:visible;mso-wrap-style:square" from="3183,5441" to="3251,10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" strokecolor="windowText" strokeweight="1.25pt"/>
                  <v:line id="Connecteur droit 295" o:spid="_x0000_s1073" style="position:absolute;visibility:visible;mso-wrap-style:square" from="6131,5437" to="6200,10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" strokecolor="windowText" strokeweight="1.25pt"/>
                  <v:line id="Connecteur droit 296" o:spid="_x0000_s1074" style="position:absolute;visibility:visible;mso-wrap-style:square" from="10240,5442" to="10309,100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" strokecolor="windowText" strokeweight="1.25pt"/>
                  <v:group id="Groupe 297" o:spid="_x0000_s1075" style="position:absolute;left:5266;top:4388;width:1849;height:2055" coordsize="308646,346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  <v:group id="Groupe 298" o:spid="_x0000_s1076" style="position:absolute;left:77883;top:77882;width:155765;height:184102" coordorigin="77883,77882" coordsize="398067,334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    <v:shape id="Arc 299" o:spid="_x0000_s1077" style="position:absolute;left:77883;top:77882;width:398067;height:334970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" adj="-11796480,,5400" path="m199033,nsc308956,,398067,74986,398067,167485r-199033,c199034,111657,199033,55828,199033,xem199033,nfc308956,,398067,74986,398067,167485e" filled="f" strokecolor="windowText" strokeweight="1.25pt">
                        <v:stroke joinstyle="miter"/>
                        <v:formulas/>
                        <v:path arrowok="t" o:connecttype="custom" o:connectlocs="199033,0;398067,167485" o:connectangles="0,0" textboxrect="0,0,398067,334970"/>
                        <v:textbo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 id="Arc 300" o:spid="_x0000_s1078" style="position:absolute;left:77883;top:77882;width:398067;height:334970;flip:x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" adj="-11796480,,5400" path="m199033,nsc308956,,398067,74986,398067,167485r-199033,c199034,111657,199033,55828,199033,xem199033,nfc308956,,398067,74986,398067,167485e" filled="f" strokecolor="windowText" strokeweight="1.25pt">
                        <v:stroke joinstyle="miter"/>
                        <v:formulas/>
                        <v:path arrowok="t" o:connecttype="custom" o:connectlocs="199033,0;398067,167485" o:connectangles="0,0" textboxrect="0,0,398067,334970"/>
                        <v:textbo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301" o:spid="_x0000_s1079" style="position:absolute;width:308646;height:346079" coordsize="398067,334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    <v:shape id="Arc 302" o:spid="_x0000_s1080" style="position:absolute;width:398067;height:334970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" adj="-11796480,,5400" path="m199033,nsc308956,,398067,74986,398067,167485r-199033,c199034,111657,199033,55828,199033,xem199033,nfc308956,,398067,74986,398067,167485e" filled="f" strokecolor="windowText" strokeweight="1.25pt">
                        <v:stroke joinstyle="miter"/>
                        <v:formulas/>
                        <v:path arrowok="t" o:connecttype="custom" o:connectlocs="199033,0;398067,167485" o:connectangles="0,0" textboxrect="0,0,398067,334970"/>
                        <v:textbo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 id="Arc 303" o:spid="_x0000_s1081" style="position:absolute;width:398067;height:334970;flip:x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" adj="-11796480,,5400" path="m199033,nsc308956,,398067,74986,398067,167485r-199033,c199034,111657,199033,55828,199033,xem199033,nfc308956,,398067,74986,398067,167485e" filled="f" strokecolor="windowText" strokeweight="1.25pt">
                        <v:stroke joinstyle="miter"/>
                        <v:formulas/>
                        <v:path arrowok="t" o:connecttype="custom" o:connectlocs="199033,0;398067,167485" o:connectangles="0,0" textboxrect="0,0,398067,334970"/>
                        <v:textbox>
                          <w:txbxContent>
                            <w:p w:rsidR="002543CA" w:rsidRDefault="002543CA" w:rsidP="00D0449C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  <v:group id="Groupe 304" o:spid="_x0000_s1082" style="position:absolute;left:3519;top:3874;width:621;height:1693" coordorigin="634,-47850" coordsize="103505,285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/K+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">
                    <v:line id="Connecteur droit 305" o:spid="_x0000_s1083" style="position:absolute;visibility:visible;mso-wrap-style:square" from="52556,-47850" to="53190,237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" strokecolor="windowText" strokeweight="1.25pt"/>
                    <v:line id="Connecteur droit 306" o:spid="_x0000_s1084" style="position:absolute;flip:y;visibility:visible;mso-wrap-style:square" from="634,237721" to="104139,237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" strokecolor="windowText" strokeweight="1.25pt"/>
                  </v:group>
                  <v:group id="Groupe 308" o:spid="_x0000_s1085" style="position:absolute;left:5201;top:4218;width:621;height:1694" coordorigin=",134715" coordsize="103505,28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  <v:line id="Connecteur droit 309" o:spid="_x0000_s1086" style="position:absolute;visibility:visible;mso-wrap-style:square" from="51923,134715" to="52557,419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" strokecolor="windowText" strokeweight="1.25pt"/>
                    <v:line id="Connecteur droit 310" o:spid="_x0000_s1087" style="position:absolute;flip:y;visibility:visible;mso-wrap-style:square" from="0,420285" to="103505,420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" strokecolor="windowText" strokeweight="1.25pt"/>
                  </v:group>
                  <v:group id="Groupe 311" o:spid="_x0000_s1088" style="position:absolute;left:7557;top:3881;width:1205;height:1692" coordorigin="-43892,-48830" coordsize="201170,285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  <v:line id="Connecteur droit 312" o:spid="_x0000_s1089" style="position:absolute;visibility:visible;mso-wrap-style:square" from="59565,-48830" to="60199,236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" strokecolor="windowText" strokeweight="1.25pt"/>
                    <v:line id="Connecteur droit 313" o:spid="_x0000_s1090" style="position:absolute;visibility:visible;mso-wrap-style:square" from="-43892,236517" to="157278,236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" strokecolor="windowText" strokeweight="1.25pt"/>
                  </v:group>
                  <v:line id="Connecteur droit 314" o:spid="_x0000_s1091" style="position:absolute;visibility:visible;mso-wrap-style:square" from="3182,5437" to="3501,5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" strokecolor="windowText" strokeweight="1.25pt"/>
                  <v:line id="Connecteur droit 315" o:spid="_x0000_s1092" style="position:absolute;visibility:visible;mso-wrap-style:square" from="4124,5380" to="5229,5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" strokecolor="windowText" strokeweight="1.25pt"/>
                  <v:line id="Connecteur droit 316" o:spid="_x0000_s1093" style="position:absolute;visibility:visible;mso-wrap-style:square" from="5731,5440" to="6665,5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" strokecolor="windowText" strokeweight="1.25pt"/>
                  <v:line id="Connecteur droit 317" o:spid="_x0000_s1094" style="position:absolute;visibility:visible;mso-wrap-style:square" from="7112,5459" to="7819,5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" strokecolor="windowText" strokeweight="1.25pt"/>
                  <v:line id="Connecteur droit 318" o:spid="_x0000_s1095" style="position:absolute;visibility:visible;mso-wrap-style:square" from="8596,5459" to="9270,5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" strokecolor="windowText" strokeweight="1.25pt"/>
                  <v:line id="Connecteur droit 319" o:spid="_x0000_s1096" style="position:absolute;flip:y;visibility:visible;mso-wrap-style:square" from="9216,5436" to="10238,5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" strokecolor="windowText" strokeweight="1.25pt"/>
                  <v:group id="Groupe 160" o:spid="_x0000_s1097" style="position:absolute;left:2077;top:10888;width:8766;height:2395;flip:y" coordorigin="2077,10888" coordsize="8766,2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">
                    <v:group id="Groupe 171" o:spid="_x0000_s1098" style="position:absolute;left:2936;top:10888;width:3542;height:1196" coordorigin="1028,7696" coordsize="5913,2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ky6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wn8PhMukJsfAAAA//8DAFBLAQItABQABgAIAAAAIQDb4fbL7gAAAIUBAAATAAAAAAAAAAAA&#10;AAAAAAAAAABbQ29udGVudF9UeXBlc10ueG1sUEsBAi0AFAAGAAgAAAAhAFr0LFu/AAAAFQEAAAsA&#10;AAAAAAAAAAAAAAAAHwEAAF9yZWxzLy5yZWxzUEsBAi0AFAAGAAgAAAAhAHyOTLrEAAAA3AAAAA8A&#10;AAAAAAAAAAAAAAAABwIAAGRycy9kb3ducmV2LnhtbFBLBQYAAAAAAwADALcAAAD4AgAAAAA=&#10;">
                      <v:shapetype id="_x0000_t34" coordsize="21600,21600" o:spt="34" o:oned="t" adj="10800" path="m,l@0,0@0,21600,21600,21600e" filled="f">
                        <v:stroke joinstyle="miter"/>
                        <v:formulas>
                          <v:f eqn="val #0"/>
                        </v:formulas>
                        <v:path arrowok="t" fillok="f" o:connecttype="none"/>
                        <v:handles>
                          <v:h position="#0,center"/>
                        </v:handles>
                        <o:lock v:ext="edit" shapetype="t"/>
                      </v:shapetype>
                      <v:shape id="Connecteur en angle 68" o:spid="_x0000_s1099" type="#_x0000_t34" style="position:absolute;left:1028;top:7696;width:2971;height:2013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" strokecolor="windowText" strokeweight="1.5pt"/>
                      <v:shape id="Connecteur en angle 69" o:spid="_x0000_s1100" type="#_x0000_t34" style="position:absolute;left:3970;top:7696;width:2972;height:2013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" strokecolor="windowText" strokeweight="1.5pt"/>
                    </v:group>
                    <v:group id="Groupe 174" o:spid="_x0000_s1101" style="position:absolute;left:6428;top:12088;width:3542;height:1195;rotation:180" coordorigin="6858,9715" coordsize="5913,2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">
                      <v:shape id="Connecteur en angle 71" o:spid="_x0000_s1102" type="#_x0000_t34" style="position:absolute;left:6858;top:9715;width:2971;height:2013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" strokecolor="windowText" strokeweight="1.5pt"/>
                      <v:shape id="Connecteur en angle 72" o:spid="_x0000_s1103" type="#_x0000_t34" style="position:absolute;left:9800;top:9715;width:2971;height:2013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" strokecolor="windowText" strokeweight="1.5pt"/>
                    </v:group>
                    <v:line id="Connecteur droit 177" o:spid="_x0000_s1104" style="position:absolute;visibility:visible;mso-wrap-style:square" from="9911,12088" to="10843,12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" strokecolor="windowText" strokeweight="1.5pt"/>
                    <v:line id="Connecteur droit 178" o:spid="_x0000_s1105" style="position:absolute;visibility:visible;mso-wrap-style:square" from="2077,12088" to="3005,12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" strokecolor="windowText" strokeweight="1.5pt"/>
                  </v:group>
                  <v:line id="Connecteur droit 179" o:spid="_x0000_s1106" style="position:absolute;visibility:visible;mso-wrap-style:square" from="7773,2740" to="7773,55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" strokecolor="windowText" strokeweight="1.25pt"/>
                  <v:line id="Connecteur droit 180" o:spid="_x0000_s1107" style="position:absolute;visibility:visible;mso-wrap-style:square" from="8596,2744" to="8596,5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" strokecolor="windowText" strokeweight="1.25pt"/>
                  <v:group id="Groupe 181" o:spid="_x0000_s1108" style="position:absolute;left:5822;top:11680;width:1304;height:2647" coordsize="218835,44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  <v:group id="Groupe 182" o:spid="_x0000_s1109" style="position:absolute;width:213360;height:445770;rotation:180" coordsize="213360,446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">
                      <v:line id="Connecteur droit 183" o:spid="_x0000_s1110" style="position:absolute;rotation:180;flip:x y;visibility:visible;mso-wrap-style:square" from="106772,0" to="109312,313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" strokecolor="windowText" strokeweight="2pt"/>
                      <v:line id="Connecteur droit 184" o:spid="_x0000_s1111" style="position:absolute;flip:x;visibility:visible;mso-wrap-style:square" from="5476,323051" to="206771,3230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" strokecolor="windowText" strokeweight="2pt"/>
                      <v:line id="Connecteur droit 185" o:spid="_x0000_s1112" style="position:absolute;flip:x;visibility:visible;mso-wrap-style:square" from="0,446249" to="213360,4462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" strokecolor="windowText" strokeweight="2pt"/>
                    </v:group>
                    <v:line id="Connecteur droit 186" o:spid="_x0000_s1113" style="position:absolute;rotation:180;flip:x;visibility:visible;mso-wrap-style:square" from="5475,446250" to="218835,4462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" strokecolor="windowText" strokeweight="3pt"/>
                  </v:group>
                  <v:group id="Groupe 187" o:spid="_x0000_s1114" style="position:absolute;left:9331;top:11691;width:1304;height:2646" coordsize="218835,44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FyxAAAANw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6zh95lwgUx/AAAA//8DAFBLAQItABQABgAIAAAAIQDb4fbL7gAAAIUBAAATAAAAAAAAAAAA&#10;AAAAAAAAAABbQ29udGVudF9UeXBlc10ueG1sUEsBAi0AFAAGAAgAAAAhAFr0LFu/AAAAFQEAAAsA&#10;AAAAAAAAAAAAAAAAHwEAAF9yZWxzLy5yZWxzUEsBAi0AFAAGAAgAAAAhAKn+AXLEAAAA3AAAAA8A&#10;AAAAAAAAAAAAAAAABwIAAGRycy9kb3ducmV2LnhtbFBLBQYAAAAAAwADALcAAAD4AgAAAAA=&#10;">
                    <v:group id="Groupe 188" o:spid="_x0000_s1115" style="position:absolute;width:213360;height:445770;rotation:180" coordsize="213360,446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">
                      <v:line id="Connecteur droit 189" o:spid="_x0000_s1116" style="position:absolute;rotation:180;flip:x y;visibility:visible;mso-wrap-style:square" from="106772,0" to="109312,313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" strokecolor="windowText" strokeweight="2pt"/>
                      <v:line id="Connecteur droit 190" o:spid="_x0000_s1117" style="position:absolute;flip:x;visibility:visible;mso-wrap-style:square" from="5476,323051" to="206771,3230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" strokecolor="windowText" strokeweight="2pt"/>
                      <v:line id="Connecteur droit 191" o:spid="_x0000_s1118" style="position:absolute;flip:x;visibility:visible;mso-wrap-style:square" from="0,446249" to="213360,4462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" strokecolor="windowText" strokeweight="2pt"/>
                    </v:group>
                    <v:line id="Connecteur droit 320" o:spid="_x0000_s1119" style="position:absolute;rotation:180;flip:x;visibility:visible;mso-wrap-style:square" from="5475,446250" to="218835,4462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" strokecolor="windowText" strokeweight="3pt"/>
                  </v:group>
                  <v:shape id="Flèche en arc 325" o:spid="_x0000_s1120" style="position:absolute;left:4651;top:2124;width:2620;height:3224;visibility:visible;mso-wrap-style:square;v-text-anchor:middle" coordsize="262019,32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" path="m16376,161184v,-69994,39632,-129969,94149,-142476c170681,4907,228824,53173,242666,128401r16098,-1l229267,161183,193259,128400r16049,c196344,70415,152028,37063,109303,53138,73760,66511,49128,110738,49128,161184r-32752,xe" fillcolor="#4f81bd" strokecolor="windowText" strokeweight="1pt">
                    <v:path arrowok="t" o:connecttype="custom" o:connectlocs="16376,161184;110525,18708;242666,128401;258764,128400;229267,161183;193259,128400;209308,128400;109303,53138;49128,161184;16376,161184" o:connectangles="0,0,0,0,0,0,0,0,0,0"/>
                  </v:shape>
                </v:group>
                <v:rect id="Rectangle 322" o:spid="_x0000_s1121" style="position:absolute;left:949;top:8491;width:5416;height:29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" fillcolor="#eeece1" strokecolor="windowText" strokeweight="1pt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jc w:val="center"/>
                        </w:pPr>
                        <w:r>
                          <w:rPr>
                            <w:rFonts w:ascii="Calibri" w:eastAsia="Calibri" w:hAnsi="Calibri"/>
                            <w:color w:val="000000"/>
                            <w:sz w:val="22"/>
                            <w:szCs w:val="22"/>
                          </w:rPr>
                          <w:t>PMB</w:t>
                        </w:r>
                      </w:p>
                    </w:txbxContent>
                  </v:textbox>
                </v:rect>
                <v:rect id="Rectangle 323" o:spid="_x0000_s1122" style="position:absolute;left:18906;top:5126;width:5416;height:29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" fillcolor="#eeece1" strokecolor="windowText" strokeweight="1pt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jc w:val="center"/>
                        </w:pPr>
                        <w:r>
                          <w:rPr>
                            <w:rFonts w:ascii="Calibri" w:eastAsia="Calibri" w:hAnsi="Calibri"/>
                            <w:color w:val="000000"/>
                            <w:sz w:val="22"/>
                            <w:szCs w:val="22"/>
                          </w:rPr>
                          <w:t>PMH</w:t>
                        </w:r>
                      </w:p>
                    </w:txbxContent>
                  </v:textbox>
                </v:rect>
                <v:group id="Groupe 324" o:spid="_x0000_s1123" style="position:absolute;left:28986;top:2649;width:6147;height:3716" coordorigin="1066,1793" coordsize="5480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q7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aLODvTDgCcv0LAAD//wMAUEsBAi0AFAAGAAgAAAAhANvh9svuAAAAhQEAABMAAAAAAAAA&#10;AAAAAAAAAAAAAFtDb250ZW50X1R5cGVzXS54bWxQSwECLQAUAAYACAAAACEAWvQsW78AAAAVAQAA&#10;CwAAAAAAAAAAAAAAAAAfAQAAX3JlbHMvLnJlbHNQSwECLQAUAAYACAAAACEA0o6u3sYAAADcAAAA&#10;DwAAAAAAAAAAAAAAAAAHAgAAZHJzL2Rvd25yZXYueG1sUEsFBgAAAAADAAMAtwAAAPoCAAAAAA==&#10;">
                  <v:shape id="Arc 325" o:spid="_x0000_s1124" style="position:absolute;left:1066;top:2514;width:4439;height:2909;visibility:visible;mso-wrap-style:square;v-text-anchor:middle" coordsize="443865,290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" adj="-11796480,,5400" path="m221932,nsc344502,,443865,65105,443865,145415r-221932,c221933,96943,221932,48472,221932,xem221932,nfc344502,,443865,65105,443865,145415e" filled="f" strokecolor="windowText" strokeweight="1.25pt">
                    <v:stroke joinstyle="miter"/>
                    <v:formulas/>
                    <v:path arrowok="t" o:connecttype="custom" o:connectlocs="221932,0;443865,145415" o:connectangles="0,0" textboxrect="0,0,443865,290830"/>
                    <v:textbox>
                      <w:txbxContent>
                        <w:p w:rsidR="002543CA" w:rsidRDefault="002543CA" w:rsidP="00D0449C">
                          <w:pPr>
                            <w:pStyle w:val="NormalWeb"/>
                            <w:spacing w:before="200" w:beforeAutospacing="0" w:after="200" w:afterAutospacing="0" w:line="276" w:lineRule="auto"/>
                          </w:pPr>
                          <w:r>
                            <w:rPr>
                              <w:rFonts w:ascii="Calibri" w:eastAsia="Times New Roman" w:hAnsi="Calibri"/>
                              <w:sz w:val="20"/>
                              <w:szCs w:val="20"/>
                              <w:lang w:val="en-US"/>
                            </w:rPr>
                            <w:t> </w:t>
                          </w:r>
                        </w:p>
                      </w:txbxContent>
                    </v:textbox>
                  </v:shape>
                  <v:shape id="Arc 60" o:spid="_x0000_s1125" style="position:absolute;left:3345;top:1793;width:3202;height:2104;visibility:visible;mso-wrap-style:square;v-text-anchor:middle" coordsize="320148,2103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" adj="-11796480,,5400" path="m46215,17634nsc98577,15869,149923,30109,190702,57706v51548,34885,81179,87658,80404,143198l54903,198781,46215,17634xem,70nfc52362,-1695,149923,30109,190702,57706v51548,34885,130216,97108,129441,152648e" filled="f" strokecolor="windowText" strokeweight="1.25pt">
                    <v:stroke joinstyle="miter"/>
                    <v:formulas/>
                    <v:path arrowok="t" o:connecttype="custom" o:connectlocs="0,70;190702,57706;320143,210354" o:connectangles="0,0,0" textboxrect="0,0,320148,210354"/>
                    <v:textbox>
                      <w:txbxContent>
                        <w:p w:rsidR="002543CA" w:rsidRDefault="002543CA" w:rsidP="00D0449C">
                          <w:pPr>
                            <w:pStyle w:val="NormalWeb"/>
                            <w:spacing w:before="200" w:beforeAutospacing="0" w:after="200" w:afterAutospacing="0" w:line="276" w:lineRule="auto"/>
                          </w:pPr>
                          <w:r>
                            <w:rPr>
                              <w:rFonts w:ascii="Calibri" w:eastAsia="Times New Roman" w:hAnsi="Calibri"/>
                              <w:sz w:val="20"/>
                              <w:szCs w:val="20"/>
                              <w:lang w:val="en-US"/>
                            </w:rPr>
                            <w:t> </w:t>
                          </w:r>
                        </w:p>
                      </w:txbxContent>
                    </v:textbox>
                  </v:shape>
                </v:group>
                <v:group id="Groupe 327" o:spid="_x0000_s1126" style="position:absolute;left:33876;top:6085;width:4447;height:7166" coordorigin="3941,6517" coordsize="4413,8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DC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NXuHvTDgCcv0LAAD//wMAUEsBAi0AFAAGAAgAAAAhANvh9svuAAAAhQEAABMAAAAAAAAA&#10;AAAAAAAAAAAAAFtDb250ZW50X1R5cGVzXS54bWxQSwECLQAUAAYACAAAACEAWvQsW78AAAAVAQAA&#10;CwAAAAAAAAAAAAAAAAAfAQAAX3JlbHMvLnJlbHNQSwECLQAUAAYACAAAACEAIlwwqcYAAADcAAAA&#10;DwAAAAAAAAAAAAAAAAAHAgAAZHJzL2Rvd25yZXYueG1sUEsFBgAAAAADAAMAtwAAAPoCAAAAAA==&#10;">
                  <v:group id="Groupe 328" o:spid="_x0000_s1127" style="position:absolute;left:3941;top:6517;width:4413;height:2305" coordorigin="3941,6517" coordsize="4413,2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T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rA1nwhGQ+38AAAD//wMAUEsBAi0AFAAGAAgAAAAhANvh9svuAAAAhQEAABMAAAAAAAAAAAAA&#10;AAAAAAAAAFtDb250ZW50X1R5cGVzXS54bWxQSwECLQAUAAYACAAAACEAWvQsW78AAAAVAQAACwAA&#10;AAAAAAAAAAAAAAAfAQAAX3JlbHMvLnJlbHNQSwECLQAUAAYACAAAACEAU8Ok28MAAADcAAAADwAA&#10;AAAAAAAAAAAAAAAHAgAAZHJzL2Rvd25yZXYueG1sUEsFBgAAAAADAAMAtwAAAPcCAAAAAA==&#10;">
                    <v:rect id="Rectangle 329" o:spid="_x0000_s1128" style="position:absolute;left:4114;top:6517;width:4038;height:2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" strokecolor="windowText" strokeweight="1.25pt">
                      <v:fill color2="#e6e6e6" angle="90" colors="0 white;655f #7d8496;4588f #e6e6e6;47186f #7d8496;1 #e6e6e6;1 #e6e6e6" focus="100%" type="gradient">
                        <o:fill v:ext="view" type="gradientUnscaled"/>
                      </v:fill>
                      <v:textbox>
                        <w:txbxContent>
                          <w:p w:rsidR="002543CA" w:rsidRDefault="002543CA" w:rsidP="00D0449C">
                            <w:pPr>
                              <w:pStyle w:val="NormalWeb"/>
                              <w:spacing w:before="200" w:beforeAutospacing="0" w:after="200" w:afterAutospacing="0" w:line="276" w:lineRule="auto"/>
                            </w:pPr>
                            <w:r>
                              <w:rPr>
                                <w:rFonts w:ascii="Calibri" w:eastAsia="Times New Roman" w:hAnsi="Calibri"/>
                                <w:sz w:val="20"/>
                                <w:szCs w:val="20"/>
                                <w:lang w:val="en-US"/>
                              </w:rPr>
                              <w:t> </w:t>
                            </w:r>
                          </w:p>
                        </w:txbxContent>
                      </v:textbox>
                    </v:rect>
                    <v:line id="Connecteur droit 330" o:spid="_x0000_s1129" style="position:absolute;flip:y;visibility:visible;mso-wrap-style:square" from="3941,6777" to="8354,6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" strokecolor="windowText"/>
                    <v:line id="Connecteur droit 331" o:spid="_x0000_s1130" style="position:absolute;flip:y;visibility:visible;mso-wrap-style:square" from="3941,7065" to="8354,7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" strokecolor="windowText"/>
                    <v:line id="Connecteur droit 332" o:spid="_x0000_s1131" style="position:absolute;flip:y;visibility:visible;mso-wrap-style:square" from="3941,7354" to="8354,73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" strokecolor="windowText"/>
                  </v:group>
                  <v:group id="Groupe 333" o:spid="_x0000_s1132" style="position:absolute;left:5066;top:8825;width:2133;height:6029" coordorigin="5066,8825" coordsize="2133,6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qB3xgAAANw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RJAr9nwhGQ+x8AAAD//wMAUEsBAi0AFAAGAAgAAAAhANvh9svuAAAAhQEAABMAAAAAAAAA&#10;AAAAAAAAAAAAAFtDb250ZW50X1R5cGVzXS54bWxQSwECLQAUAAYACAAAACEAWvQsW78AAAAVAQAA&#10;CwAAAAAAAAAAAAAAAAAfAQAAX3JlbHMvLnJlbHNQSwECLQAUAAYACAAAACEA2L6gd8YAAADcAAAA&#10;DwAAAAAAAAAAAAAAAAAHAgAAZHJzL2Rvd25yZXYueG1sUEsFBgAAAAADAAMAtwAAAPoCAAAAAA==&#10;">
                    <v:line id="Connecteur droit 334" o:spid="_x0000_s1133" style="position:absolute;visibility:visible;mso-wrap-style:square" from="6133,8825" to="6158,13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" strokecolor="windowText" strokeweight="2pt"/>
                    <v:line id="Connecteur droit 335" o:spid="_x0000_s1134" style="position:absolute;flip:x;visibility:visible;mso-wrap-style:square" from="5123,13642" to="7136,13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" strokecolor="windowText" strokeweight="2pt"/>
                    <v:line id="Connecteur droit 336" o:spid="_x0000_s1135" style="position:absolute;flip:x;visibility:visible;mso-wrap-style:square" from="5066,14854" to="7199,14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" strokecolor="windowText" strokeweight="2pt"/>
                  </v:group>
                </v:group>
                <v:group id="Groupe 337" o:spid="_x0000_s1136" style="position:absolute;left:38856;top:9444;width:6278;height:7167" coordorigin="6935,4164" coordsize="6230,8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<v:group id="Groupe 338" o:spid="_x0000_s1137" style="position:absolute;left:6935;top:4164;width:6230;height:2306" coordorigin="6935,4164" coordsize="4413,2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IG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acCYcAbl4AQAA//8DAFBLAQItABQABgAIAAAAIQDb4fbL7gAAAIUBAAATAAAAAAAAAAAAAAAA&#10;AAAAAABbQ29udGVudF9UeXBlc10ueG1sUEsBAi0AFAAGAAgAAAAhAFr0LFu/AAAAFQEAAAsAAAAA&#10;AAAAAAAAAAAAHwEAAF9yZWxzLy5yZWxzUEsBAi0AFAAGAAgAAAAhANYaMgbBAAAA3AAAAA8AAAAA&#10;AAAAAAAAAAAABwIAAGRycy9kb3ducmV2LnhtbFBLBQYAAAAAAwADALcAAAD1AgAAAAA=&#10;">
                    <v:rect id="Rectangle 339" o:spid="_x0000_s1138" style="position:absolute;left:7108;top:4164;width:4038;height:23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" strokecolor="windowText" strokeweight="1.25pt">
                      <v:fill color2="#e6e6e6" angle="90" colors="0 white;655f #7d8496;4588f #e6e6e6;47186f #7d8496;1 #e6e6e6;1 #e6e6e6" focus="100%" type="gradient">
                        <o:fill v:ext="view" type="gradientUnscaled"/>
                      </v:fill>
                      <v:textbox>
                        <w:txbxContent>
                          <w:p w:rsidR="002543CA" w:rsidRDefault="002543CA" w:rsidP="00D0449C">
                            <w:pPr>
                              <w:pStyle w:val="NormalWeb"/>
                              <w:spacing w:before="200" w:beforeAutospacing="0" w:after="200" w:afterAutospacing="0" w:line="276" w:lineRule="auto"/>
                            </w:pPr>
                            <w:r>
                              <w:rPr>
                                <w:rFonts w:ascii="Calibri" w:eastAsia="Times New Roman" w:hAnsi="Calibri"/>
                                <w:sz w:val="20"/>
                                <w:szCs w:val="20"/>
                                <w:lang w:val="en-US"/>
                              </w:rPr>
                              <w:t> </w:t>
                            </w:r>
                          </w:p>
                        </w:txbxContent>
                      </v:textbox>
                    </v:rect>
                    <v:line id="Connecteur droit 340" o:spid="_x0000_s1139" style="position:absolute;flip:y;visibility:visible;mso-wrap-style:square" from="6935,4424" to="11348,4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" strokecolor="windowText"/>
                    <v:line id="Connecteur droit 341" o:spid="_x0000_s1140" style="position:absolute;flip:y;visibility:visible;mso-wrap-style:square" from="6935,4713" to="11348,47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" strokecolor="windowText"/>
                    <v:line id="Connecteur droit 342" o:spid="_x0000_s1141" style="position:absolute;flip:y;visibility:visible;mso-wrap-style:square" from="6935,5001" to="11348,50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" strokecolor="windowText"/>
                  </v:group>
                  <v:group id="Groupe 343" o:spid="_x0000_s1142" style="position:absolute;left:8954;top:6472;width:2133;height:6029" coordorigin="8954,6472" coordsize="2133,6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MK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">
                    <v:line id="Connecteur droit 344" o:spid="_x0000_s1143" style="position:absolute;visibility:visible;mso-wrap-style:square" from="10021,6472" to="10046,1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" strokecolor="windowText" strokeweight="2pt"/>
                    <v:line id="Connecteur droit 345" o:spid="_x0000_s1144" style="position:absolute;flip:x;visibility:visible;mso-wrap-style:square" from="9011,11289" to="11024,11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" strokecolor="windowText" strokeweight="2pt"/>
                    <v:line id="Connecteur droit 346" o:spid="_x0000_s1145" style="position:absolute;flip:x;visibility:visible;mso-wrap-style:square" from="8954,12501" to="11087,12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" strokecolor="windowText" strokeweight="2pt"/>
                  </v:group>
                </v:group>
                <v:group id="Groupe 347" o:spid="_x0000_s1146" style="position:absolute;left:32078;top:13898;width:2202;height:3835" coordorigin="2905,9559" coordsize="2188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group id="Groupe 348" o:spid="_x0000_s1147" style="position:absolute;left:2905;top:9559;width:2134;height:4458;rotation:180" coordorigin="2905,9559" coordsize="2133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">
                    <v:line id="Connecteur droit 349" o:spid="_x0000_s1148" style="position:absolute;rotation:180;flip:x y;visibility:visible;mso-wrap-style:square" from="3973,9559" to="3998,12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" strokecolor="windowText" strokeweight="2pt"/>
                    <v:line id="Connecteur droit 350" o:spid="_x0000_s1149" style="position:absolute;flip:x;visibility:visible;mso-wrap-style:square" from="2960,12790" to="4973,12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" strokecolor="windowText" strokeweight="2pt"/>
                    <v:line id="Connecteur droit 351" o:spid="_x0000_s1150" style="position:absolute;flip:x;visibility:visible;mso-wrap-style:square" from="2905,14022" to="5039,14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" strokecolor="windowText" strokeweight="2pt"/>
                  </v:group>
                  <v:line id="Connecteur droit 352" o:spid="_x0000_s1151" style="position:absolute;rotation:180;flip:x;visibility:visible;mso-wrap-style:square" from="2960,14022" to="5093,14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" strokecolor="windowText" strokeweight="3pt"/>
                </v:group>
                <v:line id="Connecteur droit 353" o:spid="_x0000_s1152" style="position:absolute;visibility:visible;mso-wrap-style:square" from="33530,4855" to="33646,114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" strokecolor="windowText" strokeweight="1.25pt"/>
                <v:line id="Connecteur droit 354" o:spid="_x0000_s1153" style="position:absolute;visibility:visible;mso-wrap-style:square" from="38490,4849" to="38605,11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" strokecolor="windowText" strokeweight="1.25pt"/>
                <v:line id="Connecteur droit 355" o:spid="_x0000_s1154" style="position:absolute;visibility:visible;mso-wrap-style:square" from="45402,4855" to="45517,11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" strokecolor="windowText" strokeweight="1.25pt"/>
                <v:group id="Groupe 356" o:spid="_x0000_s1155" style="position:absolute;left:37034;top:3329;width:3110;height:2977" coordorigin="5851,2263" coordsize="3086,3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uZP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rBMUrieCUdAri8AAAD//wMAUEsBAi0AFAAGAAgAAAAhANvh9svuAAAAhQEAABMAAAAAAAAA&#10;AAAAAAAAAAAAAFtDb250ZW50X1R5cGVzXS54bWxQSwECLQAUAAYACAAAACEAWvQsW78AAAAVAQAA&#10;CwAAAAAAAAAAAAAAAAAfAQAAX3JlbHMvLnJlbHNQSwECLQAUAAYACAAAACEAFRbmT8YAAADcAAAA&#10;DwAAAAAAAAAAAAAAAAAHAgAAZHJzL2Rvd25yZXYueG1sUEsFBgAAAAADAAMAtwAAAPoCAAAAAA==&#10;">
                  <v:group id="Groupe 357" o:spid="_x0000_s1156" style="position:absolute;left:6630;top:3042;width:1558;height:1841" coordorigin="6630,3042" coordsize="3980,3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    <v:shape id="Arc 358" o:spid="_x0000_s1157" style="position:absolute;left:6630;top:3042;width:3981;height:3349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" adj="-11796480,,5400" path="m199033,nsc308956,,398067,74986,398067,167485r-199033,c199034,111657,199033,55828,199033,xem199033,nfc308956,,398067,74986,398067,167485e" filled="f" strokecolor="windowText" strokeweight="1.25pt">
                      <v:stroke joinstyle="miter"/>
                      <v:formulas/>
                      <v:path arrowok="t" o:connecttype="custom" o:connectlocs="199033,0;398067,167485" o:connectangles="0,0" textboxrect="0,0,398067,334970"/>
                      <v:textbox>
                        <w:txbxContent>
                          <w:p w:rsidR="002543CA" w:rsidRDefault="002543CA" w:rsidP="00D0449C">
                            <w:pPr>
                              <w:pStyle w:val="NormalWeb"/>
                              <w:spacing w:before="200" w:beforeAutospacing="0" w:after="200" w:afterAutospacing="0" w:line="276" w:lineRule="auto"/>
                            </w:pPr>
                            <w:r>
                              <w:rPr>
                                <w:rFonts w:ascii="Calibri" w:eastAsia="Times New Roman" w:hAnsi="Calibri"/>
                                <w:sz w:val="20"/>
                                <w:szCs w:val="20"/>
                                <w:lang w:val="en-US"/>
                              </w:rPr>
                              <w:t> </w:t>
                            </w:r>
                          </w:p>
                        </w:txbxContent>
                      </v:textbox>
                    </v:shape>
                    <v:shape id="Arc 359" o:spid="_x0000_s1158" style="position:absolute;left:6630;top:3042;width:3981;height:3349;flip:x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" adj="-11796480,,5400" path="m199033,nsc308956,,398067,74986,398067,167485r-199033,c199034,111657,199033,55828,199033,xem199033,nfc308956,,398067,74986,398067,167485e" filled="f" strokecolor="windowText" strokeweight="1.25pt">
                      <v:stroke joinstyle="miter"/>
                      <v:formulas/>
                      <v:path arrowok="t" o:connecttype="custom" o:connectlocs="199033,0;398067,167485" o:connectangles="0,0" textboxrect="0,0,398067,334970"/>
                      <v:textbox>
                        <w:txbxContent>
                          <w:p w:rsidR="002543CA" w:rsidRDefault="002543CA" w:rsidP="00D0449C">
                            <w:pPr>
                              <w:pStyle w:val="NormalWeb"/>
                              <w:spacing w:before="200" w:beforeAutospacing="0" w:after="200" w:afterAutospacing="0" w:line="276" w:lineRule="auto"/>
                            </w:pPr>
                            <w:r>
                              <w:rPr>
                                <w:rFonts w:ascii="Calibri" w:eastAsia="Times New Roman" w:hAnsi="Calibri"/>
                                <w:sz w:val="20"/>
                                <w:szCs w:val="20"/>
                                <w:lang w:val="en-US"/>
                              </w:rPr>
                              <w:t> </w:t>
                            </w:r>
                          </w:p>
                        </w:txbxContent>
                      </v:textbox>
                    </v:shape>
                  </v:group>
                  <v:group id="Groupe 360" o:spid="_x0000_s1159" style="position:absolute;left:5851;top:2263;width:3087;height:3461" coordorigin="5851,2263" coordsize="3980,3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Ed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zA9nwhGQmz8AAAD//wMAUEsBAi0AFAAGAAgAAAAhANvh9svuAAAAhQEAABMAAAAAAAAAAAAA&#10;AAAAAAAAAFtDb250ZW50X1R5cGVzXS54bWxQSwECLQAUAAYACAAAACEAWvQsW78AAAAVAQAACwAA&#10;AAAAAAAAAAAAAAAfAQAAX3JlbHMvLnJlbHNQSwECLQAUAAYACAAAACEAO98RHcMAAADcAAAADwAA&#10;AAAAAAAAAAAAAAAHAgAAZHJzL2Rvd25yZXYueG1sUEsFBgAAAAADAAMAtwAAAPcCAAAAAA==&#10;">
                    <v:shape id="Arc 361" o:spid="_x0000_s1160" style="position:absolute;left:5851;top:2263;width:3981;height:3350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" adj="-11796480,,5400" path="m199033,nsc308956,,398067,74986,398067,167485r-199033,c199034,111657,199033,55828,199033,xem199033,nfc308956,,398067,74986,398067,167485e" filled="f" strokecolor="windowText" strokeweight="1.25pt">
                      <v:stroke joinstyle="miter"/>
                      <v:formulas/>
                      <v:path arrowok="t" o:connecttype="custom" o:connectlocs="199033,0;398067,167485" o:connectangles="0,0" textboxrect="0,0,398067,334970"/>
                      <v:textbox>
                        <w:txbxContent>
                          <w:p w:rsidR="002543CA" w:rsidRDefault="002543CA" w:rsidP="00D0449C">
                            <w:pPr>
                              <w:pStyle w:val="NormalWeb"/>
                              <w:spacing w:before="200" w:beforeAutospacing="0" w:after="200" w:afterAutospacing="0" w:line="276" w:lineRule="auto"/>
                            </w:pPr>
                            <w:r>
                              <w:rPr>
                                <w:rFonts w:ascii="Calibri" w:eastAsia="Times New Roman" w:hAnsi="Calibri"/>
                                <w:sz w:val="20"/>
                                <w:szCs w:val="20"/>
                                <w:lang w:val="en-US"/>
                              </w:rPr>
                              <w:t> </w:t>
                            </w:r>
                          </w:p>
                        </w:txbxContent>
                      </v:textbox>
                    </v:shape>
                    <v:shape id="Arc 362" o:spid="_x0000_s1161" style="position:absolute;left:5851;top:2263;width:3981;height:3350;flip:x;visibility:visible;mso-wrap-style:square;v-text-anchor:middle" coordsize="398067,3349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" adj="-11796480,,5400" path="m199033,nsc308956,,398067,74986,398067,167485r-199033,c199034,111657,199033,55828,199033,xem199033,nfc308956,,398067,74986,398067,167485e" filled="f" strokecolor="windowText" strokeweight="1.25pt">
                      <v:stroke joinstyle="miter"/>
                      <v:formulas/>
                      <v:path arrowok="t" o:connecttype="custom" o:connectlocs="199033,0;398067,167485" o:connectangles="0,0" textboxrect="0,0,398067,334970"/>
                      <v:textbox>
                        <w:txbxContent>
                          <w:p w:rsidR="002543CA" w:rsidRDefault="002543CA" w:rsidP="00D0449C">
                            <w:pPr>
                              <w:pStyle w:val="NormalWeb"/>
                              <w:spacing w:before="200" w:beforeAutospacing="0" w:after="200" w:afterAutospacing="0" w:line="276" w:lineRule="auto"/>
                            </w:pPr>
                            <w:r>
                              <w:rPr>
                                <w:rFonts w:ascii="Calibri" w:eastAsia="Times New Roman" w:hAnsi="Calibri"/>
                                <w:sz w:val="20"/>
                                <w:szCs w:val="20"/>
                                <w:lang w:val="en-US"/>
                              </w:rPr>
                              <w:t> </w:t>
                            </w:r>
                          </w:p>
                        </w:txbxContent>
                      </v:textbox>
                    </v:shape>
                  </v:group>
                </v:group>
                <v:group id="Groupe 363" o:spid="_x0000_s1162" style="position:absolute;left:34099;top:2584;width:1043;height:2453" coordorigin="410541,174944" coordsize="103505,285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Y9q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A75lwBOTyDQAA//8DAFBLAQItABQABgAIAAAAIQDb4fbL7gAAAIUBAAATAAAAAAAAAAAA&#10;AAAAAAAAAABbQ29udGVudF9UeXBlc10ueG1sUEsBAi0AFAAGAAgAAAAhAFr0LFu/AAAAFQEAAAsA&#10;AAAAAAAAAAAAAAAAHwEAAF9yZWxzLy5yZWxzUEsBAi0AFAAGAAgAAAAhAMsNj2rEAAAA3AAAAA8A&#10;AAAAAAAAAAAAAAAABwIAAGRycy9kb3ducmV2LnhtbFBLBQYAAAAAAwADALcAAAD4AgAAAAA=&#10;">
                  <v:line id="Connecteur droit 364" o:spid="_x0000_s1163" style="position:absolute;visibility:visible;mso-wrap-style:square" from="462463,174944" to="463097,4600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" strokecolor="windowText" strokeweight="1.25pt"/>
                  <v:line id="Connecteur droit 365" o:spid="_x0000_s1164" style="position:absolute;flip:y;visibility:visible;mso-wrap-style:square" from="410541,460515" to="514046,460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" strokecolor="windowText" strokeweight="1.25pt"/>
                </v:group>
                <v:group id="Groupe 366" o:spid="_x0000_s1165" style="position:absolute;left:36929;top:3084;width:1043;height:2452" coordorigin="5787,2094" coordsize="1035,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izyxAAAANw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A60w4AnL1BwAA//8DAFBLAQItABQABgAIAAAAIQDb4fbL7gAAAIUBAAATAAAAAAAAAAAA&#10;AAAAAAAAAABbQ29udGVudF9UeXBlc10ueG1sUEsBAi0AFAAGAAgAAAAhAFr0LFu/AAAAFQEAAAsA&#10;AAAAAAAAAAAAAAAAHwEAAF9yZWxzLy5yZWxzUEsBAi0AFAAGAAgAAAAhANt6LPLEAAAA3AAAAA8A&#10;AAAAAAAAAAAAAAAABwIAAGRycy9kb3ducmV2LnhtbFBLBQYAAAAAAwADALcAAAD4AgAAAAA=&#10;">
                  <v:line id="Connecteur droit 367" o:spid="_x0000_s1166" style="position:absolute;visibility:visible;mso-wrap-style:square" from="6306,2094" to="6313,49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" strokecolor="windowText" strokeweight="1.25pt"/>
                  <v:line id="Connecteur droit 368" o:spid="_x0000_s1167" style="position:absolute;flip:y;visibility:visible;mso-wrap-style:square" from="5787,4949" to="6822,4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" strokecolor="windowText" strokeweight="1.25pt"/>
                </v:group>
                <v:group id="Groupe 369" o:spid="_x0000_s1168" style="position:absolute;left:40892;top:2595;width:2028;height:2451" coordorigin="8143,1756" coordsize="2011,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  <v:line id="Connecteur droit 370" o:spid="_x0000_s1169" style="position:absolute;visibility:visible;mso-wrap-style:square" from="9177,1756" to="9184,4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" strokecolor="windowText" strokeweight="1.25pt"/>
                  <v:line id="Connecteur droit 371" o:spid="_x0000_s1170" style="position:absolute;visibility:visible;mso-wrap-style:square" from="8143,4610" to="10154,4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" strokecolor="windowText" strokeweight="1.25pt"/>
                </v:group>
                <v:line id="Connecteur droit 372" o:spid="_x0000_s1171" style="position:absolute;visibility:visible;mso-wrap-style:square" from="33530,4848" to="34065,4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" strokecolor="windowText" strokeweight="1.25pt"/>
                <v:line id="Connecteur droit 373" o:spid="_x0000_s1172" style="position:absolute;visibility:visible;mso-wrap-style:square" from="35115,4766" to="36973,4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" strokecolor="windowText" strokeweight="1.25pt"/>
                <v:line id="Connecteur droit 374" o:spid="_x0000_s1173" style="position:absolute;visibility:visible;mso-wrap-style:square" from="37817,4853" to="39387,4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" strokecolor="windowText" strokeweight="1.25pt"/>
                <v:line id="Connecteur droit 375" o:spid="_x0000_s1174" style="position:absolute;visibility:visible;mso-wrap-style:square" from="40140,4880" to="41329,48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" strokecolor="windowText" strokeweight="1.25pt"/>
                <v:line id="Connecteur droit 376" o:spid="_x0000_s1175" style="position:absolute;visibility:visible;mso-wrap-style:square" from="42637,4881" to="43769,48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" strokecolor="windowText" strokeweight="1.25pt"/>
                <v:line id="Connecteur droit 377" o:spid="_x0000_s1176" style="position:absolute;flip:y;visibility:visible;mso-wrap-style:square" from="43678,4848" to="45399,48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" strokecolor="windowText" strokeweight="1.25pt"/>
                <v:group id="Groupe 378" o:spid="_x0000_s1177" style="position:absolute;left:31670;top:12746;width:14746;height:3468" coordorigin="2662,8764" coordsize="8766,2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IvG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">
                  <v:group id="Groupe 379" o:spid="_x0000_s1178" style="position:absolute;left:3521;top:8764;width:3542;height:1195" coordorigin="3521,8764" coordsize="5913,2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5d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">
                    <v:shape id="Connecteur en angle 384" o:spid="_x0000_s1179" type="#_x0000_t34" style="position:absolute;left:3521;top:8764;width:2971;height:2013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" strokecolor="windowText" strokeweight="1.5pt"/>
                    <v:shape id="Connecteur en angle 385" o:spid="_x0000_s1180" type="#_x0000_t34" style="position:absolute;left:6464;top:8764;width:2971;height:2013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" strokecolor="windowText" strokeweight="1.5pt"/>
                  </v:group>
                  <v:group id="Groupe 382" o:spid="_x0000_s1181" style="position:absolute;left:7014;top:9963;width:3542;height:1195;rotation:180" coordorigin="7014,9963" coordsize="5913,2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">
                    <v:shape id="Connecteur en angle 387" o:spid="_x0000_s1182" type="#_x0000_t34" style="position:absolute;left:7014;top:9963;width:2971;height:2013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" strokecolor="windowText" strokeweight="1.5pt"/>
                    <v:shape id="Connecteur en angle 388" o:spid="_x0000_s1183" type="#_x0000_t34" style="position:absolute;left:9956;top:9963;width:2971;height:2013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" strokecolor="windowText" strokeweight="1.5pt"/>
                  </v:group>
                  <v:line id="Connecteur droit 385" o:spid="_x0000_s1184" style="position:absolute;visibility:visible;mso-wrap-style:square" from="10497,9963" to="11429,9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" strokecolor="windowText" strokeweight="1.5pt"/>
                  <v:line id="Connecteur droit 386" o:spid="_x0000_s1185" style="position:absolute;visibility:visible;mso-wrap-style:square" from="2662,9963" to="3590,9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" strokecolor="windowText" strokeweight="1.5pt"/>
                </v:group>
                <v:line id="Connecteur droit 387" o:spid="_x0000_s1186" style="position:absolute;visibility:visible;mso-wrap-style:square" from="41251,942" to="41251,4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" strokecolor="windowText" strokeweight="1.25pt"/>
                <v:line id="Connecteur droit 388" o:spid="_x0000_s1187" style="position:absolute;visibility:visible;mso-wrap-style:square" from="42637,948" to="42637,4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" strokecolor="windowText" strokeweight="1.25pt"/>
                <v:group id="Groupe 389" o:spid="_x0000_s1188" style="position:absolute;left:37969;top:13893;width:2194;height:3833" coordorigin="6407,9556" coordsize="2188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56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/B7JhwBuf4BAAD//wMAUEsBAi0AFAAGAAgAAAAhANvh9svuAAAAhQEAABMAAAAAAAAA&#10;AAAAAAAAAAAAAFtDb250ZW50X1R5cGVzXS54bWxQSwECLQAUAAYACAAAACEAWvQsW78AAAAVAQAA&#10;CwAAAAAAAAAAAAAAAAAfAQAAX3JlbHMvLnJlbHNQSwECLQAUAAYACAAAACEAGuleesYAAADcAAAA&#10;DwAAAAAAAAAAAAAAAAAHAgAAZHJzL2Rvd25yZXYueG1sUEsFBgAAAAADAAMAtwAAAPoCAAAAAA==&#10;">
                  <v:group id="Groupe 390" o:spid="_x0000_s1189" style="position:absolute;left:6407;top:9556;width:2134;height:4457;rotation:180" coordorigin="6407,9556" coordsize="2133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">
                    <v:line id="Connecteur droit 391" o:spid="_x0000_s1190" style="position:absolute;rotation:180;flip:x y;visibility:visible;mso-wrap-style:square" from="7475,9556" to="7500,12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" strokecolor="windowText" strokeweight="2pt"/>
                    <v:line id="Connecteur droit 392" o:spid="_x0000_s1191" style="position:absolute;flip:x;visibility:visible;mso-wrap-style:square" from="6462,12786" to="8475,127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" strokecolor="windowText" strokeweight="2pt"/>
                    <v:line id="Connecteur droit 393" o:spid="_x0000_s1192" style="position:absolute;flip:x;visibility:visible;mso-wrap-style:square" from="6407,14018" to="8541,14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" strokecolor="windowText" strokeweight="2pt"/>
                  </v:group>
                  <v:line id="Connecteur droit 394" o:spid="_x0000_s1193" style="position:absolute;rotation:180;flip:x;visibility:visible;mso-wrap-style:square" from="6462,14018" to="8595,14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" strokecolor="windowText" strokeweight="3pt"/>
                </v:group>
                <v:group id="Groupe 395" o:spid="_x0000_s1194" style="position:absolute;left:43872;top:13908;width:2194;height:3833" coordorigin="9917,9566" coordsize="2188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cKi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fB7JhwBuf4BAAD//wMAUEsBAi0AFAAGAAgAAAAhANvh9svuAAAAhQEAABMAAAAAAAAA&#10;AAAAAAAAAAAAAFtDb250ZW50X1R5cGVzXS54bWxQSwECLQAUAAYACAAAACEAWvQsW78AAAAVAQAA&#10;CwAAAAAAAAAAAAAAAAAfAQAAX3JlbHMvLnJlbHNQSwECLQAUAAYACAAAACEAHn3CosYAAADcAAAA&#10;DwAAAAAAAAAAAAAAAAAHAgAAZHJzL2Rvd25yZXYueG1sUEsFBgAAAAADAAMAtwAAAPoCAAAAAA==&#10;">
                  <v:group id="Groupe 396" o:spid="_x0000_s1195" style="position:absolute;left:9917;top:9566;width:2133;height:4458;rotation:180" coordorigin="9917,9566" coordsize="2133,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">
                    <v:line id="Connecteur droit 397" o:spid="_x0000_s1196" style="position:absolute;rotation:180;flip:x y;visibility:visible;mso-wrap-style:square" from="10984,9566" to="11010,127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" strokecolor="windowText" strokeweight="2pt"/>
                    <v:line id="Connecteur droit 398" o:spid="_x0000_s1197" style="position:absolute;flip:x;visibility:visible;mso-wrap-style:square" from="9971,12796" to="11984,127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" strokecolor="windowText" strokeweight="2pt"/>
                    <v:line id="Connecteur droit 399" o:spid="_x0000_s1198" style="position:absolute;flip:x;visibility:visible;mso-wrap-style:square" from="9917,14028" to="12050,14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" strokecolor="windowText" strokeweight="2pt"/>
                  </v:group>
                  <v:line id="Connecteur droit 400" o:spid="_x0000_s1199" style="position:absolute;rotation:180;flip:x;visibility:visible;mso-wrap-style:square" from="9971,14028" to="12105,14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" strokecolor="windowText" strokeweight="3pt"/>
                </v:group>
                <v:shape id="Flèche en arc 405" o:spid="_x0000_s1200" style="position:absolute;left:36000;top:50;width:4408;height:4670;visibility:visible;mso-wrap-style:square;v-text-anchor:middle" coordsize="440739,46697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" adj="-11796480,,5400" path="m27546,233487c27546,131760,97092,45272,191247,29908,288032,14115,380535,78296,406363,179161r26526,1l385647,233487,322704,179162r26155,c324326,109559,257020,70054,190518,86225,127488,101551,82639,162774,82639,233487r-55093,xe" fillcolor="#4f81bd" strokecolor="windowText" strokeweight="1pt">
                  <v:stroke joinstyle="miter"/>
                  <v:formulas/>
                  <v:path arrowok="t" o:connecttype="custom" o:connectlocs="27546,233487;191247,29908;406363,179161;432889,179162;385647,233487;322704,179162;348859,179162;190518,86225;82639,233487;27546,233487" o:connectangles="0,0,0,0,0,0,0,0,0,0" textboxrect="0,0,440739,466974"/>
                  <v:textbox>
                    <w:txbxContent>
                      <w:p w:rsidR="002543CA" w:rsidRDefault="002543CA" w:rsidP="00D0449C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shape>
                <v:rect id="Rectangle 402" o:spid="_x0000_s1201" style="position:absolute;left:45936;top:8634;width:5411;height:29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" fillcolor="#eeece1" strokecolor="windowText" strokeweight="1pt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jc w:val="center"/>
                        </w:pPr>
                        <w:r>
                          <w:rPr>
                            <w:rFonts w:ascii="Calibri" w:eastAsia="Calibri" w:hAnsi="Calibri"/>
                            <w:color w:val="000000"/>
                            <w:sz w:val="22"/>
                            <w:szCs w:val="22"/>
                          </w:rPr>
                          <w:t>PMB</w:t>
                        </w:r>
                      </w:p>
                    </w:txbxContent>
                  </v:textbox>
                </v:rect>
                <v:rect id="Rectangle 403" o:spid="_x0000_s1202" style="position:absolute;left:27742;top:5406;width:5410;height:29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" fillcolor="#eeece1" strokecolor="windowText" strokeweight="1pt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jc w:val="center"/>
                        </w:pPr>
                        <w:r>
                          <w:rPr>
                            <w:rFonts w:ascii="Calibri" w:eastAsia="Calibri" w:hAnsi="Calibri"/>
                            <w:color w:val="000000"/>
                            <w:sz w:val="22"/>
                            <w:szCs w:val="22"/>
                          </w:rPr>
                          <w:t>PMH</w:t>
                        </w:r>
                      </w:p>
                    </w:txbxContent>
                  </v:textbox>
                </v:rect>
                <v:rect id="Rectangle 404" o:spid="_x0000_s1203" style="position:absolute;left:17668;top:441;width:13251;height:29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" fillcolor="#eeece1" strokecolor="windowText" strokeweight="1pt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jc w:val="center"/>
                        </w:pPr>
                        <w:r>
                          <w:rPr>
                            <w:rFonts w:ascii="Calibri" w:eastAsia="Calibri" w:hAnsi="Calibri"/>
                            <w:color w:val="000000"/>
                            <w:sz w:val="22"/>
                            <w:szCs w:val="22"/>
                          </w:rPr>
                          <w:t>Détente prolongée.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t>Volume de détente prolongée</w:t>
      </w:r>
      <w:bookmarkEnd w:id="24"/>
    </w:p>
    <w:p w:rsidR="00D0449C" w:rsidRDefault="00D0449C" w:rsidP="00D0449C">
      <w:pPr>
        <w:pStyle w:val="Puce1"/>
      </w:pPr>
      <w:r w:rsidRPr="009B4CC4">
        <w:t>D</w:t>
      </w:r>
      <w:r>
        <w:t>é</w:t>
      </w:r>
      <w:r w:rsidRPr="009B4CC4">
        <w:t xml:space="preserve">terminer le volume </w:t>
      </w:r>
      <w:r>
        <w:t xml:space="preserve">et le rapport volumétrique </w:t>
      </w:r>
      <w:r w:rsidRPr="009B4CC4">
        <w:t>de détente prolongée effe</w:t>
      </w:r>
      <w:r>
        <w:t>ctifs.</w:t>
      </w:r>
    </w:p>
    <w:p w:rsidR="00D0449C" w:rsidRDefault="00D0449C" w:rsidP="00D0449C">
      <w:pPr>
        <w:pStyle w:val="Puce2"/>
      </w:pPr>
      <w:r>
        <w:t xml:space="preserve">On a au point 5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5</m:t>
                </m:r>
              </m:sub>
            </m:sSub>
            <m:r>
              <w:rPr>
                <w:rFonts w:ascii="Cambria Math" w:hAnsi="Cambria Math"/>
              </w:rPr>
              <m:t>=V</m:t>
            </m:r>
          </m:e>
          <m:sub>
            <m:r>
              <w:rPr>
                <w:rFonts w:ascii="Cambria Math" w:hAnsi="Cambria Math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mcyl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mcyl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</m:oMath>
    </w:p>
    <w:p w:rsidR="00D0449C" w:rsidRDefault="00D0449C" w:rsidP="00D0449C">
      <w:pPr>
        <w:pStyle w:val="Puce2"/>
      </w:pPr>
      <w:r>
        <w:t xml:space="preserve">Et au point 6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6</m:t>
                </m:r>
              </m:sub>
            </m:sSub>
            <m:r>
              <w:rPr>
                <w:rFonts w:ascii="Cambria Math" w:hAnsi="Cambria Math"/>
              </w:rPr>
              <m:t>=V</m:t>
            </m:r>
          </m:e>
          <m:sub>
            <m:r>
              <w:rPr>
                <w:rFonts w:ascii="Cambria Math" w:hAnsi="Cambria Math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mcyl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mcyl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</m:oMath>
    </w:p>
    <w:p w:rsidR="00D0449C" w:rsidRDefault="00D0449C" w:rsidP="00D0449C">
      <w:pPr>
        <w:pStyle w:val="Puce2"/>
      </w:pPr>
      <w:r>
        <w:t>Le rapport volumétrique de détente effectif est :</w:t>
      </w:r>
    </w:p>
    <w:p w:rsidR="00D0449C" w:rsidRPr="009B4CC4" w:rsidRDefault="009263CF" w:rsidP="00D0449C">
      <w:pPr>
        <w:jc w:val="center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ε</m:t>
            </m:r>
          </m:e>
          <m:sub>
            <m:r>
              <w:rPr>
                <w:rFonts w:ascii="Cambria Math" w:hAnsi="Cambria Math"/>
                <w:sz w:val="22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  <w:sz w:val="22"/>
              </w:rPr>
              <m:t>2_</m:t>
            </m:r>
            <m:r>
              <w:rPr>
                <w:rFonts w:ascii="Cambria Math" w:hAnsi="Cambria Math"/>
                <w:sz w:val="22"/>
              </w:rPr>
              <m:t>eff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6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_2</m:t>
                </m:r>
              </m:sub>
            </m:sSub>
          </m:den>
        </m:f>
      </m:oMath>
      <w:r w:rsidR="00D0449C">
        <w:t xml:space="preserve"> , soit </w:t>
      </w:r>
      <m:oMath>
        <m:r>
          <m:rPr>
            <m:sty m:val="p"/>
          </m:rPr>
          <w:rPr>
            <w:rFonts w:ascii="Cambria Math" w:hAnsi="Cambria Math"/>
          </w:rPr>
          <m:t>∆</m:t>
        </m:r>
        <m:r>
          <w:rPr>
            <w:rFonts w:ascii="Cambria Math" w:hAnsi="Cambria Math"/>
          </w:rPr>
          <m:t>V</m:t>
        </m:r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</m:oMath>
    </w:p>
    <w:p w:rsidR="00D0449C" w:rsidRDefault="00D0449C" w:rsidP="00D0449C">
      <w:pPr>
        <w:pStyle w:val="para1"/>
        <w:numPr>
          <w:ilvl w:val="1"/>
          <w:numId w:val="7"/>
        </w:numPr>
      </w:pPr>
      <w:bookmarkStart w:id="25" w:name="_Toc503175531"/>
      <w:r>
        <w:lastRenderedPageBreak/>
        <w:t>Analyse théorique</w:t>
      </w:r>
      <w:bookmarkEnd w:id="25"/>
    </w:p>
    <w:p w:rsidR="00D0449C" w:rsidRDefault="00D0449C" w:rsidP="00D0449C">
      <w:pPr>
        <w:pStyle w:val="para1"/>
        <w:numPr>
          <w:ilvl w:val="2"/>
          <w:numId w:val="7"/>
        </w:numPr>
      </w:pPr>
      <w:bookmarkStart w:id="26" w:name="_Toc503175532"/>
      <w:r>
        <w:t>Données</w:t>
      </w:r>
      <w:bookmarkEnd w:id="26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4"/>
        <w:gridCol w:w="586"/>
        <w:gridCol w:w="387"/>
        <w:gridCol w:w="504"/>
        <w:gridCol w:w="586"/>
        <w:gridCol w:w="387"/>
        <w:gridCol w:w="483"/>
        <w:gridCol w:w="586"/>
        <w:gridCol w:w="666"/>
        <w:gridCol w:w="414"/>
        <w:gridCol w:w="424"/>
        <w:gridCol w:w="461"/>
      </w:tblGrid>
      <w:tr w:rsidR="00D0449C" w:rsidRPr="0086052C" w:rsidTr="002543CA">
        <w:trPr>
          <w:trHeight w:val="30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cylindres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 xml:space="preserve"> 1 et 3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cylindre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 xml:space="preserve"> 2</w:t>
            </w:r>
          </w:p>
        </w:tc>
        <w:tc>
          <w:tcPr>
            <w:tcW w:w="0" w:type="auto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</w:tcPr>
          <w:p w:rsidR="00D0449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constantes</w:t>
            </w:r>
            <w:proofErr w:type="gramEnd"/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V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 xml:space="preserve"> 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V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 xml:space="preserve"> 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P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bar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  <w:t>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su</w:t>
            </w:r>
            <w:proofErr w:type="gramEnd"/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v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mcyl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_1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16,67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v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mcyl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_2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26,412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T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298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PCI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kJ.g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-1</w:t>
            </w:r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  <w:t></w:t>
            </w:r>
            <w:r w:rsidRPr="0086052C"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  <w:t>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su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  <w:t>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su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r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286,7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J.kg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</w:t>
            </w: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1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.K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PCO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su</w:t>
            </w:r>
            <w:proofErr w:type="gramEnd"/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A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A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8,3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cp</w:t>
            </w:r>
            <w:proofErr w:type="spellEnd"/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1003,4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J.kg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</w:t>
            </w: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1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.K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Symbol" w:eastAsia="Times New Roman" w:hAnsi="Symbol" w:cs="Times New Roman"/>
                <w:color w:val="000000"/>
                <w:sz w:val="16"/>
                <w:szCs w:val="16"/>
                <w:lang w:eastAsia="fr-FR"/>
              </w:rPr>
              <w:t>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su</w:t>
            </w:r>
            <w:proofErr w:type="gramEnd"/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r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2,65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r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4,15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cv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716,7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J.kg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</w:t>
            </w: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1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.K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l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l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M air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g.mol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</w:tr>
      <w:tr w:rsidR="00D0449C" w:rsidRPr="0086052C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28,274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S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bscript"/>
                <w:lang w:eastAsia="fr-FR"/>
              </w:rPr>
              <w:t>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54,11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cm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8,314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J.kg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</w:t>
            </w:r>
            <w:proofErr w:type="gramStart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1</w:t>
            </w:r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  <w:t>.K</w:t>
            </w:r>
            <w:proofErr w:type="gramEnd"/>
            <w:r w:rsidRPr="0086052C">
              <w:rPr>
                <w:rFonts w:ascii="Calibri" w:eastAsia="Times New Roman" w:hAnsi="Calibri" w:cs="Times New Roman"/>
                <w:color w:val="000000"/>
                <w:sz w:val="16"/>
                <w:szCs w:val="16"/>
                <w:vertAlign w:val="superscript"/>
                <w:lang w:eastAsia="fr-FR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0449C" w:rsidRPr="0086052C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fr-FR"/>
              </w:rPr>
            </w:pPr>
          </w:p>
        </w:tc>
      </w:tr>
    </w:tbl>
    <w:p w:rsidR="00D0449C" w:rsidRPr="0086052C" w:rsidRDefault="00D0449C" w:rsidP="00D0449C">
      <w:pPr>
        <w:pStyle w:val="para11"/>
        <w:rPr>
          <w:sz w:val="16"/>
          <w:szCs w:val="16"/>
        </w:rPr>
      </w:pPr>
    </w:p>
    <w:p w:rsidR="00D0449C" w:rsidRDefault="00D0449C" w:rsidP="00D0449C">
      <w:pPr>
        <w:pStyle w:val="para1"/>
        <w:numPr>
          <w:ilvl w:val="2"/>
          <w:numId w:val="7"/>
        </w:numPr>
      </w:pPr>
      <w:bookmarkStart w:id="27" w:name="_Toc503175533"/>
      <w:r>
        <w:t>Hypothèses et modélisation</w:t>
      </w:r>
      <w:bookmarkEnd w:id="27"/>
    </w:p>
    <w:p w:rsidR="00D0449C" w:rsidRPr="00AD0A2E" w:rsidRDefault="00D0449C" w:rsidP="00D0449C">
      <w:pPr>
        <w:pStyle w:val="Puce1"/>
      </w:pPr>
      <w:r>
        <w:rPr>
          <w:noProof/>
          <w:lang w:eastAsia="fr-FR" w:bidi="ar-SA"/>
        </w:rPr>
        <mc:AlternateContent>
          <mc:Choice Requires="wpc">
            <w:drawing>
              <wp:anchor distT="0" distB="0" distL="114300" distR="114300" simplePos="0" relativeHeight="251898368" behindDoc="1" locked="0" layoutInCell="1" allowOverlap="1" wp14:anchorId="4CD45743" wp14:editId="092494D6">
                <wp:simplePos x="0" y="0"/>
                <wp:positionH relativeFrom="column">
                  <wp:posOffset>129540</wp:posOffset>
                </wp:positionH>
                <wp:positionV relativeFrom="paragraph">
                  <wp:posOffset>81280</wp:posOffset>
                </wp:positionV>
                <wp:extent cx="5586730" cy="2917190"/>
                <wp:effectExtent l="0" t="0" r="0" b="0"/>
                <wp:wrapTopAndBottom/>
                <wp:docPr id="446" name="Zone de dessin 4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05" name="AutoShape 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96927" y="184315"/>
                            <a:ext cx="4801" cy="160961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AutoShape 5"/>
                        <wps:cNvCnPr>
                          <a:cxnSpLocks noChangeShapeType="1"/>
                        </wps:cNvCnPr>
                        <wps:spPr bwMode="auto">
                          <a:xfrm flipV="1">
                            <a:off x="801728" y="1792328"/>
                            <a:ext cx="2739591" cy="16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Arc 6"/>
                        <wps:cNvSpPr>
                          <a:spLocks/>
                        </wps:cNvSpPr>
                        <wps:spPr bwMode="auto">
                          <a:xfrm flipH="1" flipV="1">
                            <a:off x="1015360" y="1152806"/>
                            <a:ext cx="1295403" cy="473920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1600"/>
                              <a:gd name="T2" fmla="*/ 21600 w 21600"/>
                              <a:gd name="T3" fmla="*/ 21600 h 21600"/>
                              <a:gd name="T4" fmla="*/ 0 w 21600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oval" w="sm" len="sm"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AutoShape 10"/>
                        <wps:cNvCnPr>
                          <a:cxnSpLocks noChangeShapeType="1"/>
                        </wps:cNvCnPr>
                        <wps:spPr bwMode="auto">
                          <a:xfrm flipH="1">
                            <a:off x="2310971" y="1330724"/>
                            <a:ext cx="1" cy="30462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AutoShape 11"/>
                        <wps:cNvCnPr>
                          <a:cxnSpLocks noChangeShapeType="1"/>
                        </wps:cNvCnPr>
                        <wps:spPr bwMode="auto">
                          <a:xfrm>
                            <a:off x="1015360" y="1152806"/>
                            <a:ext cx="801" cy="63952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AutoShape 1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5214" y="1611061"/>
                            <a:ext cx="2469058" cy="2428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AutoShape 13"/>
                        <wps:cNvCnPr>
                          <a:cxnSpLocks noChangeShapeType="1"/>
                        </wps:cNvCnPr>
                        <wps:spPr bwMode="auto">
                          <a:xfrm flipV="1">
                            <a:off x="578493" y="707519"/>
                            <a:ext cx="436869" cy="4800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AutoShape 14"/>
                        <wps:cNvCnPr>
                          <a:cxnSpLocks noChangeShapeType="1"/>
                        </wps:cNvCnPr>
                        <wps:spPr bwMode="auto">
                          <a:xfrm>
                            <a:off x="2262741" y="1508326"/>
                            <a:ext cx="211233" cy="800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504882" y="50392"/>
                            <a:ext cx="296847" cy="284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r>
                                <w:t>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541319" y="1561346"/>
                            <a:ext cx="297647" cy="284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spacing w:before="120"/>
                              </w:pPr>
                              <w:r>
                                <w:t>V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320274" y="478584"/>
                            <a:ext cx="695887" cy="284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r>
                                <w:t>Q</w:t>
                              </w:r>
                              <w:r w:rsidRPr="00AD0A2E"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2000770" y="1336406"/>
                            <a:ext cx="446470" cy="284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r w:rsidRPr="00013211">
                                <w:t>Q</w:t>
                              </w:r>
                              <w:r w:rsidRPr="00AD0A2E">
                                <w:rPr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AutoShape 23"/>
                        <wps:cNvCnPr>
                          <a:cxnSpLocks noChangeShapeType="1"/>
                        </wps:cNvCnPr>
                        <wps:spPr bwMode="auto">
                          <a:xfrm>
                            <a:off x="2309964" y="1626727"/>
                            <a:ext cx="800" cy="1776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2107224" y="1502764"/>
                            <a:ext cx="297647" cy="284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Pr="005325BB" w:rsidRDefault="002543CA" w:rsidP="00D0449C">
                              <w:pPr>
                                <w:spacing w:before="120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325BB">
                                <w:rPr>
                                  <w:sz w:val="16"/>
                                  <w:szCs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823977" y="1045922"/>
                            <a:ext cx="298447" cy="284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Pr="005325BB" w:rsidRDefault="002543CA" w:rsidP="00D0449C">
                              <w:pPr>
                                <w:spacing w:before="12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43334" y="96503"/>
                            <a:ext cx="298447" cy="284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Pr="005325BB" w:rsidRDefault="002543CA" w:rsidP="00D0449C">
                              <w:pPr>
                                <w:spacing w:before="12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2175527" y="1052404"/>
                            <a:ext cx="298447" cy="284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Pr="005325BB" w:rsidRDefault="002543CA" w:rsidP="00D0449C">
                              <w:pPr>
                                <w:spacing w:before="120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Connecteur droit 423"/>
                        <wps:cNvCnPr/>
                        <wps:spPr>
                          <a:xfrm flipV="1">
                            <a:off x="1015360" y="238405"/>
                            <a:ext cx="801" cy="914401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headEnd type="oval" w="sm" len="sm"/>
                            <a:tailEnd type="oval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4" name="Arc 15"/>
                        <wps:cNvSpPr/>
                        <wps:spPr>
                          <a:xfrm rot="12510414">
                            <a:off x="766371" y="596810"/>
                            <a:ext cx="1659855" cy="621743"/>
                          </a:xfrm>
                          <a:custGeom>
                            <a:avLst/>
                            <a:gdLst>
                              <a:gd name="connsiteX0" fmla="*/ 679125 w 1358250"/>
                              <a:gd name="connsiteY0" fmla="*/ 0 h 1016407"/>
                              <a:gd name="connsiteX1" fmla="*/ 1358250 w 1358250"/>
                              <a:gd name="connsiteY1" fmla="*/ 508204 h 1016407"/>
                              <a:gd name="connsiteX2" fmla="*/ 679125 w 1358250"/>
                              <a:gd name="connsiteY2" fmla="*/ 508204 h 1016407"/>
                              <a:gd name="connsiteX3" fmla="*/ 679125 w 1358250"/>
                              <a:gd name="connsiteY3" fmla="*/ 0 h 1016407"/>
                              <a:gd name="connsiteX0" fmla="*/ 679125 w 1358250"/>
                              <a:gd name="connsiteY0" fmla="*/ 0 h 1016407"/>
                              <a:gd name="connsiteX1" fmla="*/ 1358250 w 1358250"/>
                              <a:gd name="connsiteY1" fmla="*/ 508204 h 1016407"/>
                              <a:gd name="connsiteX0" fmla="*/ 0 w 859941"/>
                              <a:gd name="connsiteY0" fmla="*/ 0 h 544742"/>
                              <a:gd name="connsiteX1" fmla="*/ 679125 w 859941"/>
                              <a:gd name="connsiteY1" fmla="*/ 508204 h 544742"/>
                              <a:gd name="connsiteX2" fmla="*/ 0 w 859941"/>
                              <a:gd name="connsiteY2" fmla="*/ 508204 h 544742"/>
                              <a:gd name="connsiteX3" fmla="*/ 0 w 859941"/>
                              <a:gd name="connsiteY3" fmla="*/ 0 h 544742"/>
                              <a:gd name="connsiteX0" fmla="*/ 0 w 859941"/>
                              <a:gd name="connsiteY0" fmla="*/ 0 h 544742"/>
                              <a:gd name="connsiteX1" fmla="*/ 859941 w 859941"/>
                              <a:gd name="connsiteY1" fmla="*/ 544742 h 544742"/>
                              <a:gd name="connsiteX0" fmla="*/ 0 w 859941"/>
                              <a:gd name="connsiteY0" fmla="*/ 0 h 544742"/>
                              <a:gd name="connsiteX1" fmla="*/ 679125 w 859941"/>
                              <a:gd name="connsiteY1" fmla="*/ 508204 h 544742"/>
                              <a:gd name="connsiteX2" fmla="*/ 0 w 859941"/>
                              <a:gd name="connsiteY2" fmla="*/ 508204 h 544742"/>
                              <a:gd name="connsiteX3" fmla="*/ 0 w 859941"/>
                              <a:gd name="connsiteY3" fmla="*/ 0 h 544742"/>
                              <a:gd name="connsiteX0" fmla="*/ 0 w 859941"/>
                              <a:gd name="connsiteY0" fmla="*/ 0 h 544742"/>
                              <a:gd name="connsiteX1" fmla="*/ 859941 w 859941"/>
                              <a:gd name="connsiteY1" fmla="*/ 544742 h 544742"/>
                              <a:gd name="connsiteX0" fmla="*/ 0 w 1026495"/>
                              <a:gd name="connsiteY0" fmla="*/ 0 h 529022"/>
                              <a:gd name="connsiteX1" fmla="*/ 679125 w 1026495"/>
                              <a:gd name="connsiteY1" fmla="*/ 508204 h 529022"/>
                              <a:gd name="connsiteX2" fmla="*/ 0 w 1026495"/>
                              <a:gd name="connsiteY2" fmla="*/ 508204 h 529022"/>
                              <a:gd name="connsiteX3" fmla="*/ 0 w 1026495"/>
                              <a:gd name="connsiteY3" fmla="*/ 0 h 529022"/>
                              <a:gd name="connsiteX0" fmla="*/ 0 w 1026495"/>
                              <a:gd name="connsiteY0" fmla="*/ 0 h 529022"/>
                              <a:gd name="connsiteX1" fmla="*/ 1026495 w 1026495"/>
                              <a:gd name="connsiteY1" fmla="*/ 529022 h 529022"/>
                              <a:gd name="connsiteX0" fmla="*/ 0 w 1026495"/>
                              <a:gd name="connsiteY0" fmla="*/ 0 h 529022"/>
                              <a:gd name="connsiteX1" fmla="*/ 679125 w 1026495"/>
                              <a:gd name="connsiteY1" fmla="*/ 508204 h 529022"/>
                              <a:gd name="connsiteX2" fmla="*/ 0 w 1026495"/>
                              <a:gd name="connsiteY2" fmla="*/ 508204 h 529022"/>
                              <a:gd name="connsiteX3" fmla="*/ 0 w 1026495"/>
                              <a:gd name="connsiteY3" fmla="*/ 0 h 529022"/>
                              <a:gd name="connsiteX0" fmla="*/ 0 w 1026495"/>
                              <a:gd name="connsiteY0" fmla="*/ 0 h 529022"/>
                              <a:gd name="connsiteX1" fmla="*/ 1026495 w 1026495"/>
                              <a:gd name="connsiteY1" fmla="*/ 529022 h 529022"/>
                              <a:gd name="connsiteX0" fmla="*/ 680865 w 1707360"/>
                              <a:gd name="connsiteY0" fmla="*/ 0 h 529022"/>
                              <a:gd name="connsiteX1" fmla="*/ 1359990 w 1707360"/>
                              <a:gd name="connsiteY1" fmla="*/ 508204 h 529022"/>
                              <a:gd name="connsiteX2" fmla="*/ 680865 w 1707360"/>
                              <a:gd name="connsiteY2" fmla="*/ 508204 h 529022"/>
                              <a:gd name="connsiteX3" fmla="*/ 680865 w 1707360"/>
                              <a:gd name="connsiteY3" fmla="*/ 0 h 529022"/>
                              <a:gd name="connsiteX0" fmla="*/ 0 w 1707360"/>
                              <a:gd name="connsiteY0" fmla="*/ 99586 h 529022"/>
                              <a:gd name="connsiteX1" fmla="*/ 1707360 w 1707360"/>
                              <a:gd name="connsiteY1" fmla="*/ 529022 h 529022"/>
                              <a:gd name="connsiteX0" fmla="*/ 680865 w 1707360"/>
                              <a:gd name="connsiteY0" fmla="*/ 0 h 529022"/>
                              <a:gd name="connsiteX1" fmla="*/ 1359990 w 1707360"/>
                              <a:gd name="connsiteY1" fmla="*/ 508204 h 529022"/>
                              <a:gd name="connsiteX2" fmla="*/ 680865 w 1707360"/>
                              <a:gd name="connsiteY2" fmla="*/ 508204 h 529022"/>
                              <a:gd name="connsiteX3" fmla="*/ 680865 w 1707360"/>
                              <a:gd name="connsiteY3" fmla="*/ 0 h 529022"/>
                              <a:gd name="connsiteX0" fmla="*/ 0 w 1707360"/>
                              <a:gd name="connsiteY0" fmla="*/ 99586 h 529022"/>
                              <a:gd name="connsiteX1" fmla="*/ 1707360 w 1707360"/>
                              <a:gd name="connsiteY1" fmla="*/ 529022 h 529022"/>
                              <a:gd name="connsiteX0" fmla="*/ 722489 w 1707360"/>
                              <a:gd name="connsiteY0" fmla="*/ 0 h 621743"/>
                              <a:gd name="connsiteX1" fmla="*/ 1359990 w 1707360"/>
                              <a:gd name="connsiteY1" fmla="*/ 600925 h 621743"/>
                              <a:gd name="connsiteX2" fmla="*/ 680865 w 1707360"/>
                              <a:gd name="connsiteY2" fmla="*/ 600925 h 621743"/>
                              <a:gd name="connsiteX3" fmla="*/ 722489 w 1707360"/>
                              <a:gd name="connsiteY3" fmla="*/ 0 h 621743"/>
                              <a:gd name="connsiteX0" fmla="*/ 0 w 1707360"/>
                              <a:gd name="connsiteY0" fmla="*/ 192307 h 621743"/>
                              <a:gd name="connsiteX1" fmla="*/ 1707360 w 1707360"/>
                              <a:gd name="connsiteY1" fmla="*/ 621743 h 621743"/>
                              <a:gd name="connsiteX0" fmla="*/ 722489 w 1707360"/>
                              <a:gd name="connsiteY0" fmla="*/ 0 h 621743"/>
                              <a:gd name="connsiteX1" fmla="*/ 1359990 w 1707360"/>
                              <a:gd name="connsiteY1" fmla="*/ 600925 h 621743"/>
                              <a:gd name="connsiteX2" fmla="*/ 680865 w 1707360"/>
                              <a:gd name="connsiteY2" fmla="*/ 600925 h 621743"/>
                              <a:gd name="connsiteX3" fmla="*/ 707722 w 1707360"/>
                              <a:gd name="connsiteY3" fmla="*/ 210334 h 621743"/>
                              <a:gd name="connsiteX4" fmla="*/ 722489 w 1707360"/>
                              <a:gd name="connsiteY4" fmla="*/ 0 h 621743"/>
                              <a:gd name="connsiteX0" fmla="*/ 0 w 1707360"/>
                              <a:gd name="connsiteY0" fmla="*/ 192307 h 621743"/>
                              <a:gd name="connsiteX1" fmla="*/ 1707360 w 1707360"/>
                              <a:gd name="connsiteY1" fmla="*/ 621743 h 621743"/>
                              <a:gd name="connsiteX0" fmla="*/ 674984 w 1659855"/>
                              <a:gd name="connsiteY0" fmla="*/ 0 h 621743"/>
                              <a:gd name="connsiteX1" fmla="*/ 1312485 w 1659855"/>
                              <a:gd name="connsiteY1" fmla="*/ 600925 h 621743"/>
                              <a:gd name="connsiteX2" fmla="*/ 633360 w 1659855"/>
                              <a:gd name="connsiteY2" fmla="*/ 600925 h 621743"/>
                              <a:gd name="connsiteX3" fmla="*/ 660217 w 1659855"/>
                              <a:gd name="connsiteY3" fmla="*/ 210334 h 621743"/>
                              <a:gd name="connsiteX4" fmla="*/ 674984 w 1659855"/>
                              <a:gd name="connsiteY4" fmla="*/ 0 h 621743"/>
                              <a:gd name="connsiteX0" fmla="*/ 0 w 1659855"/>
                              <a:gd name="connsiteY0" fmla="*/ 280206 h 621743"/>
                              <a:gd name="connsiteX1" fmla="*/ 1659855 w 1659855"/>
                              <a:gd name="connsiteY1" fmla="*/ 621743 h 62174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1659855" h="621743" stroke="0" extrusionOk="0">
                                <a:moveTo>
                                  <a:pt x="674984" y="0"/>
                                </a:moveTo>
                                <a:cubicBezTo>
                                  <a:pt x="1050054" y="0"/>
                                  <a:pt x="1312485" y="320252"/>
                                  <a:pt x="1312485" y="600925"/>
                                </a:cubicBezTo>
                                <a:lnTo>
                                  <a:pt x="633360" y="600925"/>
                                </a:lnTo>
                                <a:cubicBezTo>
                                  <a:pt x="644710" y="408104"/>
                                  <a:pt x="648867" y="403155"/>
                                  <a:pt x="660217" y="210334"/>
                                </a:cubicBezTo>
                                <a:lnTo>
                                  <a:pt x="674984" y="0"/>
                                </a:lnTo>
                                <a:close/>
                              </a:path>
                              <a:path w="1659855" h="621743" fill="none">
                                <a:moveTo>
                                  <a:pt x="0" y="280206"/>
                                </a:moveTo>
                                <a:cubicBezTo>
                                  <a:pt x="367952" y="203587"/>
                                  <a:pt x="1407647" y="236591"/>
                                  <a:pt x="1659855" y="621743"/>
                                </a:cubicBez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oval" w="sm" len="sm"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Arc 16"/>
                        <wps:cNvSpPr/>
                        <wps:spPr>
                          <a:xfrm rot="12261255">
                            <a:off x="2410210" y="1367818"/>
                            <a:ext cx="868723" cy="213354"/>
                          </a:xfrm>
                          <a:custGeom>
                            <a:avLst/>
                            <a:gdLst>
                              <a:gd name="connsiteX0" fmla="*/ 437335 w 874669"/>
                              <a:gd name="connsiteY0" fmla="*/ 0 h 196060"/>
                              <a:gd name="connsiteX1" fmla="*/ 785503 w 874669"/>
                              <a:gd name="connsiteY1" fmla="*/ 38707 h 196060"/>
                              <a:gd name="connsiteX2" fmla="*/ 437335 w 874669"/>
                              <a:gd name="connsiteY2" fmla="*/ 98030 h 196060"/>
                              <a:gd name="connsiteX3" fmla="*/ 437335 w 874669"/>
                              <a:gd name="connsiteY3" fmla="*/ 0 h 196060"/>
                              <a:gd name="connsiteX0" fmla="*/ 437335 w 874669"/>
                              <a:gd name="connsiteY0" fmla="*/ 0 h 196060"/>
                              <a:gd name="connsiteX1" fmla="*/ 785503 w 874669"/>
                              <a:gd name="connsiteY1" fmla="*/ 38707 h 196060"/>
                              <a:gd name="connsiteX0" fmla="*/ 0 w 606464"/>
                              <a:gd name="connsiteY0" fmla="*/ 40848 h 138878"/>
                              <a:gd name="connsiteX1" fmla="*/ 348168 w 606464"/>
                              <a:gd name="connsiteY1" fmla="*/ 79555 h 138878"/>
                              <a:gd name="connsiteX2" fmla="*/ 0 w 606464"/>
                              <a:gd name="connsiteY2" fmla="*/ 138878 h 138878"/>
                              <a:gd name="connsiteX3" fmla="*/ 0 w 606464"/>
                              <a:gd name="connsiteY3" fmla="*/ 40848 h 138878"/>
                              <a:gd name="connsiteX0" fmla="*/ 0 w 606464"/>
                              <a:gd name="connsiteY0" fmla="*/ 40848 h 138878"/>
                              <a:gd name="connsiteX1" fmla="*/ 606464 w 606464"/>
                              <a:gd name="connsiteY1" fmla="*/ 5879 h 138878"/>
                              <a:gd name="connsiteX0" fmla="*/ 206029 w 812493"/>
                              <a:gd name="connsiteY0" fmla="*/ 37821 h 135851"/>
                              <a:gd name="connsiteX1" fmla="*/ 554197 w 812493"/>
                              <a:gd name="connsiteY1" fmla="*/ 76528 h 135851"/>
                              <a:gd name="connsiteX2" fmla="*/ 206029 w 812493"/>
                              <a:gd name="connsiteY2" fmla="*/ 135851 h 135851"/>
                              <a:gd name="connsiteX3" fmla="*/ 206029 w 812493"/>
                              <a:gd name="connsiteY3" fmla="*/ 37821 h 135851"/>
                              <a:gd name="connsiteX0" fmla="*/ 0 w 812493"/>
                              <a:gd name="connsiteY0" fmla="*/ 118535 h 135851"/>
                              <a:gd name="connsiteX1" fmla="*/ 812493 w 812493"/>
                              <a:gd name="connsiteY1" fmla="*/ 2852 h 135851"/>
                              <a:gd name="connsiteX0" fmla="*/ 206029 w 812493"/>
                              <a:gd name="connsiteY0" fmla="*/ 39894 h 137924"/>
                              <a:gd name="connsiteX1" fmla="*/ 554197 w 812493"/>
                              <a:gd name="connsiteY1" fmla="*/ 78601 h 137924"/>
                              <a:gd name="connsiteX2" fmla="*/ 206029 w 812493"/>
                              <a:gd name="connsiteY2" fmla="*/ 137924 h 137924"/>
                              <a:gd name="connsiteX3" fmla="*/ 206029 w 812493"/>
                              <a:gd name="connsiteY3" fmla="*/ 39894 h 137924"/>
                              <a:gd name="connsiteX0" fmla="*/ 0 w 812493"/>
                              <a:gd name="connsiteY0" fmla="*/ 120608 h 137924"/>
                              <a:gd name="connsiteX1" fmla="*/ 812493 w 812493"/>
                              <a:gd name="connsiteY1" fmla="*/ 4925 h 137924"/>
                              <a:gd name="connsiteX0" fmla="*/ 241933 w 848397"/>
                              <a:gd name="connsiteY0" fmla="*/ 37051 h 243749"/>
                              <a:gd name="connsiteX1" fmla="*/ 590101 w 848397"/>
                              <a:gd name="connsiteY1" fmla="*/ 75758 h 243749"/>
                              <a:gd name="connsiteX2" fmla="*/ 241933 w 848397"/>
                              <a:gd name="connsiteY2" fmla="*/ 135081 h 243749"/>
                              <a:gd name="connsiteX3" fmla="*/ 241933 w 848397"/>
                              <a:gd name="connsiteY3" fmla="*/ 37051 h 243749"/>
                              <a:gd name="connsiteX0" fmla="*/ 0 w 848397"/>
                              <a:gd name="connsiteY0" fmla="*/ 243749 h 243749"/>
                              <a:gd name="connsiteX1" fmla="*/ 848397 w 848397"/>
                              <a:gd name="connsiteY1" fmla="*/ 2082 h 243749"/>
                              <a:gd name="connsiteX0" fmla="*/ 230774 w 837238"/>
                              <a:gd name="connsiteY0" fmla="*/ 36509 h 319071"/>
                              <a:gd name="connsiteX1" fmla="*/ 578942 w 837238"/>
                              <a:gd name="connsiteY1" fmla="*/ 75216 h 319071"/>
                              <a:gd name="connsiteX2" fmla="*/ 230774 w 837238"/>
                              <a:gd name="connsiteY2" fmla="*/ 134539 h 319071"/>
                              <a:gd name="connsiteX3" fmla="*/ 230774 w 837238"/>
                              <a:gd name="connsiteY3" fmla="*/ 36509 h 319071"/>
                              <a:gd name="connsiteX0" fmla="*/ 0 w 837238"/>
                              <a:gd name="connsiteY0" fmla="*/ 319071 h 319071"/>
                              <a:gd name="connsiteX1" fmla="*/ 837238 w 837238"/>
                              <a:gd name="connsiteY1" fmla="*/ 1540 h 319071"/>
                              <a:gd name="connsiteX0" fmla="*/ 226889 w 833353"/>
                              <a:gd name="connsiteY0" fmla="*/ 36883 h 262475"/>
                              <a:gd name="connsiteX1" fmla="*/ 575057 w 833353"/>
                              <a:gd name="connsiteY1" fmla="*/ 75590 h 262475"/>
                              <a:gd name="connsiteX2" fmla="*/ 226889 w 833353"/>
                              <a:gd name="connsiteY2" fmla="*/ 134913 h 262475"/>
                              <a:gd name="connsiteX3" fmla="*/ 226889 w 833353"/>
                              <a:gd name="connsiteY3" fmla="*/ 36883 h 262475"/>
                              <a:gd name="connsiteX0" fmla="*/ 0 w 833353"/>
                              <a:gd name="connsiteY0" fmla="*/ 262475 h 262475"/>
                              <a:gd name="connsiteX1" fmla="*/ 833353 w 833353"/>
                              <a:gd name="connsiteY1" fmla="*/ 1914 h 262475"/>
                              <a:gd name="connsiteX0" fmla="*/ 226889 w 833353"/>
                              <a:gd name="connsiteY0" fmla="*/ 37460 h 263052"/>
                              <a:gd name="connsiteX1" fmla="*/ 575057 w 833353"/>
                              <a:gd name="connsiteY1" fmla="*/ 76167 h 263052"/>
                              <a:gd name="connsiteX2" fmla="*/ 226889 w 833353"/>
                              <a:gd name="connsiteY2" fmla="*/ 135490 h 263052"/>
                              <a:gd name="connsiteX3" fmla="*/ 226889 w 833353"/>
                              <a:gd name="connsiteY3" fmla="*/ 37460 h 263052"/>
                              <a:gd name="connsiteX0" fmla="*/ 0 w 833353"/>
                              <a:gd name="connsiteY0" fmla="*/ 263052 h 263052"/>
                              <a:gd name="connsiteX1" fmla="*/ 833353 w 833353"/>
                              <a:gd name="connsiteY1" fmla="*/ 2491 h 263052"/>
                              <a:gd name="connsiteX0" fmla="*/ 204510 w 833353"/>
                              <a:gd name="connsiteY0" fmla="*/ 44399 h 263052"/>
                              <a:gd name="connsiteX1" fmla="*/ 575057 w 833353"/>
                              <a:gd name="connsiteY1" fmla="*/ 76167 h 263052"/>
                              <a:gd name="connsiteX2" fmla="*/ 226889 w 833353"/>
                              <a:gd name="connsiteY2" fmla="*/ 135490 h 263052"/>
                              <a:gd name="connsiteX3" fmla="*/ 204510 w 833353"/>
                              <a:gd name="connsiteY3" fmla="*/ 44399 h 263052"/>
                              <a:gd name="connsiteX0" fmla="*/ 0 w 833353"/>
                              <a:gd name="connsiteY0" fmla="*/ 263052 h 263052"/>
                              <a:gd name="connsiteX1" fmla="*/ 833353 w 833353"/>
                              <a:gd name="connsiteY1" fmla="*/ 2491 h 263052"/>
                              <a:gd name="connsiteX0" fmla="*/ 204510 w 833353"/>
                              <a:gd name="connsiteY0" fmla="*/ 44399 h 263052"/>
                              <a:gd name="connsiteX1" fmla="*/ 582669 w 833353"/>
                              <a:gd name="connsiteY1" fmla="*/ 142990 h 263052"/>
                              <a:gd name="connsiteX2" fmla="*/ 226889 w 833353"/>
                              <a:gd name="connsiteY2" fmla="*/ 135490 h 263052"/>
                              <a:gd name="connsiteX3" fmla="*/ 204510 w 833353"/>
                              <a:gd name="connsiteY3" fmla="*/ 44399 h 263052"/>
                              <a:gd name="connsiteX0" fmla="*/ 0 w 833353"/>
                              <a:gd name="connsiteY0" fmla="*/ 263052 h 263052"/>
                              <a:gd name="connsiteX1" fmla="*/ 833353 w 833353"/>
                              <a:gd name="connsiteY1" fmla="*/ 2491 h 263052"/>
                              <a:gd name="connsiteX0" fmla="*/ 220812 w 849655"/>
                              <a:gd name="connsiteY0" fmla="*/ 45068 h 224908"/>
                              <a:gd name="connsiteX1" fmla="*/ 598971 w 849655"/>
                              <a:gd name="connsiteY1" fmla="*/ 143659 h 224908"/>
                              <a:gd name="connsiteX2" fmla="*/ 243191 w 849655"/>
                              <a:gd name="connsiteY2" fmla="*/ 136159 h 224908"/>
                              <a:gd name="connsiteX3" fmla="*/ 220812 w 849655"/>
                              <a:gd name="connsiteY3" fmla="*/ 45068 h 224908"/>
                              <a:gd name="connsiteX0" fmla="*/ 0 w 849655"/>
                              <a:gd name="connsiteY0" fmla="*/ 224907 h 224908"/>
                              <a:gd name="connsiteX1" fmla="*/ 849655 w 849655"/>
                              <a:gd name="connsiteY1" fmla="*/ 3160 h 22490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849655" h="224908" stroke="0" extrusionOk="0">
                                <a:moveTo>
                                  <a:pt x="220812" y="45068"/>
                                </a:moveTo>
                                <a:cubicBezTo>
                                  <a:pt x="357474" y="45068"/>
                                  <a:pt x="516270" y="119272"/>
                                  <a:pt x="598971" y="143659"/>
                                </a:cubicBezTo>
                                <a:lnTo>
                                  <a:pt x="243191" y="136159"/>
                                </a:lnTo>
                                <a:lnTo>
                                  <a:pt x="220812" y="45068"/>
                                </a:lnTo>
                                <a:close/>
                              </a:path>
                              <a:path w="849655" h="224908" fill="none">
                                <a:moveTo>
                                  <a:pt x="0" y="224907"/>
                                </a:moveTo>
                                <a:cubicBezTo>
                                  <a:pt x="276859" y="99605"/>
                                  <a:pt x="766954" y="-21227"/>
                                  <a:pt x="849655" y="3160"/>
                                </a:cubicBez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oval" w="sm" len="sm"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Connecteur droit 426"/>
                        <wps:cNvCnPr/>
                        <wps:spPr>
                          <a:xfrm>
                            <a:off x="2316742" y="1330724"/>
                            <a:ext cx="0" cy="557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oval" w="sm" len="sm"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Connecteur droit 427"/>
                        <wps:cNvCnPr/>
                        <wps:spPr>
                          <a:xfrm>
                            <a:off x="3284272" y="1548743"/>
                            <a:ext cx="0" cy="8660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oval" w="sm" len="sm"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AutoShape 10"/>
                        <wps:cNvCnPr>
                          <a:cxnSpLocks noChangeShapeType="1"/>
                        </wps:cNvCnPr>
                        <wps:spPr bwMode="auto">
                          <a:xfrm>
                            <a:off x="2412256" y="1386439"/>
                            <a:ext cx="0" cy="2402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Connecteur droit 429"/>
                        <wps:cNvCnPr/>
                        <wps:spPr>
                          <a:xfrm flipH="1" flipV="1">
                            <a:off x="2412256" y="1626726"/>
                            <a:ext cx="872016" cy="8619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oval" w="sm" len="sm"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AutoShape 14"/>
                        <wps:cNvCnPr>
                          <a:cxnSpLocks noChangeShapeType="1"/>
                        </wps:cNvCnPr>
                        <wps:spPr bwMode="auto">
                          <a:xfrm>
                            <a:off x="3284272" y="1598392"/>
                            <a:ext cx="130194" cy="0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AutoShape 14"/>
                        <wps:cNvCnPr>
                          <a:cxnSpLocks noChangeShapeType="1"/>
                        </wps:cNvCnPr>
                        <wps:spPr bwMode="auto">
                          <a:xfrm>
                            <a:off x="2832154" y="1635345"/>
                            <a:ext cx="0" cy="115455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3452790" y="1466320"/>
                            <a:ext cx="446405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</w:pPr>
                              <w:r>
                                <w:rPr>
                                  <w:rFonts w:ascii="Calibri" w:eastAsia="Times New Roman" w:hAnsi="Calibri"/>
                                  <w:sz w:val="20"/>
                                  <w:szCs w:val="20"/>
                                  <w:lang w:val="en-US"/>
                                </w:rPr>
                                <w:t>Q</w:t>
                              </w:r>
                              <w:r>
                                <w:rPr>
                                  <w:rFonts w:ascii="Calibri" w:eastAsia="Times New Roman" w:hAnsi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3_a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3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695359" y="1805095"/>
                            <a:ext cx="446405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</w:pPr>
                              <w:r>
                                <w:rPr>
                                  <w:rFonts w:ascii="Calibri" w:eastAsia="Times New Roman" w:hAnsi="Calibri"/>
                                  <w:sz w:val="20"/>
                                  <w:szCs w:val="20"/>
                                  <w:lang w:val="en-US"/>
                                </w:rPr>
                                <w:t>Q</w:t>
                              </w:r>
                              <w:r>
                                <w:rPr>
                                  <w:rFonts w:ascii="Calibri" w:eastAsia="Times New Roman" w:hAnsi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3_b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4" name="Rectangle 22"/>
                        <wps:cNvSpPr/>
                        <wps:spPr>
                          <a:xfrm>
                            <a:off x="718623" y="2490404"/>
                            <a:ext cx="997736" cy="321507"/>
                          </a:xfrm>
                          <a:prstGeom prst="wedgeRectCallout">
                            <a:avLst>
                              <a:gd name="adj1" fmla="val 102581"/>
                              <a:gd name="adj2" fmla="val -254798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543CA" w:rsidRPr="008F37FA" w:rsidRDefault="002543CA" w:rsidP="00D0449C">
                              <w:pPr>
                                <w:rPr>
                                  <w:rFonts w:cstheme="minorHAnsi"/>
                                </w:rPr>
                              </w:pPr>
                              <w:r>
                                <w:rPr>
                                  <w:rFonts w:cstheme="minorHAnsi"/>
                                </w:rPr>
                                <w:t>V</w:t>
                              </w:r>
                              <w:r w:rsidRPr="008F37FA">
                                <w:rPr>
                                  <w:rFonts w:cstheme="minorHAnsi"/>
                                  <w:vertAlign w:val="subscript"/>
                                </w:rPr>
                                <w:t>1</w:t>
                              </w:r>
                              <w:r>
                                <w:rPr>
                                  <w:rFonts w:cstheme="minorHAnsi"/>
                                </w:rPr>
                                <w:t>=</w:t>
                              </w:r>
                              <w:r w:rsidRPr="008F37FA">
                                <w:rPr>
                                  <w:rFonts w:cstheme="minorHAnsi"/>
                                </w:rPr>
                                <w:t>V</w:t>
                              </w:r>
                              <w:r w:rsidRPr="007B23B4">
                                <w:rPr>
                                  <w:rFonts w:cstheme="minorHAnsi"/>
                                  <w:vertAlign w:val="subscript"/>
                                </w:rPr>
                                <w:t>cyl1</w:t>
                              </w:r>
                              <w:r w:rsidRPr="008F37FA">
                                <w:rPr>
                                  <w:rFonts w:cstheme="minorHAnsi"/>
                                </w:rPr>
                                <w:t>+</w:t>
                              </w:r>
                              <w:r>
                                <w:rPr>
                                  <w:rFonts w:cstheme="minorHAnsi"/>
                                </w:rPr>
                                <w:t>V</w:t>
                              </w:r>
                              <w:r w:rsidRPr="008F37FA">
                                <w:rPr>
                                  <w:rFonts w:cstheme="minorHAnsi"/>
                                  <w:vertAlign w:val="subscript"/>
                                </w:rPr>
                                <w:t>m</w:t>
                              </w:r>
                              <w:r>
                                <w:rPr>
                                  <w:rFonts w:cstheme="minorHAnsi"/>
                                  <w:vertAlign w:val="subscript"/>
                                </w:rPr>
                                <w:t>cyl_1</w:t>
                              </w:r>
                              <w:r w:rsidRPr="00AF4882">
                                <w:rPr>
                                  <w:rFonts w:cstheme="minorHAns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" name="Connecteur droit 435"/>
                        <wps:cNvCnPr/>
                        <wps:spPr>
                          <a:xfrm>
                            <a:off x="2412256" y="1635345"/>
                            <a:ext cx="0" cy="16975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6" name="Rectangle 80"/>
                        <wps:cNvSpPr/>
                        <wps:spPr>
                          <a:xfrm>
                            <a:off x="1834569" y="2495235"/>
                            <a:ext cx="1449703" cy="316676"/>
                          </a:xfrm>
                          <a:prstGeom prst="wedgeRectCallout">
                            <a:avLst>
                              <a:gd name="adj1" fmla="val -10701"/>
                              <a:gd name="adj2" fmla="val -261086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543CA" w:rsidRPr="00AF4882" w:rsidRDefault="002543CA" w:rsidP="00D0449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5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=V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cyl1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+ 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mcyl_1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 xml:space="preserve"> + 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mcyl_2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  <w:p w:rsidR="002543CA" w:rsidRPr="00AF4882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Rectangle 81"/>
                        <wps:cNvSpPr/>
                        <wps:spPr>
                          <a:xfrm>
                            <a:off x="3324611" y="2490405"/>
                            <a:ext cx="1821569" cy="321506"/>
                          </a:xfrm>
                          <a:prstGeom prst="wedgeRectCallout">
                            <a:avLst>
                              <a:gd name="adj1" fmla="val -51176"/>
                              <a:gd name="adj2" fmla="val -25545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543CA" w:rsidRPr="00AF4882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6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= 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mcyl_1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 xml:space="preserve"> + 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mcyl_2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 xml:space="preserve"> + 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cyl2</w:t>
                              </w:r>
                            </w:p>
                            <w:p w:rsidR="002543CA" w:rsidRPr="00AF4882" w:rsidRDefault="002543CA" w:rsidP="00D0449C">
                              <w:pPr>
                                <w:pStyle w:val="NormalWeb"/>
                                <w:spacing w:before="0" w:beforeAutospacing="0" w:after="0" w:afterAutospacing="0" w:line="276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rFonts w:eastAsia="Times New Roman"/>
                                  <w:lang w:val="en-US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8" name="Rectangle 82"/>
                        <wps:cNvSpPr/>
                        <wps:spPr>
                          <a:xfrm>
                            <a:off x="242864" y="2045799"/>
                            <a:ext cx="719105" cy="300985"/>
                          </a:xfrm>
                          <a:prstGeom prst="wedgeRectCallout">
                            <a:avLst>
                              <a:gd name="adj1" fmla="val 53977"/>
                              <a:gd name="adj2" fmla="val -117826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>= V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position w:val="-5"/>
                                  <w:sz w:val="20"/>
                                  <w:szCs w:val="20"/>
                                  <w:vertAlign w:val="subscript"/>
                                  <w:lang w:val="en-US"/>
                                </w:rPr>
                                <w:t>mcyl_1</w:t>
                              </w:r>
                              <w:r>
                                <w:rPr>
                                  <w:rFonts w:ascii="Calibri" w:eastAsia="Times New Roman" w:hAnsi="Calibri" w:cs="Calibri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9" name="Connecteur droit 439"/>
                        <wps:cNvCnPr/>
                        <wps:spPr>
                          <a:xfrm>
                            <a:off x="3284272" y="1635345"/>
                            <a:ext cx="0" cy="158585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0" name="Rectangle 440"/>
                        <wps:cNvSpPr>
                          <a:spLocks noChangeArrowheads="1"/>
                        </wps:cNvSpPr>
                        <wps:spPr bwMode="auto">
                          <a:xfrm>
                            <a:off x="2397544" y="1137665"/>
                            <a:ext cx="297815" cy="28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120" w:beforeAutospacing="0" w:after="0" w:afterAutospacing="0" w:line="276" w:lineRule="auto"/>
                              </w:pPr>
                              <w:r>
                                <w:rPr>
                                  <w:rFonts w:ascii="Calibri" w:eastAsia="Times New Roman" w:hAnsi="Calibri"/>
                                  <w:sz w:val="16"/>
                                  <w:szCs w:val="16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Rectangle 441"/>
                        <wps:cNvSpPr>
                          <a:spLocks noChangeArrowheads="1"/>
                        </wps:cNvSpPr>
                        <wps:spPr bwMode="auto">
                          <a:xfrm>
                            <a:off x="3081766" y="1260015"/>
                            <a:ext cx="297815" cy="28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120" w:beforeAutospacing="0" w:after="0" w:afterAutospacing="0" w:line="276" w:lineRule="auto"/>
                              </w:pPr>
                              <w:r>
                                <w:rPr>
                                  <w:rFonts w:ascii="Calibri" w:eastAsia="Times New Roman" w:hAnsi="Calibri"/>
                                  <w:sz w:val="16"/>
                                  <w:szCs w:val="16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Rectangle 442"/>
                        <wps:cNvSpPr>
                          <a:spLocks noChangeArrowheads="1"/>
                        </wps:cNvSpPr>
                        <wps:spPr bwMode="auto">
                          <a:xfrm>
                            <a:off x="3083912" y="1537739"/>
                            <a:ext cx="297815" cy="28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120" w:beforeAutospacing="0" w:after="0" w:afterAutospacing="0" w:line="276" w:lineRule="auto"/>
                              </w:pPr>
                              <w:r>
                                <w:rPr>
                                  <w:rFonts w:ascii="Calibri" w:eastAsia="Times New Roman" w:hAnsi="Calibri"/>
                                  <w:sz w:val="16"/>
                                  <w:szCs w:val="16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Rectangle 443"/>
                        <wps:cNvSpPr>
                          <a:spLocks noChangeArrowheads="1"/>
                        </wps:cNvSpPr>
                        <wps:spPr bwMode="auto">
                          <a:xfrm>
                            <a:off x="2367957" y="1510162"/>
                            <a:ext cx="297815" cy="28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543CA" w:rsidRDefault="002543CA" w:rsidP="00D0449C">
                              <w:pPr>
                                <w:pStyle w:val="NormalWeb"/>
                                <w:spacing w:before="120" w:beforeAutospacing="0" w:after="0" w:afterAutospacing="0" w:line="276" w:lineRule="auto"/>
                              </w:pPr>
                              <w:r>
                                <w:rPr>
                                  <w:rFonts w:ascii="Calibri" w:eastAsia="Times New Roman" w:hAnsi="Calibri"/>
                                  <w:sz w:val="16"/>
                                  <w:szCs w:val="16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D45743" id="Zone de dessin 446" o:spid="_x0000_s1204" editas="canvas" style="position:absolute;left:0;text-align:left;margin-left:10.2pt;margin-top:6.4pt;width:439.9pt;height:229.7pt;z-index:-251418112" coordsize="55867,29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">
                <v:shape id="_x0000_s1205" type="#_x0000_t75" style="position:absolute;width:55867;height:29171;visibility:visible;mso-wrap-style:square">
                  <v:fill o:detectmouseclick="t"/>
                  <v:path o:connecttype="none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206" type="#_x0000_t32" style="position:absolute;left:7969;top:1843;width:48;height:1609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">
                  <v:stroke endarrow="block"/>
                </v:shape>
                <v:shape id="AutoShape 5" o:spid="_x0000_s1207" type="#_x0000_t32" style="position:absolute;left:8017;top:17923;width:27396;height: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">
                  <v:stroke endarrow="block"/>
                </v:shape>
                <v:shape id="Arc 6" o:spid="_x0000_s1208" style="position:absolute;left:10153;top:11528;width:12954;height:4739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" path="m-1,nfc11929,,21600,9670,21600,21600em-1,nsc11929,,21600,9670,21600,21600l,21600,-1,xe" filled="f" strokeweight=".5pt">
                  <v:stroke startarrow="oval" startarrowwidth="narrow" startarrowlength="short" endarrow="oval" endarrowwidth="narrow" endarrowlength="short"/>
                  <v:path arrowok="t" o:extrusionok="f" o:connecttype="custom" o:connectlocs="0,0;1295403,473920;0,473920" o:connectangles="0,0,0"/>
                </v:shape>
                <v:shape id="AutoShape 10" o:spid="_x0000_s1209" type="#_x0000_t32" style="position:absolute;left:23109;top:13307;width:0;height:304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"/>
                <v:shape id="AutoShape 11" o:spid="_x0000_s1210" type="#_x0000_t32" style="position:absolute;left:10153;top:11528;width:8;height:63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">
                  <v:stroke dashstyle="dash"/>
                </v:shape>
                <v:shape id="AutoShape 12" o:spid="_x0000_s1211" type="#_x0000_t32" style="position:absolute;left:8152;top:16110;width:24690;height:2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">
                  <v:stroke dashstyle="dash"/>
                </v:shape>
                <v:shape id="AutoShape 13" o:spid="_x0000_s1212" type="#_x0000_t32" style="position:absolute;left:5784;top:7075;width:4369;height:4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" strokecolor="red" strokeweight="1.75pt">
                  <v:stroke endarrow="block"/>
                </v:shape>
                <v:shape id="AutoShape 14" o:spid="_x0000_s1213" type="#_x0000_t32" style="position:absolute;left:22627;top:15083;width:2112;height: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" strokecolor="red" strokeweight="1.75pt">
                  <v:stroke endarrow="block"/>
                </v:shape>
                <v:rect id="_x0000_s1214" style="position:absolute;left:5048;top:503;width:2969;height:2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" filled="f" stroked="f">
                  <v:textbox>
                    <w:txbxContent>
                      <w:p w:rsidR="002543CA" w:rsidRDefault="002543CA" w:rsidP="00D0449C">
                        <w:r>
                          <w:t>P</w:t>
                        </w:r>
                      </w:p>
                    </w:txbxContent>
                  </v:textbox>
                </v:rect>
                <v:rect id="_x0000_s1215" style="position:absolute;left:35413;top:15613;width:2976;height:2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" filled="f" stroked="f">
                  <v:textbox>
                    <w:txbxContent>
                      <w:p w:rsidR="002543CA" w:rsidRDefault="002543CA" w:rsidP="00D0449C">
                        <w:pPr>
                          <w:spacing w:before="120"/>
                        </w:pPr>
                        <w:r>
                          <w:t>V</w:t>
                        </w:r>
                      </w:p>
                    </w:txbxContent>
                  </v:textbox>
                </v:rect>
                <v:rect id="Rectangle 18" o:spid="_x0000_s1216" style="position:absolute;left:3202;top:4785;width:6959;height:2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" filled="f" stroked="f">
                  <v:textbox>
                    <w:txbxContent>
                      <w:p w:rsidR="002543CA" w:rsidRDefault="002543CA" w:rsidP="00D0449C">
                        <w:r>
                          <w:t>Q</w:t>
                        </w:r>
                        <w:r w:rsidRPr="00AD0A2E">
                          <w:rPr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rect>
                <v:rect id="Rectangle 20" o:spid="_x0000_s1217" style="position:absolute;left:20007;top:13364;width:4465;height:2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" filled="f" stroked="f">
                  <v:textbox>
                    <w:txbxContent>
                      <w:p w:rsidR="002543CA" w:rsidRDefault="002543CA" w:rsidP="00D0449C">
                        <w:r w:rsidRPr="00013211">
                          <w:t>Q</w:t>
                        </w:r>
                        <w:r w:rsidRPr="00AD0A2E">
                          <w:rPr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rect>
                <v:shape id="AutoShape 23" o:spid="_x0000_s1218" type="#_x0000_t32" style="position:absolute;left:23099;top:16267;width:8;height:1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">
                  <v:stroke dashstyle="dash"/>
                </v:shape>
                <v:rect id="Rectangle 24" o:spid="_x0000_s1219" style="position:absolute;left:21072;top:15027;width:2976;height:2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" filled="f" stroked="f">
                  <v:textbox>
                    <w:txbxContent>
                      <w:p w:rsidR="002543CA" w:rsidRPr="005325BB" w:rsidRDefault="002543CA" w:rsidP="00D0449C">
                        <w:pPr>
                          <w:spacing w:before="120"/>
                          <w:rPr>
                            <w:sz w:val="16"/>
                            <w:szCs w:val="16"/>
                          </w:rPr>
                        </w:pPr>
                        <w:r w:rsidRPr="005325BB">
                          <w:rPr>
                            <w:sz w:val="16"/>
                            <w:szCs w:val="16"/>
                          </w:rPr>
                          <w:t>1</w:t>
                        </w:r>
                      </w:p>
                    </w:txbxContent>
                  </v:textbox>
                </v:rect>
                <v:rect id="Rectangle 25" o:spid="_x0000_s1220" style="position:absolute;left:8239;top:10459;width:2985;height:2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" filled="f" stroked="f">
                  <v:textbox>
                    <w:txbxContent>
                      <w:p w:rsidR="002543CA" w:rsidRPr="005325BB" w:rsidRDefault="002543CA" w:rsidP="00D0449C">
                        <w:pPr>
                          <w:spacing w:before="12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</w:t>
                        </w:r>
                      </w:p>
                    </w:txbxContent>
                  </v:textbox>
                </v:rect>
                <v:rect id="Rectangle 26" o:spid="_x0000_s1221" style="position:absolute;left:8433;top:965;width:2984;height:2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" filled="f" stroked="f">
                  <v:textbox>
                    <w:txbxContent>
                      <w:p w:rsidR="002543CA" w:rsidRPr="005325BB" w:rsidRDefault="002543CA" w:rsidP="00D0449C">
                        <w:pPr>
                          <w:spacing w:before="12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3</w:t>
                        </w:r>
                      </w:p>
                    </w:txbxContent>
                  </v:textbox>
                </v:rect>
                <v:rect id="Rectangle 27" o:spid="_x0000_s1222" style="position:absolute;left:21755;top:10524;width:2984;height:2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" filled="f" stroked="f">
                  <v:textbox>
                    <w:txbxContent>
                      <w:p w:rsidR="002543CA" w:rsidRPr="005325BB" w:rsidRDefault="002543CA" w:rsidP="00D0449C">
                        <w:pPr>
                          <w:spacing w:before="120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4</w:t>
                        </w:r>
                      </w:p>
                    </w:txbxContent>
                  </v:textbox>
                </v:rect>
                <v:line id="Connecteur droit 423" o:spid="_x0000_s1223" style="position:absolute;flip:y;visibility:visible;mso-wrap-style:square" from="10153,2384" to="10161,11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" strokecolor="black [3213]" strokeweight=".5pt">
                  <v:stroke startarrow="oval" startarrowwidth="narrow" startarrowlength="short" endarrow="oval" endarrowwidth="narrow" endarrowlength="short"/>
                </v:line>
                <v:shape id="Arc 15" o:spid="_x0000_s1224" style="position:absolute;left:7663;top:5968;width:16599;height:6217;rotation:-9928252fd;visibility:visible;mso-wrap-style:square;v-text-anchor:middle" coordsize="1659855,621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" path="m674984,nsc1050054,,1312485,320252,1312485,600925r-679125,c644710,408104,648867,403155,660217,210334l674984,xem,280206nfc367952,203587,1407647,236591,1659855,621743e" filled="f" strokeweight=".5pt">
                  <v:stroke startarrow="oval" startarrowwidth="narrow" startarrowlength="short" endarrow="oval" endarrowwidth="narrow" endarrowlength="short"/>
                  <v:path arrowok="t" o:connecttype="custom" o:connectlocs="0,280206;1659855,621743" o:connectangles="0,0"/>
                </v:shape>
                <v:shape id="Arc 16" o:spid="_x0000_s1225" style="position:absolute;left:24102;top:13678;width:8687;height:2133;rotation:-10200400fd;visibility:visible;mso-wrap-style:square;v-text-anchor:middle" coordsize="849655,224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" path="m220812,45068nsc357474,45068,516270,119272,598971,143659l243191,136159,220812,45068xem,224907nfc276859,99605,766954,-21227,849655,3160e" filled="f" strokeweight=".5pt">
                  <v:stroke startarrow="oval" startarrowwidth="narrow" startarrowlength="short" endarrow="oval" endarrowwidth="narrow" endarrowlength="short"/>
                  <v:path arrowok="t" o:connecttype="custom" o:connectlocs="0,213353;868723,2998" o:connectangles="0,0"/>
                </v:shape>
                <v:line id="Connecteur droit 426" o:spid="_x0000_s1226" style="position:absolute;visibility:visible;mso-wrap-style:square" from="23167,13307" to="23167,13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" strokeweight=".5pt">
                  <v:stroke startarrow="oval" startarrowwidth="narrow" startarrowlength="short" endarrow="oval" endarrowwidth="narrow" endarrowlength="short"/>
                </v:line>
                <v:line id="Connecteur droit 427" o:spid="_x0000_s1227" style="position:absolute;visibility:visible;mso-wrap-style:square" from="32842,15487" to="32842,16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" strokeweight=".5pt">
                  <v:stroke startarrow="oval" startarrowwidth="narrow" startarrowlength="short" endarrow="oval" endarrowwidth="narrow" endarrowlength="short"/>
                </v:line>
                <v:shape id="AutoShape 10" o:spid="_x0000_s1228" type="#_x0000_t32" style="position:absolute;left:24122;top:13864;width:0;height:24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"/>
                <v:line id="Connecteur droit 429" o:spid="_x0000_s1229" style="position:absolute;flip:x y;visibility:visible;mso-wrap-style:square" from="24122,16267" to="32842,16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" strokeweight=".5pt">
                  <v:stroke startarrow="oval" startarrowwidth="narrow" startarrowlength="short" endarrow="oval" endarrowwidth="narrow" endarrowlength="short"/>
                </v:line>
                <v:shape id="AutoShape 14" o:spid="_x0000_s1230" type="#_x0000_t32" style="position:absolute;left:32842;top:15983;width:13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" strokecolor="red" strokeweight="1.75pt">
                  <v:stroke endarrow="block"/>
                </v:shape>
                <v:shape id="AutoShape 14" o:spid="_x0000_s1231" type="#_x0000_t32" style="position:absolute;left:28321;top:16353;width:0;height:115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" strokecolor="red" strokeweight="1.75pt">
                  <v:stroke endarrow="block"/>
                </v:shape>
                <v:rect id="Rectangle 432" o:spid="_x0000_s1232" style="position:absolute;left:34527;top:14663;width:4464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" filled="f" stroked="f">
                  <v:textbox inset="0,0,0,0"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</w:pPr>
                        <w:r>
                          <w:rPr>
                            <w:rFonts w:ascii="Calibri" w:eastAsia="Times New Roman" w:hAnsi="Calibri"/>
                            <w:sz w:val="20"/>
                            <w:szCs w:val="20"/>
                            <w:lang w:val="en-US"/>
                          </w:rPr>
                          <w:t>Q</w:t>
                        </w:r>
                        <w:r>
                          <w:rPr>
                            <w:rFonts w:ascii="Calibri" w:eastAsia="Times New Roman" w:hAnsi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3_a</w:t>
                        </w:r>
                      </w:p>
                    </w:txbxContent>
                  </v:textbox>
                </v:rect>
                <v:rect id="Rectangle 433" o:spid="_x0000_s1233" style="position:absolute;left:26953;top:18050;width:4464;height:28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" filled="f" stroked="f">
                  <v:textbox inset="0,0,0,0"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</w:pPr>
                        <w:r>
                          <w:rPr>
                            <w:rFonts w:ascii="Calibri" w:eastAsia="Times New Roman" w:hAnsi="Calibri"/>
                            <w:sz w:val="20"/>
                            <w:szCs w:val="20"/>
                            <w:lang w:val="en-US"/>
                          </w:rPr>
                          <w:t>Q</w:t>
                        </w:r>
                        <w:r>
                          <w:rPr>
                            <w:rFonts w:ascii="Calibri" w:eastAsia="Times New Roman" w:hAnsi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3_b</w:t>
                        </w:r>
                      </w:p>
                    </w:txbxContent>
                  </v:textbox>
                </v:rect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Rectangle 22" o:spid="_x0000_s1234" type="#_x0000_t61" style="position:absolute;left:7186;top:24904;width:9977;height:3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" adj="32957,-44236" filled="f">
                  <v:textbox>
                    <w:txbxContent>
                      <w:p w:rsidR="002543CA" w:rsidRPr="008F37FA" w:rsidRDefault="002543CA" w:rsidP="00D0449C">
                        <w:pPr>
                          <w:rPr>
                            <w:rFonts w:cstheme="minorHAnsi"/>
                          </w:rPr>
                        </w:pPr>
                        <w:r>
                          <w:rPr>
                            <w:rFonts w:cstheme="minorHAnsi"/>
                          </w:rPr>
                          <w:t>V</w:t>
                        </w:r>
                        <w:r w:rsidRPr="008F37FA">
                          <w:rPr>
                            <w:rFonts w:cstheme="minorHAnsi"/>
                            <w:vertAlign w:val="subscript"/>
                          </w:rPr>
                          <w:t>1</w:t>
                        </w:r>
                        <w:r>
                          <w:rPr>
                            <w:rFonts w:cstheme="minorHAnsi"/>
                          </w:rPr>
                          <w:t>=</w:t>
                        </w:r>
                        <w:r w:rsidRPr="008F37FA">
                          <w:rPr>
                            <w:rFonts w:cstheme="minorHAnsi"/>
                          </w:rPr>
                          <w:t>V</w:t>
                        </w:r>
                        <w:r w:rsidRPr="007B23B4">
                          <w:rPr>
                            <w:rFonts w:cstheme="minorHAnsi"/>
                            <w:vertAlign w:val="subscript"/>
                          </w:rPr>
                          <w:t>cyl1</w:t>
                        </w:r>
                        <w:r w:rsidRPr="008F37FA">
                          <w:rPr>
                            <w:rFonts w:cstheme="minorHAnsi"/>
                          </w:rPr>
                          <w:t>+</w:t>
                        </w:r>
                        <w:r>
                          <w:rPr>
                            <w:rFonts w:cstheme="minorHAnsi"/>
                          </w:rPr>
                          <w:t>V</w:t>
                        </w:r>
                        <w:r w:rsidRPr="008F37FA">
                          <w:rPr>
                            <w:rFonts w:cstheme="minorHAnsi"/>
                            <w:vertAlign w:val="subscript"/>
                          </w:rPr>
                          <w:t>m</w:t>
                        </w:r>
                        <w:r>
                          <w:rPr>
                            <w:rFonts w:cstheme="minorHAnsi"/>
                            <w:vertAlign w:val="subscript"/>
                          </w:rPr>
                          <w:t>cyl_1</w:t>
                        </w:r>
                        <w:r w:rsidRPr="00AF4882">
                          <w:rPr>
                            <w:rFonts w:cstheme="minorHAnsi"/>
                          </w:rPr>
                          <w:t xml:space="preserve"> </w:t>
                        </w:r>
                      </w:p>
                    </w:txbxContent>
                  </v:textbox>
                </v:shape>
                <v:line id="Connecteur droit 435" o:spid="_x0000_s1235" style="position:absolute;visibility:visible;mso-wrap-style:square" from="24122,16353" to="24122,18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" strokecolor="black [3213]">
                  <v:stroke dashstyle="dash"/>
                </v:line>
                <v:shape id="Rectangle 80" o:spid="_x0000_s1236" type="#_x0000_t61" style="position:absolute;left:18345;top:24952;width:14497;height:31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" adj="8489,-45595" filled="f">
                  <v:textbox>
                    <w:txbxContent>
                      <w:p w:rsidR="002543CA" w:rsidRPr="00AF4882" w:rsidRDefault="002543CA" w:rsidP="00D0449C">
                        <w:pPr>
                          <w:pStyle w:val="NormalWeb"/>
                          <w:spacing w:before="0" w:beforeAutospacing="0" w:after="0" w:afterAutospacing="0"/>
                          <w:rPr>
                            <w:lang w:val="en-US"/>
                          </w:rPr>
                        </w:pP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5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=V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cyl1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+ 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mcyl_1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 xml:space="preserve"> + 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mcyl_2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  <w:p w:rsidR="002543CA" w:rsidRPr="00AF4882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Rectangle 81" o:spid="_x0000_s1237" type="#_x0000_t61" style="position:absolute;left:33246;top:24904;width:18215;height:3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" adj="-254,-44379" filled="f">
                  <v:textbox>
                    <w:txbxContent>
                      <w:p w:rsidR="002543CA" w:rsidRPr="00AF4882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rPr>
                            <w:lang w:val="en-US"/>
                          </w:rPr>
                        </w:pP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6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= 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mcyl_1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 xml:space="preserve"> + 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mcyl_2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 xml:space="preserve"> + 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cyl2</w:t>
                        </w:r>
                      </w:p>
                      <w:p w:rsidR="002543CA" w:rsidRPr="00AF4882" w:rsidRDefault="002543CA" w:rsidP="00D0449C">
                        <w:pPr>
                          <w:pStyle w:val="NormalWeb"/>
                          <w:spacing w:before="0" w:beforeAutospacing="0" w:after="0" w:afterAutospacing="0" w:line="276" w:lineRule="auto"/>
                          <w:rPr>
                            <w:lang w:val="en-US"/>
                          </w:rPr>
                        </w:pPr>
                        <w:r>
                          <w:rPr>
                            <w:rFonts w:eastAsia="Times New Roman"/>
                            <w:lang w:val="en-US"/>
                          </w:rPr>
                          <w:t> </w:t>
                        </w:r>
                      </w:p>
                    </w:txbxContent>
                  </v:textbox>
                </v:shape>
                <v:shape id="Rectangle 82" o:spid="_x0000_s1238" type="#_x0000_t61" style="position:absolute;left:2428;top:20457;width:7191;height:30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" adj="22459,-14650" filled="f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2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>= V</w:t>
                        </w:r>
                        <w:r>
                          <w:rPr>
                            <w:rFonts w:ascii="Calibri" w:eastAsia="Times New Roman" w:hAnsi="Calibri" w:cs="Calibri"/>
                            <w:position w:val="-5"/>
                            <w:sz w:val="20"/>
                            <w:szCs w:val="20"/>
                            <w:vertAlign w:val="subscript"/>
                            <w:lang w:val="en-US"/>
                          </w:rPr>
                          <w:t>mcyl_1</w:t>
                        </w:r>
                        <w: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shape>
                <v:line id="Connecteur droit 439" o:spid="_x0000_s1239" style="position:absolute;visibility:visible;mso-wrap-style:square" from="32842,16353" to="32842,17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" strokecolor="black [3213]">
                  <v:stroke dashstyle="dash"/>
                </v:line>
                <v:rect id="Rectangle 440" o:spid="_x0000_s1240" style="position:absolute;left:23975;top:11376;width:2978;height:2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" filled="f" stroked="f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120" w:beforeAutospacing="0" w:after="0" w:afterAutospacing="0" w:line="276" w:lineRule="auto"/>
                        </w:pPr>
                        <w:r>
                          <w:rPr>
                            <w:rFonts w:ascii="Calibri" w:eastAsia="Times New Roman" w:hAnsi="Calibri"/>
                            <w:sz w:val="16"/>
                            <w:szCs w:val="16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441" o:spid="_x0000_s1241" style="position:absolute;left:30817;top:12600;width:2978;height:2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" filled="f" stroked="f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120" w:beforeAutospacing="0" w:after="0" w:afterAutospacing="0" w:line="276" w:lineRule="auto"/>
                        </w:pPr>
                        <w:r>
                          <w:rPr>
                            <w:rFonts w:ascii="Calibri" w:eastAsia="Times New Roman" w:hAnsi="Calibri"/>
                            <w:sz w:val="16"/>
                            <w:szCs w:val="16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442" o:spid="_x0000_s1242" style="position:absolute;left:30839;top:15377;width:2978;height:2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" filled="f" stroked="f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120" w:beforeAutospacing="0" w:after="0" w:afterAutospacing="0" w:line="276" w:lineRule="auto"/>
                        </w:pPr>
                        <w:r>
                          <w:rPr>
                            <w:rFonts w:ascii="Calibri" w:eastAsia="Times New Roman" w:hAnsi="Calibri"/>
                            <w:sz w:val="16"/>
                            <w:szCs w:val="16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443" o:spid="_x0000_s1243" style="position:absolute;left:23679;top:15101;width:2978;height:2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" filled="f" stroked="f">
                  <v:textbox>
                    <w:txbxContent>
                      <w:p w:rsidR="002543CA" w:rsidRDefault="002543CA" w:rsidP="00D0449C">
                        <w:pPr>
                          <w:pStyle w:val="NormalWeb"/>
                          <w:spacing w:before="120" w:beforeAutospacing="0" w:after="0" w:afterAutospacing="0" w:line="276" w:lineRule="auto"/>
                        </w:pPr>
                        <w:r>
                          <w:rPr>
                            <w:rFonts w:ascii="Calibri" w:eastAsia="Times New Roman" w:hAnsi="Calibri"/>
                            <w:sz w:val="16"/>
                            <w:szCs w:val="16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 w:rsidRPr="00AD0A2E">
        <w:t>Gaz parfaits assimilés à l’air.</w:t>
      </w:r>
    </w:p>
    <w:p w:rsidR="00D0449C" w:rsidRDefault="00D0449C" w:rsidP="00D0449C">
      <w:pPr>
        <w:pStyle w:val="Puce1"/>
      </w:pPr>
      <w:r>
        <w:t>Cylindres 1 et 3 :</w:t>
      </w:r>
    </w:p>
    <w:p w:rsidR="00D0449C" w:rsidRDefault="00D0449C" w:rsidP="00D0449C">
      <w:pPr>
        <w:pStyle w:val="Puce2"/>
      </w:pPr>
      <w:proofErr w:type="gramStart"/>
      <w:r>
        <w:t>o</w:t>
      </w:r>
      <w:r w:rsidRPr="00AD0A2E">
        <w:t>n</w:t>
      </w:r>
      <w:proofErr w:type="gramEnd"/>
      <w:r w:rsidRPr="00AD0A2E">
        <w:t xml:space="preserve"> considère un cycle Beau de Rochas classique. </w:t>
      </w:r>
    </w:p>
    <w:p w:rsidR="00D0449C" w:rsidRDefault="00D0449C" w:rsidP="00D0449C">
      <w:pPr>
        <w:pStyle w:val="Puce1"/>
      </w:pPr>
      <w:r>
        <w:t xml:space="preserve">Cylindre 2 : </w:t>
      </w:r>
    </w:p>
    <w:p w:rsidR="00D0449C" w:rsidRPr="00AC66CB" w:rsidRDefault="00D0449C" w:rsidP="00D0449C">
      <w:pPr>
        <w:pStyle w:val="Puce2"/>
      </w:pPr>
      <w:r>
        <w:t xml:space="preserve">L’énergie perdue par le cycle BdR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 w:rsidRPr="00AC66CB">
        <w:t xml:space="preserve"> est “transmise” au cycle du cylind</w:t>
      </w:r>
      <w:r>
        <w:t>r</w:t>
      </w:r>
      <w:r w:rsidRPr="00AC66CB">
        <w:t>e 2.</w:t>
      </w:r>
    </w:p>
    <w:p w:rsidR="00D0449C" w:rsidRDefault="00D0449C" w:rsidP="00D0449C">
      <w:pPr>
        <w:pStyle w:val="Puce2"/>
      </w:pPr>
      <w:r>
        <w:t>A la fin de la détente du cylindre 1, le volume occupé par les gaz est le volume au-dessus du piston du cylindre 1 plus le volume mort du cylindre 2.</w:t>
      </w:r>
    </w:p>
    <w:p w:rsidR="00D0449C" w:rsidRDefault="00D0449C" w:rsidP="00D0449C">
      <w:pPr>
        <w:pStyle w:val="Puce2"/>
      </w:pPr>
      <w:r>
        <w:t>La masse de gaz alors en œuvre est celle du cylindre 1 plus celle du cylindre 2.</w:t>
      </w:r>
    </w:p>
    <w:p w:rsidR="00D0449C" w:rsidRDefault="00D0449C" w:rsidP="00D0449C">
      <w:pPr>
        <w:pStyle w:val="Puce2"/>
      </w:pPr>
      <w:r>
        <w:t xml:space="preserve">Cette masse subit une détente 5-6, de rapport volumétrique </w:t>
      </w:r>
      <w:r w:rsidRPr="005D4434"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2"/>
              </w:rPr>
            </m:ctrlPr>
          </m:sSubPr>
          <m:e>
            <m:r>
              <w:rPr>
                <w:rFonts w:ascii="Cambria Math" w:hAnsi="Cambria Math"/>
                <w:sz w:val="22"/>
              </w:rPr>
              <m:t>ε</m:t>
            </m:r>
          </m:e>
          <m:sub>
            <m:r>
              <w:rPr>
                <w:rFonts w:ascii="Cambria Math" w:hAnsi="Cambria Math"/>
                <w:sz w:val="22"/>
              </w:rPr>
              <m:t>cyl2_eff</m:t>
            </m:r>
          </m:sub>
        </m:sSub>
        <m:r>
          <w:rPr>
            <w:rFonts w:ascii="Cambria Math" w:hAnsi="Cambria Math"/>
            <w:sz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22"/>
                  </w:rPr>
                  <m:t>6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22"/>
                  </w:rPr>
                  <m:t>5</m:t>
                </m:r>
              </m:sub>
            </m:sSub>
          </m:den>
        </m:f>
      </m:oMath>
    </w:p>
    <w:p w:rsidR="00D0449C" w:rsidRDefault="00D0449C" w:rsidP="00D0449C">
      <w:pPr>
        <w:pStyle w:val="Puce2"/>
      </w:pPr>
      <w:r>
        <w:t xml:space="preserve">L’énergie perdue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 w:rsidRPr="00AC66CB">
        <w:t xml:space="preserve"> correspond à l’énergie de l’isochore 8-5.</w:t>
      </w:r>
    </w:p>
    <w:p w:rsidR="00D0449C" w:rsidRDefault="00D0449C" w:rsidP="00D0449C">
      <w:pPr>
        <w:pStyle w:val="Puce2"/>
      </w:pPr>
      <w:r>
        <w:t xml:space="preserve">En fin d’échappement du cylindre 2, on est à la température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8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=298 K</m:t>
        </m:r>
      </m:oMath>
      <w:r>
        <w:t>.</w:t>
      </w:r>
    </w:p>
    <w:p w:rsidR="00D0449C" w:rsidRDefault="00D0449C" w:rsidP="00D0449C">
      <w:pPr>
        <w:pStyle w:val="Puce2"/>
      </w:pPr>
      <w:r>
        <w:t>Le rapport volumétrique de détente effectif est :</w:t>
      </w:r>
    </w:p>
    <w:p w:rsidR="00D0449C" w:rsidRDefault="009263CF" w:rsidP="00D0449C">
      <w:pPr>
        <w:jc w:val="center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ε</m:t>
            </m:r>
          </m:e>
          <m:sub>
            <m:r>
              <w:rPr>
                <w:rFonts w:ascii="Cambria Math" w:hAnsi="Cambria Math"/>
                <w:sz w:val="22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  <w:sz w:val="22"/>
              </w:rPr>
              <m:t>2_</m:t>
            </m:r>
            <m:r>
              <w:rPr>
                <w:rFonts w:ascii="Cambria Math" w:hAnsi="Cambria Math"/>
                <w:sz w:val="22"/>
              </w:rPr>
              <m:t>eff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6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mcyl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_2</m:t>
                </m:r>
              </m:sub>
            </m:sSub>
          </m:den>
        </m:f>
      </m:oMath>
      <w:r w:rsidR="00D0449C">
        <w:t xml:space="preserve"> , soit </w:t>
      </w:r>
      <m:oMath>
        <m:r>
          <m:rPr>
            <m:sty m:val="p"/>
          </m:rPr>
          <w:rPr>
            <w:rFonts w:ascii="Cambria Math" w:hAnsi="Cambria Math"/>
          </w:rPr>
          <m:t>∆</m:t>
        </m:r>
        <m:r>
          <w:rPr>
            <w:rFonts w:ascii="Cambria Math" w:hAnsi="Cambria Math"/>
          </w:rPr>
          <m:t>V</m:t>
        </m:r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</m:oMath>
    </w:p>
    <w:p w:rsidR="00D0449C" w:rsidRDefault="00D0449C">
      <w:pPr>
        <w:spacing w:before="200" w:after="200" w:line="276" w:lineRule="auto"/>
        <w:rPr>
          <w:b/>
          <w:u w:val="single"/>
          <w:lang w:eastAsia="fr-FR"/>
        </w:rPr>
      </w:pPr>
      <w:r>
        <w:br w:type="page"/>
      </w:r>
    </w:p>
    <w:p w:rsidR="00D0449C" w:rsidRDefault="00D0449C" w:rsidP="00D0449C">
      <w:pPr>
        <w:pStyle w:val="para1"/>
        <w:numPr>
          <w:ilvl w:val="2"/>
          <w:numId w:val="7"/>
        </w:numPr>
      </w:pPr>
      <w:bookmarkStart w:id="28" w:name="_Toc503175534"/>
      <w:r>
        <w:lastRenderedPageBreak/>
        <w:t>Approche globale</w:t>
      </w:r>
      <w:bookmarkEnd w:id="28"/>
    </w:p>
    <w:p w:rsidR="00D0449C" w:rsidRDefault="00D0449C" w:rsidP="00D0449C">
      <w:pPr>
        <w:pStyle w:val="Puce1"/>
      </w:pPr>
      <w:r w:rsidRPr="001A0069">
        <w:t>L’application du premier principe nous donne</w:t>
      </w:r>
      <w:r>
        <w:t> :</w:t>
      </w:r>
    </w:p>
    <w:p w:rsidR="00D0449C" w:rsidRDefault="00D0449C" w:rsidP="00D0449C">
      <w:pPr>
        <w:pStyle w:val="Puce2"/>
      </w:pPr>
      <w:r>
        <w:t xml:space="preserve">Pour le cylindre 1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=0</m:t>
        </m:r>
      </m:oMath>
    </w:p>
    <w:p w:rsidR="00D0449C" w:rsidRDefault="00D0449C" w:rsidP="00D0449C">
      <w:pPr>
        <w:pStyle w:val="Puce2"/>
      </w:pPr>
      <w:r>
        <w:t xml:space="preserve">Pour le cylindre 2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=0</m:t>
        </m:r>
      </m:oMath>
    </w:p>
    <w:p w:rsidR="00D0449C" w:rsidRDefault="00D0449C" w:rsidP="00D0449C">
      <w:pPr>
        <w:pStyle w:val="Puce1"/>
      </w:pPr>
      <w:r>
        <w:t xml:space="preserve">Le rendement du cycle « complet » sera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cycle</m:t>
            </m:r>
            <m:r>
              <m:rPr>
                <m:sty m:val="p"/>
              </m:rPr>
              <w:rPr>
                <w:rFonts w:ascii="Cambria Math" w:hAnsi="Cambria Math"/>
              </w:rPr>
              <m:t>_</m:t>
            </m:r>
            <m:r>
              <w:rPr>
                <w:rFonts w:ascii="Cambria Math" w:hAnsi="Cambria Math"/>
              </w:rPr>
              <m:t>complet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_1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cyc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_2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Q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</m:den>
            </m:f>
          </m:e>
        </m:d>
      </m:oMath>
    </w:p>
    <w:p w:rsidR="00D0449C" w:rsidRDefault="00D0449C" w:rsidP="00D0449C">
      <w:pPr>
        <w:pStyle w:val="Puce1"/>
      </w:pPr>
      <w:r>
        <w:t xml:space="preserve">Résolution : </w:t>
      </w:r>
    </w:p>
    <w:p w:rsidR="00D0449C" w:rsidRDefault="009263CF" w:rsidP="00D0449C">
      <w:pPr>
        <w:pStyle w:val="Puce2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=-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ε</m:t>
                </m:r>
              </m:e>
              <m:sub>
                <m:r>
                  <w:rPr>
                    <w:rFonts w:ascii="Cambria Math" w:hAnsi="Cambria Math"/>
                  </w:rPr>
                  <m:t>cyc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_1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γ</m:t>
                </m:r>
              </m:sup>
            </m:sSubSup>
            <m:r>
              <m:rPr>
                <m:sty m:val="p"/>
              </m:rPr>
              <w:rPr>
                <w:rFonts w:ascii="Cambria Math" w:hAnsi="Cambria Math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</m:oMath>
    </w:p>
    <w:p w:rsidR="00D0449C" w:rsidRDefault="009263CF" w:rsidP="00D0449C">
      <w:pPr>
        <w:pStyle w:val="Puce2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carb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r>
          <w:rPr>
            <w:rFonts w:ascii="Cambria Math" w:hAnsi="Cambria Math"/>
          </w:rPr>
          <m:t>PCI</m:t>
        </m:r>
      </m:oMath>
    </w:p>
    <w:p w:rsidR="00D0449C" w:rsidRDefault="00D0449C" w:rsidP="00D0449C">
      <w:pPr>
        <w:pStyle w:val="Puce2"/>
      </w:pPr>
      <w:r>
        <w:t>Pour le cylindre 2, 2 voies sont possibles :</w:t>
      </w:r>
    </w:p>
    <w:p w:rsidR="00D0449C" w:rsidRDefault="009263CF" w:rsidP="00D0449C">
      <w:pPr>
        <w:pStyle w:val="Puce2"/>
        <w:numPr>
          <w:ilvl w:val="2"/>
          <w:numId w:val="4"/>
        </w:num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  <m:r>
          <m:rPr>
            <m:sty m:val="p"/>
          </m:rPr>
          <w:rPr>
            <w:rFonts w:ascii="Cambria Math" w:hAnsi="Cambria Math"/>
          </w:rPr>
          <m:t>=∆</m:t>
        </m:r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6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8</m:t>
            </m:r>
          </m:sup>
        </m:sSubSup>
        <m:r>
          <m:rPr>
            <m:sty m:val="p"/>
          </m:rPr>
          <w:rPr>
            <w:rFonts w:ascii="Cambria Math" w:hAnsi="Cambria Math"/>
          </w:rPr>
          <m:t>-</m:t>
        </m:r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7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8</m:t>
            </m:r>
          </m:sup>
        </m:sSubSup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6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7</m:t>
                </m:r>
              </m:sub>
            </m:sSub>
          </m:e>
        </m:d>
      </m:oMath>
    </w:p>
    <w:p w:rsidR="00D0449C" w:rsidRDefault="00D0449C" w:rsidP="00D0449C">
      <w:pPr>
        <w:pStyle w:val="Puce2"/>
        <w:numPr>
          <w:ilvl w:val="2"/>
          <w:numId w:val="4"/>
        </w:numPr>
      </w:pPr>
      <w:proofErr w:type="gramStart"/>
      <w:r>
        <w:t>Ou</w:t>
      </w:r>
      <w:proofErr w:type="gramEnd"/>
      <w:r>
        <w:t xml:space="preserve">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nary>
          <m:naryPr>
            <m:limLoc m:val="undOvr"/>
            <m:ctrlPr>
              <w:rPr>
                <w:rFonts w:ascii="Cambria Math" w:hAnsi="Cambria Math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/>
              </w:rPr>
              <m:t>5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6</m:t>
            </m:r>
          </m:sup>
          <m:e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r>
              <w:rPr>
                <w:rFonts w:ascii="Cambria Math" w:hAnsi="Cambria Math"/>
              </w:rPr>
              <m:t>p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r>
              <w:rPr>
                <w:rFonts w:ascii="Cambria Math" w:hAnsi="Cambria Math"/>
              </w:rPr>
              <m:t>dv</m:t>
            </m:r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8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7</m:t>
                    </m:r>
                  </m:sub>
                </m:sSub>
              </m:e>
            </m:d>
          </m:e>
        </m:nary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sz w:val="2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2"/>
                  </w:rPr>
                  <m:t>5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2"/>
              </w:rPr>
              <m:t>.</m:t>
            </m:r>
            <m:sSub>
              <m:sSubPr>
                <m:ctrlPr>
                  <w:rPr>
                    <w:rFonts w:ascii="Cambria Math" w:hAnsi="Cambria Math"/>
                    <w:sz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2"/>
                  </w:rPr>
                  <m:t>5</m:t>
                </m:r>
              </m:sub>
            </m:sSub>
          </m:num>
          <m:den>
            <m:r>
              <w:rPr>
                <w:rFonts w:ascii="Cambria Math" w:hAnsi="Cambria Math"/>
                <w:sz w:val="22"/>
              </w:rPr>
              <m:t>γ</m:t>
            </m:r>
            <m:r>
              <m:rPr>
                <m:sty m:val="p"/>
              </m:rPr>
              <w:rPr>
                <w:rFonts w:ascii="Cambria Math" w:hAnsi="Cambria Math"/>
                <w:sz w:val="22"/>
              </w:rPr>
              <m:t>-1</m:t>
            </m:r>
          </m:den>
        </m:f>
        <m:r>
          <m:rPr>
            <m:sty m:val="p"/>
          </m:rPr>
          <w:rPr>
            <w:rFonts w:ascii="Cambria Math" w:hAnsi="Cambria Math"/>
            <w:sz w:val="22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  <w:sz w:val="22"/>
              </w:rPr>
            </m:ctrlPr>
          </m:dPr>
          <m:e>
            <m:sSubSup>
              <m:sSubSupPr>
                <m:ctrlPr>
                  <w:rPr>
                    <w:rFonts w:ascii="Cambria Math" w:hAnsi="Cambria Math"/>
                    <w:sz w:val="22"/>
                  </w:rPr>
                </m:ctrlPr>
              </m:sSubSupPr>
              <m:e>
                <m:r>
                  <w:rPr>
                    <w:rFonts w:ascii="Cambria Math" w:hAnsi="Cambria Math"/>
                    <w:sz w:val="22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2"/>
                  </w:rPr>
                  <m:t>cyl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2"/>
                  </w:rPr>
                  <m:t>2_</m:t>
                </m:r>
                <m:r>
                  <w:rPr>
                    <w:rFonts w:ascii="Cambria Math" w:hAnsi="Cambria Math"/>
                    <w:sz w:val="22"/>
                  </w:rPr>
                  <m:t>eff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 w:val="22"/>
                  </w:rPr>
                  <m:t>1-</m:t>
                </m:r>
                <m:r>
                  <w:rPr>
                    <w:rFonts w:ascii="Cambria Math" w:hAnsi="Cambria Math"/>
                    <w:sz w:val="22"/>
                  </w:rPr>
                  <m:t>γ</m:t>
                </m:r>
              </m:sup>
            </m:sSubSup>
            <m:r>
              <m:rPr>
                <m:sty m:val="p"/>
              </m:rPr>
              <w:rPr>
                <w:rFonts w:ascii="Cambria Math" w:hAnsi="Cambria Math"/>
                <w:sz w:val="22"/>
              </w:rPr>
              <m:t>-1</m:t>
            </m:r>
          </m:e>
        </m:d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7</m:t>
                </m:r>
              </m:sub>
            </m:sSub>
          </m:e>
        </m:d>
      </m:oMath>
    </w:p>
    <w:p w:rsidR="00D0449C" w:rsidRDefault="00D0449C" w:rsidP="00D0449C">
      <w:pPr>
        <w:pStyle w:val="Puce2"/>
        <w:numPr>
          <w:ilvl w:val="2"/>
          <w:numId w:val="4"/>
        </w:numPr>
      </w:pPr>
      <w:r>
        <w:t>Dans les 2 cas, il faut déterminer les caractéristiques des points 5 et 6.</w:t>
      </w:r>
    </w:p>
    <w:p w:rsidR="00D0449C" w:rsidRPr="00A850F0" w:rsidRDefault="00D0449C" w:rsidP="00D0449C">
      <w:pPr>
        <w:pStyle w:val="para1"/>
        <w:numPr>
          <w:ilvl w:val="2"/>
          <w:numId w:val="7"/>
        </w:numPr>
      </w:pPr>
      <w:bookmarkStart w:id="29" w:name="_Toc503175535"/>
      <w:r>
        <w:t xml:space="preserve">Calcul des masses en œuvre et de l’énergie </w:t>
      </w:r>
      <m:oMath>
        <m:sSub>
          <m:sSubPr>
            <m:ctrlPr>
              <w:rPr>
                <w:rFonts w:ascii="Cambria Math" w:hAnsi="Cambria Math" w:cstheme="minorBidi"/>
                <w:i/>
                <w:u w:val="non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1</m:t>
            </m:r>
          </m:sub>
        </m:sSub>
      </m:oMath>
      <w:bookmarkEnd w:id="29"/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</w:pPr>
      <w:bookmarkStart w:id="30" w:name="_Toc503175536"/>
      <w:r>
        <w:t>Masse en œuvre</w:t>
      </w:r>
      <w:bookmarkEnd w:id="30"/>
    </w:p>
    <w:p w:rsidR="00D0449C" w:rsidRDefault="00D0449C" w:rsidP="00D0449C">
      <w:pPr>
        <w:pStyle w:val="Puce1"/>
      </w:pPr>
      <w:r>
        <w:t xml:space="preserve">Masse en œuvre dans le cycle 1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mcyl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_1</m:t>
                    </m:r>
                  </m:sub>
                </m:sSub>
              </m:e>
            </m:d>
          </m:num>
          <m:den>
            <m:r>
              <w:rPr>
                <w:rFonts w:ascii="Cambria Math" w:hAnsi="Cambria Math"/>
              </w:rPr>
              <m:t>r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den>
        </m:f>
      </m:oMath>
    </w:p>
    <w:p w:rsidR="00D0449C" w:rsidRDefault="00D0449C" w:rsidP="00D0449C">
      <w:pPr>
        <w:pStyle w:val="Puce1"/>
      </w:pPr>
      <w:r>
        <w:t xml:space="preserve">Masse en œuvre dans le cycle 2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cyc</m:t>
            </m:r>
            <m:r>
              <m:rPr>
                <m:sty m:val="p"/>
              </m:rPr>
              <w:rPr>
                <w:rFonts w:ascii="Cambria Math" w:hAnsi="Cambria Math"/>
              </w:rPr>
              <m:t>_2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mcyl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_1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mcyl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_2</m:t>
                    </m:r>
                  </m:sub>
                </m:sSub>
              </m:e>
            </m:d>
          </m:num>
          <m:den>
            <m:r>
              <w:rPr>
                <w:rFonts w:ascii="Cambria Math" w:hAnsi="Cambria Math"/>
              </w:rPr>
              <m:t>r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den>
        </m:f>
      </m:oMath>
    </w:p>
    <w:p w:rsidR="00D0449C" w:rsidRDefault="00D0449C" w:rsidP="00D0449C">
      <w:pPr>
        <w:pStyle w:val="Puce1"/>
      </w:pPr>
      <w:r>
        <w:t xml:space="preserve">Masse d’air admise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air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r</m:t>
            </m:r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den>
        </m:f>
      </m:oMath>
    </w:p>
    <w:p w:rsidR="00D0449C" w:rsidRPr="002779E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</w:pPr>
      <w:bookmarkStart w:id="31" w:name="_Toc503175537"/>
      <w:r>
        <w:t xml:space="preserve">Energie </w:t>
      </w:r>
      <m:oMath>
        <m:sSub>
          <m:sSubPr>
            <m:ctrlPr>
              <w:rPr>
                <w:rFonts w:ascii="Cambria Math" w:hAnsi="Cambria Math" w:cstheme="minorBidi"/>
                <w:i/>
                <w:u w:val="non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1</m:t>
            </m:r>
          </m:sub>
        </m:sSub>
      </m:oMath>
      <w:bookmarkEnd w:id="31"/>
    </w:p>
    <w:p w:rsidR="00D0449C" w:rsidRDefault="009263CF" w:rsidP="00D0449C">
      <w:pPr>
        <w:pStyle w:val="Puce1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air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r>
          <w:rPr>
            <w:rFonts w:ascii="Cambria Math" w:hAnsi="Cambria Math"/>
          </w:rPr>
          <m:t>ϕ</m:t>
        </m:r>
        <m:r>
          <m:rPr>
            <m:sty m:val="p"/>
          </m:rPr>
          <w:rPr>
            <w:rFonts w:ascii="Cambria Math" w:hAnsi="Cambria Math"/>
          </w:rPr>
          <m:t>∙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PCI</m:t>
            </m:r>
          </m:num>
          <m:den>
            <m:r>
              <w:rPr>
                <w:rFonts w:ascii="Cambria Math" w:hAnsi="Cambria Math"/>
              </w:rPr>
              <m:t>PCO</m:t>
            </m:r>
          </m:den>
        </m:f>
      </m:oMath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</w:pPr>
      <w:bookmarkStart w:id="32" w:name="_Toc503175538"/>
      <w:r>
        <w:t>Application numérique</w:t>
      </w:r>
      <w:bookmarkEnd w:id="32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4"/>
        <w:gridCol w:w="900"/>
        <w:gridCol w:w="451"/>
        <w:gridCol w:w="879"/>
        <w:gridCol w:w="697"/>
        <w:gridCol w:w="451"/>
      </w:tblGrid>
      <w:tr w:rsidR="00D0449C" w:rsidRPr="00B67F18" w:rsidTr="002543CA">
        <w:trPr>
          <w:trHeight w:val="30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D0449C" w:rsidRPr="00B67F18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proofErr w:type="gramStart"/>
            <w:r w:rsidRPr="00B67F18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cylindres</w:t>
            </w:r>
            <w:proofErr w:type="gramEnd"/>
            <w:r w:rsidRPr="00B67F18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 xml:space="preserve"> 1 et 3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D0449C" w:rsidRPr="00B67F18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proofErr w:type="gramStart"/>
            <w:r w:rsidRPr="00B67F18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cylindre</w:t>
            </w:r>
            <w:proofErr w:type="gramEnd"/>
            <w:r w:rsidRPr="00B67F18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 xml:space="preserve"> 2</w:t>
            </w:r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V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 xml:space="preserve"> cyl1</w:t>
            </w: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150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perscript"/>
                <w:lang w:eastAsia="fr-FR" w:bidi="ar-SA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V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 xml:space="preserve"> 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449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perscript"/>
                <w:lang w:eastAsia="fr-FR" w:bidi="ar-SA"/>
              </w:rPr>
              <w:t>3</w:t>
            </w:r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v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mcyl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_1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25,00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perscript"/>
                <w:lang w:eastAsia="fr-FR" w:bidi="ar-SA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v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mcyl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_2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26,886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perscript"/>
                <w:lang w:eastAsia="fr-FR" w:bidi="ar-SA"/>
              </w:rPr>
              <w:t>3</w:t>
            </w:r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Symbol" w:eastAsia="Times New Roman" w:hAnsi="Symbol" w:cs="Times New Roman"/>
                <w:color w:val="000000"/>
                <w:lang w:eastAsia="fr-FR" w:bidi="ar-SA"/>
              </w:rPr>
              <w:t>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su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Symbol" w:eastAsia="Times New Roman" w:hAnsi="Symbol" w:cs="Times New Roman"/>
                <w:color w:val="000000"/>
                <w:lang w:eastAsia="fr-FR" w:bidi="ar-SA"/>
              </w:rPr>
              <w:t>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17,7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su</w:t>
            </w:r>
            <w:proofErr w:type="gramEnd"/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A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A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8,3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r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2,65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r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4,15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l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l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S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28,274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perscript"/>
                <w:lang w:eastAsia="fr-FR" w:bidi="ar-SA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S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54,11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cm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perscript"/>
                <w:lang w:eastAsia="fr-FR" w:bidi="ar-SA"/>
              </w:rPr>
              <w:t>2</w:t>
            </w:r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m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air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_cyl1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0,205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g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m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air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_cyl2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0,031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g</w:t>
            </w:r>
            <w:proofErr w:type="gramEnd"/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m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air</w:t>
            </w:r>
            <w:proofErr w:type="gramEnd"/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_cyl1 déplacé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0,175575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proofErr w:type="gramStart"/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g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Symbol" w:eastAsia="Times New Roman" w:hAnsi="Symbol" w:cs="Times New Roman"/>
                <w:color w:val="000000"/>
                <w:lang w:eastAsia="fr-FR" w:bidi="ar-SA"/>
              </w:rPr>
              <w:t>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cyl2_effectif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right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2,48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 </w:t>
            </w:r>
          </w:p>
        </w:tc>
      </w:tr>
      <w:tr w:rsidR="00D0449C" w:rsidRPr="00B67F18" w:rsidTr="002543CA">
        <w:trPr>
          <w:trHeight w:val="48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Q</w:t>
            </w:r>
            <w:r w:rsidRPr="007461F4">
              <w:rPr>
                <w:rFonts w:ascii="Calibri" w:eastAsia="Times New Roman" w:hAnsi="Calibri" w:cs="Times New Roman"/>
                <w:color w:val="000000"/>
                <w:vertAlign w:val="subscript"/>
                <w:lang w:eastAsia="fr-FR" w:bidi="ar-SA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532,780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449C" w:rsidRPr="007461F4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lang w:eastAsia="fr-FR" w:bidi="ar-SA"/>
              </w:rPr>
            </w:pPr>
            <w:r w:rsidRPr="007461F4">
              <w:rPr>
                <w:rFonts w:ascii="Calibri" w:eastAsia="Times New Roman" w:hAnsi="Calibri" w:cs="Times New Roman"/>
                <w:color w:val="000000"/>
                <w:lang w:eastAsia="fr-FR" w:bidi="ar-SA"/>
              </w:rPr>
              <w:t> </w:t>
            </w:r>
          </w:p>
        </w:tc>
      </w:tr>
    </w:tbl>
    <w:p w:rsidR="00D0449C" w:rsidRDefault="00D0449C" w:rsidP="00D0449C"/>
    <w:p w:rsidR="00D0449C" w:rsidRDefault="00D0449C" w:rsidP="00D0449C">
      <w:pPr>
        <w:pStyle w:val="para1"/>
        <w:numPr>
          <w:ilvl w:val="2"/>
          <w:numId w:val="7"/>
        </w:numPr>
      </w:pPr>
      <w:bookmarkStart w:id="33" w:name="_Toc503175539"/>
      <w:r>
        <w:t>Détermination des caractéristiques des points 5 et 6</w:t>
      </w:r>
      <w:bookmarkEnd w:id="33"/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</w:pPr>
      <w:bookmarkStart w:id="34" w:name="_Toc503175540"/>
      <w:r>
        <w:t>Point 5</w:t>
      </w:r>
      <w:bookmarkEnd w:id="34"/>
    </w:p>
    <w:p w:rsidR="00D0449C" w:rsidRDefault="00D0449C" w:rsidP="00D0449C">
      <w:pPr>
        <w:pStyle w:val="Puce1"/>
      </w:pPr>
      <w:r w:rsidRPr="004B5A2A">
        <w:t xml:space="preserve">On connaît par hypothèse le point </w:t>
      </w:r>
      <w:r>
        <w:t xml:space="preserve">8 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8</m:t>
            </m:r>
          </m:sub>
        </m:sSub>
        <m:r>
          <w:rPr>
            <w:rFonts w:ascii="Cambria Math" w:hAnsi="Cambria Math"/>
          </w:rPr>
          <m:t>=1 bar</m:t>
        </m:r>
      </m:oMath>
      <w:r>
        <w:t xml:space="preserve"> 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8</m:t>
            </m:r>
          </m:sub>
        </m:sSub>
        <m:r>
          <w:rPr>
            <w:rFonts w:ascii="Cambria Math" w:hAnsi="Cambria Math"/>
          </w:rPr>
          <m:t>=298 K</m:t>
        </m:r>
      </m:oMath>
      <w:r>
        <w:t>.</w:t>
      </w:r>
    </w:p>
    <w:p w:rsidR="00D0449C" w:rsidRDefault="00D0449C" w:rsidP="00D0449C">
      <w:pPr>
        <w:pStyle w:val="Puce1"/>
      </w:pPr>
      <w:r>
        <w:lastRenderedPageBreak/>
        <w:t xml:space="preserve">La chaleur apportée sur l’isochore 8-5 nous donne : </w:t>
      </w:r>
      <m:oMath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cy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</w:rPr>
          <m:t>⇒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5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cy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2</m:t>
                    </m:r>
                  </m:sub>
                </m:sSub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∙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v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8</m:t>
            </m:r>
          </m:sub>
        </m:sSub>
      </m:oMath>
    </w:p>
    <w:p w:rsidR="00D0449C" w:rsidRDefault="00D0449C" w:rsidP="00D0449C">
      <w:pPr>
        <w:pStyle w:val="Puce1"/>
      </w:pPr>
      <w:r>
        <w:t xml:space="preserve">Et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5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8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</m:den>
        </m:f>
      </m:oMath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</w:pPr>
      <w:bookmarkStart w:id="35" w:name="_Toc503175541"/>
      <w:r>
        <w:t>Point 6</w:t>
      </w:r>
      <w:bookmarkEnd w:id="35"/>
    </w:p>
    <w:p w:rsidR="00D0449C" w:rsidRPr="00F62DD9" w:rsidRDefault="00D0449C" w:rsidP="00D0449C">
      <w:pPr>
        <w:pStyle w:val="Puce1"/>
      </w:pPr>
      <w:r>
        <w:t xml:space="preserve">Sur l’isentropique de détente :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6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5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bSup>
          <m:sSubSupPr>
            <m:ctrlPr>
              <w:rPr>
                <w:rFonts w:ascii="Cambria Math" w:hAnsi="Cambria Math"/>
                <w:sz w:val="22"/>
              </w:rPr>
            </m:ctrlPr>
          </m:sSubSupPr>
          <m:e>
            <m:r>
              <w:rPr>
                <w:rFonts w:ascii="Cambria Math" w:hAnsi="Cambria Math"/>
                <w:sz w:val="22"/>
              </w:rPr>
              <m:t>ε</m:t>
            </m:r>
          </m:e>
          <m:sub>
            <m:r>
              <w:rPr>
                <w:rFonts w:ascii="Cambria Math" w:hAnsi="Cambria Math"/>
                <w:sz w:val="22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  <w:sz w:val="22"/>
              </w:rPr>
              <m:t>2_</m:t>
            </m:r>
            <m:r>
              <w:rPr>
                <w:rFonts w:ascii="Cambria Math" w:hAnsi="Cambria Math"/>
                <w:sz w:val="22"/>
              </w:rPr>
              <m:t>eff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2"/>
              </w:rPr>
              <m:t>-</m:t>
            </m:r>
            <m:r>
              <w:rPr>
                <w:rFonts w:ascii="Cambria Math" w:hAnsi="Cambria Math"/>
                <w:sz w:val="22"/>
              </w:rPr>
              <m:t>γ</m:t>
            </m:r>
          </m:sup>
        </m:sSubSup>
      </m:oMath>
      <w:r>
        <w:rPr>
          <w:sz w:val="22"/>
        </w:rPr>
        <w:t xml:space="preserve"> et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6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5</m:t>
            </m:r>
          </m:sub>
        </m:sSub>
        <m:r>
          <m:rPr>
            <m:sty m:val="p"/>
          </m:rPr>
          <w:rPr>
            <w:rFonts w:ascii="Cambria Math" w:hAnsi="Cambria Math"/>
          </w:rPr>
          <m:t>∙</m:t>
        </m:r>
        <m:sSubSup>
          <m:sSubSupPr>
            <m:ctrlPr>
              <w:rPr>
                <w:rFonts w:ascii="Cambria Math" w:hAnsi="Cambria Math"/>
                <w:sz w:val="22"/>
              </w:rPr>
            </m:ctrlPr>
          </m:sSubSupPr>
          <m:e>
            <m:r>
              <w:rPr>
                <w:rFonts w:ascii="Cambria Math" w:hAnsi="Cambria Math"/>
                <w:sz w:val="22"/>
              </w:rPr>
              <m:t>ε</m:t>
            </m:r>
          </m:e>
          <m:sub>
            <m:r>
              <w:rPr>
                <w:rFonts w:ascii="Cambria Math" w:hAnsi="Cambria Math"/>
                <w:sz w:val="22"/>
              </w:rPr>
              <m:t>cyl</m:t>
            </m:r>
            <m:r>
              <m:rPr>
                <m:sty m:val="p"/>
              </m:rPr>
              <w:rPr>
                <w:rFonts w:ascii="Cambria Math" w:hAnsi="Cambria Math"/>
                <w:sz w:val="22"/>
              </w:rPr>
              <m:t>2_</m:t>
            </m:r>
            <m:r>
              <w:rPr>
                <w:rFonts w:ascii="Cambria Math" w:hAnsi="Cambria Math"/>
                <w:sz w:val="22"/>
              </w:rPr>
              <m:t>eff</m:t>
            </m:r>
          </m:sub>
          <m:sup>
            <m:r>
              <m:rPr>
                <m:sty m:val="p"/>
              </m:rPr>
              <w:rPr>
                <w:rFonts w:ascii="Cambria Math" w:hAnsi="Cambria Math"/>
                <w:sz w:val="22"/>
              </w:rPr>
              <m:t>1-</m:t>
            </m:r>
            <m:r>
              <w:rPr>
                <w:rFonts w:ascii="Cambria Math" w:hAnsi="Cambria Math"/>
                <w:sz w:val="22"/>
              </w:rPr>
              <m:t>γ</m:t>
            </m:r>
          </m:sup>
        </m:sSubSup>
      </m:oMath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</w:pPr>
      <w:bookmarkStart w:id="36" w:name="_Toc503175542"/>
      <w:r>
        <w:t>Application numérique</w:t>
      </w:r>
      <w:bookmarkEnd w:id="36"/>
    </w:p>
    <w:tbl>
      <w:tblPr>
        <w:tblW w:w="2992" w:type="dxa"/>
        <w:jc w:val="center"/>
        <w:shd w:val="clear" w:color="auto" w:fill="FFC000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8"/>
        <w:gridCol w:w="1838"/>
        <w:gridCol w:w="576"/>
      </w:tblGrid>
      <w:tr w:rsidR="00D0449C" w:rsidRPr="00F62DD9" w:rsidTr="002543CA">
        <w:trPr>
          <w:trHeight w:val="300"/>
          <w:jc w:val="center"/>
        </w:trPr>
        <w:tc>
          <w:tcPr>
            <w:tcW w:w="2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proofErr w:type="gramStart"/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cy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cle</w:t>
            </w:r>
            <w:proofErr w:type="gramEnd"/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 xml:space="preserve"> 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</w:p>
        </w:tc>
      </w:tr>
      <w:tr w:rsidR="00D0449C" w:rsidRPr="00F62DD9" w:rsidTr="002543CA">
        <w:trPr>
          <w:trHeight w:val="300"/>
          <w:jc w:val="center"/>
        </w:trPr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T5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1742,37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K</w:t>
            </w:r>
          </w:p>
        </w:tc>
      </w:tr>
      <w:tr w:rsidR="00D0449C" w:rsidRPr="00F62DD9" w:rsidTr="002543CA">
        <w:trPr>
          <w:trHeight w:val="300"/>
          <w:jc w:val="center"/>
        </w:trPr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P5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5,85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proofErr w:type="gramStart"/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bar</w:t>
            </w:r>
            <w:proofErr w:type="gramEnd"/>
          </w:p>
        </w:tc>
      </w:tr>
      <w:tr w:rsidR="00D0449C" w:rsidRPr="00F62DD9" w:rsidTr="002543CA">
        <w:trPr>
          <w:trHeight w:val="300"/>
          <w:jc w:val="center"/>
        </w:trPr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P6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1,64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proofErr w:type="gramStart"/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bar</w:t>
            </w:r>
            <w:proofErr w:type="gramEnd"/>
          </w:p>
        </w:tc>
      </w:tr>
      <w:tr w:rsidR="00D0449C" w:rsidRPr="00F62DD9" w:rsidTr="002543CA">
        <w:trPr>
          <w:trHeight w:val="300"/>
          <w:jc w:val="center"/>
        </w:trPr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T6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1211,40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D0449C" w:rsidRPr="00F62DD9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F62DD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K</w:t>
            </w:r>
          </w:p>
        </w:tc>
      </w:tr>
    </w:tbl>
    <w:p w:rsidR="00D0449C" w:rsidRDefault="00D0449C" w:rsidP="00D0449C">
      <w:pPr>
        <w:pStyle w:val="para1"/>
        <w:numPr>
          <w:ilvl w:val="2"/>
          <w:numId w:val="7"/>
        </w:numPr>
      </w:pPr>
      <w:bookmarkStart w:id="37" w:name="_Toc503175543"/>
      <w:r>
        <w:t>Calcul du travail du cycle 2</w:t>
      </w:r>
      <w:bookmarkEnd w:id="37"/>
    </w:p>
    <w:p w:rsidR="00D0449C" w:rsidRPr="008D40B8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  <w:rPr>
          <w:u w:val="none"/>
        </w:rPr>
      </w:pPr>
      <w:bookmarkStart w:id="38" w:name="_Toc503175544"/>
      <w:r w:rsidRPr="008D40B8">
        <w:rPr>
          <w:u w:val="none"/>
        </w:rPr>
        <w:t xml:space="preserve">Par </w:t>
      </w:r>
      <m:oMath>
        <m:sSub>
          <m:sSubPr>
            <m:ctrlPr>
              <w:rPr>
                <w:rFonts w:ascii="Cambria Math" w:hAnsi="Cambria Math"/>
                <w:i/>
                <w:u w:val="non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u w:val="none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u w:val="none"/>
              </w:rPr>
              <m:t>3</m:t>
            </m:r>
          </m:sub>
        </m:sSub>
      </m:oMath>
      <w:r w:rsidRPr="008D40B8">
        <w:rPr>
          <w:u w:val="none"/>
        </w:rPr>
        <w:t xml:space="preserve"> : </w:t>
      </w:r>
      <m:oMath>
        <m:sSub>
          <m:sSubPr>
            <m:ctrlPr>
              <w:rPr>
                <w:rFonts w:ascii="Cambria Math" w:hAnsi="Cambria Math"/>
                <w:i/>
                <w:u w:val="non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u w:val="none"/>
              </w:rPr>
              <m:t>W</m:t>
            </m:r>
          </m:e>
          <m:sub>
            <m:r>
              <m:rPr>
                <m:sty m:val="bi"/>
              </m:rPr>
              <w:rPr>
                <w:rFonts w:ascii="Cambria Math" w:hAnsi="Cambria Math"/>
                <w:u w:val="none"/>
              </w:rPr>
              <m:t>cyl_2</m:t>
            </m:r>
          </m:sub>
        </m:sSub>
        <m:r>
          <m:rPr>
            <m:sty m:val="bi"/>
          </m:rPr>
          <w:rPr>
            <w:rFonts w:ascii="Cambria Math" w:hAnsi="Cambria Math"/>
            <w:u w:val="none"/>
          </w:rPr>
          <m:t>=</m:t>
        </m:r>
        <m:sSub>
          <m:sSubPr>
            <m:ctrlPr>
              <w:rPr>
                <w:rFonts w:ascii="Cambria Math" w:hAnsi="Cambria Math"/>
                <w:i/>
                <w:u w:val="non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u w:val="none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u w:val="none"/>
              </w:rPr>
              <m:t>2</m:t>
            </m:r>
          </m:sub>
        </m:sSub>
        <m:r>
          <m:rPr>
            <m:sty m:val="bi"/>
          </m:rPr>
          <w:rPr>
            <w:rFonts w:ascii="Cambria Math" w:hAnsi="Cambria Math"/>
            <w:u w:val="none"/>
          </w:rPr>
          <m:t>-</m:t>
        </m:r>
        <m:sSub>
          <m:sSubPr>
            <m:ctrlPr>
              <w:rPr>
                <w:rFonts w:ascii="Cambria Math" w:hAnsi="Cambria Math"/>
                <w:i/>
                <w:u w:val="none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u w:val="none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u w:val="none"/>
              </w:rPr>
              <m:t>3</m:t>
            </m:r>
          </m:sub>
        </m:sSub>
      </m:oMath>
      <w:bookmarkEnd w:id="38"/>
    </w:p>
    <w:p w:rsidR="00D0449C" w:rsidRDefault="009263CF" w:rsidP="00D0449C"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Q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cyc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_2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8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6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8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7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cy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c</m:t>
              </m:r>
            </m:e>
            <m:sub>
              <m:r>
                <w:rPr>
                  <w:rFonts w:ascii="Cambria Math" w:hAnsi="Cambria Math"/>
                </w:rPr>
                <m:t>v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6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cyl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_2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cyl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_1</m:t>
                  </m:r>
                </m:sub>
              </m:sSub>
            </m:e>
          </m:d>
        </m:oMath>
      </m:oMathPara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  <w:rPr>
          <w:u w:val="none"/>
        </w:rPr>
      </w:pPr>
      <w:bookmarkStart w:id="39" w:name="_Toc503175545"/>
      <w:r w:rsidRPr="008D40B8">
        <w:rPr>
          <w:u w:val="none"/>
        </w:rPr>
        <w:t>Par calcul direct :</w:t>
      </w:r>
      <w:bookmarkEnd w:id="39"/>
    </w:p>
    <w:p w:rsidR="00D0449C" w:rsidRPr="008D40B8" w:rsidRDefault="009263CF" w:rsidP="00D0449C">
      <w:pPr>
        <w:jc w:val="center"/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cyc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_2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nary>
            <m:naryPr>
              <m:limLoc m:val="undOvr"/>
              <m:ctrlPr>
                <w:rPr>
                  <w:rFonts w:ascii="Cambria Math" w:hAnsi="Cambria Math"/>
                </w:rPr>
              </m:ctrlPr>
            </m:naryPr>
            <m:sub>
              <m:r>
                <m:rPr>
                  <m:sty m:val="p"/>
                </m:rPr>
                <w:rPr>
                  <w:rFonts w:ascii="Cambria Math" w:hAnsi="Cambria Math"/>
                </w:rPr>
                <m:t>5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>6</m:t>
              </m:r>
            </m:sup>
            <m:e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r>
                <w:rPr>
                  <w:rFonts w:ascii="Cambria Math" w:hAnsi="Cambria Math"/>
                </w:rPr>
                <m:t>p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dv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8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7</m:t>
                      </m:r>
                    </m:sub>
                  </m:sSub>
                </m:e>
              </m:d>
            </m:e>
          </m:nary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sz w:val="22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</w:rPr>
                    <m:t>5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2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</w:rPr>
                    <m:t>V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</w:rPr>
                    <m:t>5</m:t>
                  </m:r>
                </m:sub>
              </m:sSub>
            </m:num>
            <m:den>
              <m:r>
                <w:rPr>
                  <w:rFonts w:ascii="Cambria Math" w:hAnsi="Cambria Math"/>
                  <w:sz w:val="22"/>
                </w:rPr>
                <m:t>γ</m:t>
              </m:r>
              <m:r>
                <m:rPr>
                  <m:sty m:val="p"/>
                </m:rPr>
                <w:rPr>
                  <w:rFonts w:ascii="Cambria Math" w:hAnsi="Cambria Math"/>
                  <w:sz w:val="22"/>
                </w:rPr>
                <m:t>-1</m:t>
              </m:r>
            </m:den>
          </m:f>
          <m:r>
            <m:rPr>
              <m:sty m:val="p"/>
            </m:rPr>
            <w:rPr>
              <w:rFonts w:ascii="Cambria Math" w:hAnsi="Cambria Math"/>
              <w:sz w:val="22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2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/>
                      <w:sz w:val="22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2"/>
                    </w:rPr>
                    <m:t>ε</m:t>
                  </m:r>
                </m:e>
                <m:sub>
                  <m:r>
                    <w:rPr>
                      <w:rFonts w:ascii="Cambria Math" w:hAnsi="Cambria Math"/>
                      <w:sz w:val="22"/>
                    </w:rPr>
                    <m:t>cyl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</w:rPr>
                    <m:t>2_</m:t>
                  </m:r>
                  <m:r>
                    <w:rPr>
                      <w:rFonts w:ascii="Cambria Math" w:hAnsi="Cambria Math"/>
                      <w:sz w:val="22"/>
                    </w:rPr>
                    <m:t>eff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2"/>
                    </w:rPr>
                    <m:t>1-</m:t>
                  </m:r>
                  <m:r>
                    <w:rPr>
                      <w:rFonts w:ascii="Cambria Math" w:hAnsi="Cambria Math"/>
                      <w:sz w:val="22"/>
                    </w:rPr>
                    <m:t>γ</m:t>
                  </m:r>
                </m:sup>
              </m:sSubSup>
              <m:r>
                <m:rPr>
                  <m:sty m:val="p"/>
                </m:rPr>
                <w:rPr>
                  <w:rFonts w:ascii="Cambria Math" w:hAnsi="Cambria Math"/>
                  <w:sz w:val="22"/>
                </w:rPr>
                <m:t>-1</m:t>
              </m:r>
            </m:e>
          </m:d>
          <m:r>
            <m:rPr>
              <m:sty m:val="p"/>
            </m:rP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cyl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_2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</w:rPr>
                    <m:t>cyl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_1</m:t>
                  </m:r>
                </m:sub>
              </m:sSub>
            </m:e>
          </m:d>
        </m:oMath>
      </m:oMathPara>
    </w:p>
    <w:p w:rsidR="00D0449C" w:rsidRPr="008D40B8" w:rsidRDefault="00D0449C" w:rsidP="00D0449C">
      <w:pPr>
        <w:pStyle w:val="Puce1"/>
      </w:pPr>
      <w:r>
        <w:t>Rappel :</w:t>
      </w:r>
    </w:p>
    <w:p w:rsidR="00D0449C" w:rsidRPr="008D40B8" w:rsidRDefault="00D0449C" w:rsidP="00D0449C">
      <w:pPr>
        <w:pStyle w:val="Puce2"/>
      </w:pPr>
      <w:r w:rsidRPr="008D40B8">
        <w:t xml:space="preserve">Sur une isentropique, on a selon la loi de Laplace  </w:t>
      </w:r>
      <m:oMath>
        <m:r>
          <w:rPr>
            <w:rFonts w:ascii="Cambria Math" w:hAnsi="Cambria Math"/>
          </w:rPr>
          <m:t>p.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v</m:t>
            </m:r>
          </m:e>
          <m:sup>
            <m:r>
              <w:rPr>
                <w:rFonts w:ascii="Cambria Math" w:hAnsi="Cambria Math"/>
              </w:rPr>
              <m:t>γ</m:t>
            </m:r>
          </m:sup>
        </m:sSup>
        <m:r>
          <w:rPr>
            <w:rFonts w:ascii="Cambria Math" w:hAnsi="Cambria Math"/>
          </w:rPr>
          <m:t>=cte</m:t>
        </m:r>
      </m:oMath>
      <w:r w:rsidRPr="008D40B8">
        <w:t>. On peut donc exprimer facilement la pression en fonction du volume et d’une constante prise au point initial </w:t>
      </w:r>
      <w:r w:rsidRPr="008D40B8">
        <w:rPr>
          <w:rFonts w:ascii="Cambria Math" w:hAnsi="Cambria Math"/>
          <w:i/>
        </w:rPr>
        <w:t xml:space="preserve">i </w:t>
      </w:r>
      <w:r w:rsidRPr="008D40B8">
        <w:t xml:space="preserve">: </w:t>
      </w:r>
      <m:oMath>
        <m:r>
          <w:rPr>
            <w:rFonts w:ascii="Cambria Math" w:hAnsi="Cambria Math"/>
          </w:rPr>
          <m:t>p=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  <m:sup>
            <m:r>
              <w:rPr>
                <w:rFonts w:ascii="Cambria Math" w:hAnsi="Cambria Math"/>
              </w:rPr>
              <m:t>γ</m:t>
            </m:r>
          </m:sup>
        </m:sSup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v</m:t>
            </m:r>
          </m:e>
          <m:sup>
            <m:r>
              <w:rPr>
                <w:rFonts w:ascii="Cambria Math" w:hAnsi="Cambria Math"/>
              </w:rPr>
              <m:t>-γ</m:t>
            </m:r>
          </m:sup>
        </m:sSup>
      </m:oMath>
    </w:p>
    <w:p w:rsidR="00D0449C" w:rsidRPr="008D40B8" w:rsidRDefault="00D0449C" w:rsidP="00D0449C">
      <w:pPr>
        <w:pStyle w:val="Puce2"/>
        <w:rPr>
          <w:sz w:val="22"/>
        </w:rPr>
      </w:pPr>
      <w:r w:rsidRPr="008D40B8">
        <w:t xml:space="preserve">Le travail s’écrit entre les points </w:t>
      </w:r>
      <w:proofErr w:type="gramStart"/>
      <w:r w:rsidRPr="008D40B8">
        <w:rPr>
          <w:rFonts w:ascii="Cambria Math" w:hAnsi="Cambria Math"/>
          <w:i/>
        </w:rPr>
        <w:t>i</w:t>
      </w:r>
      <w:r w:rsidRPr="008D40B8">
        <w:t xml:space="preserve">  (</w:t>
      </w:r>
      <w:proofErr w:type="gramEnd"/>
      <w:r w:rsidRPr="008D40B8">
        <w:t xml:space="preserve">initial) et </w:t>
      </w:r>
      <w:r w:rsidRPr="008D40B8">
        <w:rPr>
          <w:rFonts w:ascii="Cambria Math" w:hAnsi="Cambria Math"/>
          <w:i/>
        </w:rPr>
        <w:t>f</w:t>
      </w:r>
      <w:r w:rsidRPr="008D40B8">
        <w:t xml:space="preserve">  (final) : </w:t>
      </w:r>
    </w:p>
    <w:p w:rsidR="00D0449C" w:rsidRPr="008D40B8" w:rsidRDefault="009263CF" w:rsidP="00D0449C">
      <w:pPr>
        <w:jc w:val="center"/>
      </w:pPr>
      <m:oMathPara>
        <m:oMath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</m:sSubSup>
          <m:r>
            <w:rPr>
              <w:rFonts w:ascii="Cambria Math" w:hAnsi="Cambria Math"/>
            </w:rPr>
            <m:t>=-</m:t>
          </m:r>
          <m:nary>
            <m:naryPr>
              <m:limLoc m:val="undOvr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i</m:t>
              </m:r>
            </m:sub>
            <m:sup>
              <m:r>
                <w:rPr>
                  <w:rFonts w:ascii="Cambria Math" w:hAnsi="Cambria Math"/>
                </w:rPr>
                <m:t>f</m:t>
              </m:r>
            </m:sup>
            <m:e>
              <m:r>
                <w:rPr>
                  <w:rFonts w:ascii="Cambria Math" w:hAnsi="Cambria Math"/>
                </w:rPr>
                <m:t>p∙dv=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</w:rPr>
                    <m:t>.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i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</w:rPr>
                        <m:t>γ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γ-1</m:t>
                  </m:r>
                </m:den>
              </m:f>
              <m:r>
                <w:rPr>
                  <w:rFonts w:ascii="Cambria Math" w:hAnsi="Cambria Math"/>
                </w:rPr>
                <m:t>∙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f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1-γ</m:t>
                      </m:r>
                    </m:sup>
                  </m:sSubSup>
                  <m:r>
                    <w:rPr>
                      <w:rFonts w:ascii="Cambria Math" w:hAnsi="Cambria Math"/>
                    </w:rPr>
                    <m:t>-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1-γ</m:t>
                      </m:r>
                    </m:sup>
                  </m:sSubSup>
                </m:e>
              </m:d>
            </m:e>
          </m:nary>
        </m:oMath>
      </m:oMathPara>
    </w:p>
    <w:p w:rsidR="00D0449C" w:rsidRPr="001B5508" w:rsidRDefault="00D0449C" w:rsidP="00D0449C">
      <w:pPr>
        <w:jc w:val="center"/>
        <w:rPr>
          <w:sz w:val="22"/>
        </w:rPr>
      </w:pPr>
      <w:r w:rsidRPr="008D40B8">
        <w:t xml:space="preserve">Pour la détente, on aura donc 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det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2"/>
                  </w:rPr>
                  <m:t>5</m:t>
                </m:r>
              </m:sub>
            </m:sSub>
            <m:r>
              <w:rPr>
                <w:rFonts w:ascii="Cambria Math" w:hAnsi="Cambria Math"/>
                <w:sz w:val="22"/>
              </w:rPr>
              <m:t>.</m:t>
            </m:r>
            <m:sSub>
              <m:sSubPr>
                <m:ctrlPr>
                  <w:rPr>
                    <w:rFonts w:ascii="Cambria Math" w:hAnsi="Cambria Math"/>
                    <w:i/>
                    <w:sz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</w:rPr>
                  <m:t>V</m:t>
                </m:r>
              </m:e>
              <m:sub>
                <m:r>
                  <w:rPr>
                    <w:rFonts w:ascii="Cambria Math" w:hAnsi="Cambria Math"/>
                    <w:sz w:val="22"/>
                  </w:rPr>
                  <m:t>5</m:t>
                </m:r>
              </m:sub>
            </m:sSub>
          </m:num>
          <m:den>
            <m:r>
              <w:rPr>
                <w:rFonts w:ascii="Cambria Math" w:hAnsi="Cambria Math"/>
                <w:sz w:val="22"/>
              </w:rPr>
              <m:t>γ-1</m:t>
            </m:r>
          </m:den>
        </m:f>
        <m:r>
          <w:rPr>
            <w:rFonts w:ascii="Cambria Math" w:hAnsi="Cambria Math"/>
            <w:sz w:val="22"/>
          </w:rPr>
          <m:t>∙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2"/>
              </w:rPr>
            </m:ctrlPr>
          </m:dPr>
          <m:e>
            <m:sSubSup>
              <m:sSubSupPr>
                <m:ctrlPr>
                  <w:rPr>
                    <w:rFonts w:ascii="Cambria Math" w:hAnsi="Cambria Math"/>
                    <w:i/>
                    <w:sz w:val="22"/>
                  </w:rPr>
                </m:ctrlPr>
              </m:sSubSupPr>
              <m:e>
                <m:r>
                  <w:rPr>
                    <w:rFonts w:ascii="Cambria Math" w:hAnsi="Cambria Math"/>
                    <w:sz w:val="22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22"/>
                  </w:rPr>
                  <m:t>cyl2_eff</m:t>
                </m:r>
              </m:sub>
              <m:sup>
                <m:r>
                  <w:rPr>
                    <w:rFonts w:ascii="Cambria Math" w:hAnsi="Cambria Math"/>
                    <w:sz w:val="22"/>
                  </w:rPr>
                  <m:t>1-γ</m:t>
                </m:r>
              </m:sup>
            </m:sSubSup>
            <m:r>
              <w:rPr>
                <w:rFonts w:ascii="Cambria Math" w:hAnsi="Cambria Math"/>
                <w:sz w:val="22"/>
              </w:rPr>
              <m:t>-1</m:t>
            </m:r>
          </m:e>
        </m:d>
      </m:oMath>
    </w:p>
    <w:p w:rsidR="00D0449C" w:rsidRDefault="00D0449C" w:rsidP="00D0449C">
      <w:pPr>
        <w:pStyle w:val="para1"/>
        <w:numPr>
          <w:ilvl w:val="3"/>
          <w:numId w:val="7"/>
        </w:numPr>
        <w:tabs>
          <w:tab w:val="left" w:pos="1701"/>
        </w:tabs>
        <w:ind w:left="1418" w:hanging="480"/>
        <w:rPr>
          <w:sz w:val="22"/>
        </w:rPr>
      </w:pPr>
      <w:bookmarkStart w:id="40" w:name="_Toc503175546"/>
      <w:r>
        <w:rPr>
          <w:sz w:val="22"/>
        </w:rPr>
        <w:t>Application numérique</w:t>
      </w:r>
      <w:bookmarkEnd w:id="40"/>
    </w:p>
    <w:tbl>
      <w:tblPr>
        <w:tblW w:w="40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000000" w:fill="FFC000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600"/>
        <w:gridCol w:w="1200"/>
      </w:tblGrid>
      <w:tr w:rsidR="00D0449C" w:rsidRPr="00190C9B" w:rsidTr="002543CA">
        <w:trPr>
          <w:trHeight w:val="300"/>
          <w:jc w:val="center"/>
        </w:trPr>
        <w:tc>
          <w:tcPr>
            <w:tcW w:w="12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W5-6</w:t>
            </w:r>
          </w:p>
        </w:tc>
        <w:tc>
          <w:tcPr>
            <w:tcW w:w="16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-89,93</w:t>
            </w:r>
          </w:p>
        </w:tc>
        <w:tc>
          <w:tcPr>
            <w:tcW w:w="12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  <w:tr w:rsidR="00D0449C" w:rsidRPr="00190C9B" w:rsidTr="002543CA">
        <w:trPr>
          <w:trHeight w:val="405"/>
          <w:jc w:val="center"/>
        </w:trPr>
        <w:tc>
          <w:tcPr>
            <w:tcW w:w="12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W6-7</w:t>
            </w:r>
          </w:p>
        </w:tc>
        <w:tc>
          <w:tcPr>
            <w:tcW w:w="16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29,90</w:t>
            </w:r>
          </w:p>
        </w:tc>
        <w:tc>
          <w:tcPr>
            <w:tcW w:w="12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  <w:tr w:rsidR="00D0449C" w:rsidRPr="00190C9B" w:rsidTr="002543CA">
        <w:trPr>
          <w:trHeight w:val="300"/>
          <w:jc w:val="center"/>
        </w:trPr>
        <w:tc>
          <w:tcPr>
            <w:tcW w:w="12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Q6-8</w:t>
            </w:r>
          </w:p>
        </w:tc>
        <w:tc>
          <w:tcPr>
            <w:tcW w:w="16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-184,60</w:t>
            </w:r>
          </w:p>
        </w:tc>
        <w:tc>
          <w:tcPr>
            <w:tcW w:w="1200" w:type="dxa"/>
            <w:shd w:val="clear" w:color="000000" w:fill="FFC000"/>
            <w:noWrap/>
            <w:vAlign w:val="bottom"/>
            <w:hideMark/>
          </w:tcPr>
          <w:p w:rsidR="00D0449C" w:rsidRPr="00190C9B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190C9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</w:tbl>
    <w:p w:rsidR="00D0449C" w:rsidRPr="008D40B8" w:rsidRDefault="00D0449C" w:rsidP="00D0449C"/>
    <w:p w:rsidR="00D0449C" w:rsidRDefault="00D0449C" w:rsidP="00D0449C">
      <w:pPr>
        <w:rPr>
          <w:rFonts w:ascii="Calibri" w:eastAsia="Calibri" w:hAnsi="Calibri" w:cs="Times New Roman"/>
          <w:sz w:val="24"/>
          <w:szCs w:val="24"/>
          <w:u w:val="single"/>
          <w:lang w:bidi="ar-SA"/>
        </w:rPr>
      </w:pPr>
      <w:r>
        <w:br w:type="page"/>
      </w:r>
    </w:p>
    <w:p w:rsidR="00D0449C" w:rsidRPr="004B0F0E" w:rsidRDefault="00D0449C" w:rsidP="00D0449C">
      <w:pPr>
        <w:pStyle w:val="para1"/>
        <w:numPr>
          <w:ilvl w:val="2"/>
          <w:numId w:val="7"/>
        </w:numPr>
        <w:rPr>
          <w:sz w:val="22"/>
        </w:rPr>
      </w:pPr>
      <w:bookmarkStart w:id="41" w:name="_Toc503175547"/>
      <w:r>
        <w:lastRenderedPageBreak/>
        <w:t>Bilan :</w:t>
      </w:r>
      <w:bookmarkEnd w:id="41"/>
    </w:p>
    <w:p w:rsidR="00D0449C" w:rsidRDefault="00D0449C" w:rsidP="00D0449C">
      <w:pPr>
        <w:pStyle w:val="Puce1"/>
      </w:pPr>
      <w:r>
        <w:t>En déduire le rendement du cycle complet, c'est-à-dire pour les 3 cylindres.</w:t>
      </w:r>
    </w:p>
    <w:p w:rsidR="00D0449C" w:rsidRPr="008D614F" w:rsidRDefault="00D0449C" w:rsidP="00D0449C">
      <w:pPr>
        <w:pStyle w:val="Puce2"/>
      </w:pPr>
      <w:r w:rsidRPr="008D614F">
        <w:t xml:space="preserve">On a sur 2 tours moteur : </w:t>
      </w:r>
    </w:p>
    <w:p w:rsidR="00D0449C" w:rsidRPr="008D614F" w:rsidRDefault="00D0449C" w:rsidP="00D0449C">
      <w:pPr>
        <w:pStyle w:val="Puce2"/>
        <w:numPr>
          <w:ilvl w:val="2"/>
          <w:numId w:val="4"/>
        </w:numPr>
      </w:pPr>
      <w:r w:rsidRPr="008D614F">
        <w:t xml:space="preserve">L’énergie introduite 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2×Q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</w:p>
    <w:p w:rsidR="00D0449C" w:rsidRPr="008D614F" w:rsidRDefault="00D0449C" w:rsidP="00D0449C">
      <w:pPr>
        <w:pStyle w:val="Puce2"/>
        <w:numPr>
          <w:ilvl w:val="2"/>
          <w:numId w:val="4"/>
        </w:numPr>
      </w:pPr>
      <w:r w:rsidRPr="008D614F">
        <w:t xml:space="preserve">Le travail des cylindres 1 et 3 : </w:t>
      </w:r>
      <m:oMath>
        <m:r>
          <w:rPr>
            <w:rFonts w:ascii="Cambria Math" w:hAnsi="Cambria Math"/>
          </w:rPr>
          <m:t>2×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W</m:t>
            </m:r>
          </m:e>
          <m:sub>
            <m:r>
              <w:rPr>
                <w:rFonts w:ascii="Cambria Math" w:hAnsi="Cambria Math"/>
              </w:rPr>
              <m:t>cyc_1</m:t>
            </m:r>
          </m:sub>
        </m:sSub>
      </m:oMath>
    </w:p>
    <w:p w:rsidR="00D0449C" w:rsidRPr="008D614F" w:rsidRDefault="00D0449C" w:rsidP="00D0449C">
      <w:pPr>
        <w:pStyle w:val="Puce2"/>
        <w:numPr>
          <w:ilvl w:val="2"/>
          <w:numId w:val="4"/>
        </w:numPr>
      </w:pPr>
      <w:r w:rsidRPr="008D614F">
        <w:t xml:space="preserve">Le travail du cylindre 2 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2×W</m:t>
            </m:r>
          </m:e>
          <m:sub>
            <m:r>
              <w:rPr>
                <w:rFonts w:ascii="Cambria Math" w:hAnsi="Cambria Math"/>
              </w:rPr>
              <m:t>cyc_2</m:t>
            </m:r>
          </m:sub>
        </m:sSub>
      </m:oMath>
    </w:p>
    <w:p w:rsidR="00D0449C" w:rsidRPr="008D614F" w:rsidRDefault="00D0449C" w:rsidP="00D0449C">
      <w:pPr>
        <w:pStyle w:val="Puce2"/>
      </w:pPr>
      <w:r w:rsidRPr="008D614F">
        <w:t xml:space="preserve">Le rendement </w:t>
      </w:r>
      <w:proofErr w:type="gramStart"/>
      <w:r w:rsidRPr="008D614F">
        <w:t>théorique  est</w:t>
      </w:r>
      <w:proofErr w:type="gramEnd"/>
      <w:r w:rsidRPr="008D614F">
        <w:t xml:space="preserve"> par conséquent :</w:t>
      </w:r>
    </w:p>
    <w:p w:rsidR="00D0449C" w:rsidRPr="008D614F" w:rsidRDefault="009263CF" w:rsidP="00D0449C">
      <w:pPr>
        <w:jc w:val="center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η</m:t>
              </m:r>
            </m:e>
            <m:sub>
              <m:r>
                <w:rPr>
                  <w:rFonts w:ascii="Cambria Math" w:hAnsi="Cambria Math"/>
                </w:rPr>
                <m:t>th</m:t>
              </m:r>
            </m:sub>
          </m:sSub>
          <m:r>
            <w:rPr>
              <w:rFonts w:ascii="Cambria Math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W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cycle_cyl1</m:t>
                      </m:r>
                    </m:sub>
                  </m:sSub>
                  <m:r>
                    <w:rPr>
                      <w:rFonts w:ascii="Cambria Math" w:hAnsi="Cambria Math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W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cycle_cyl2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</m:den>
              </m:f>
            </m:e>
          </m:d>
        </m:oMath>
      </m:oMathPara>
    </w:p>
    <w:p w:rsidR="00D0449C" w:rsidRDefault="00D0449C" w:rsidP="00D0449C">
      <w:pPr>
        <w:pStyle w:val="Puce2"/>
      </w:pPr>
      <w:r>
        <w:t>Application numérique :</w:t>
      </w:r>
    </w:p>
    <w:tbl>
      <w:tblPr>
        <w:tblW w:w="4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600"/>
        <w:gridCol w:w="1200"/>
      </w:tblGrid>
      <w:tr w:rsidR="00D0449C" w:rsidRPr="008D614F" w:rsidTr="002543CA">
        <w:trPr>
          <w:trHeight w:val="48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32"/>
                <w:szCs w:val="32"/>
                <w:lang w:eastAsia="fr-FR" w:bidi="ar-SA"/>
              </w:rPr>
              <w:t>Q</w:t>
            </w:r>
            <w:r w:rsidRPr="008D614F">
              <w:rPr>
                <w:rFonts w:ascii="Calibri" w:eastAsia="Times New Roman" w:hAnsi="Calibri" w:cs="Times New Roman"/>
                <w:color w:val="000000"/>
                <w:sz w:val="32"/>
                <w:szCs w:val="32"/>
                <w:vertAlign w:val="subscript"/>
                <w:lang w:eastAsia="fr-FR" w:bidi="ar-SA"/>
              </w:rPr>
              <w:t>1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532,780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  <w:tr w:rsidR="00D0449C" w:rsidRPr="008D614F" w:rsidTr="002543CA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Wcyc_1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-288,15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  <w:tr w:rsidR="00D0449C" w:rsidRPr="008D614F" w:rsidTr="002543CA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 xml:space="preserve">Q2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-244,63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  <w:tr w:rsidR="00D0449C" w:rsidRPr="008D614F" w:rsidTr="002543CA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Wcyc_2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-154,70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J</w:t>
            </w:r>
          </w:p>
        </w:tc>
      </w:tr>
      <w:tr w:rsidR="00D0449C" w:rsidRPr="008D614F" w:rsidTr="002543CA">
        <w:trPr>
          <w:trHeight w:val="405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proofErr w:type="gramStart"/>
            <w:r w:rsidRPr="008D614F">
              <w:rPr>
                <w:rFonts w:ascii="SWGrekc" w:eastAsia="Times New Roman" w:hAnsi="SWGrekc" w:cs="Times New Roman"/>
                <w:color w:val="000000"/>
                <w:sz w:val="22"/>
                <w:szCs w:val="22"/>
                <w:lang w:eastAsia="fr-FR" w:bidi="ar-SA"/>
              </w:rPr>
              <w:t>h</w:t>
            </w:r>
            <w:proofErr w:type="gramEnd"/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 xml:space="preserve"> th cycle 5T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0,654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C000"/>
            <w:noWrap/>
            <w:vAlign w:val="bottom"/>
            <w:hideMark/>
          </w:tcPr>
          <w:p w:rsidR="00D0449C" w:rsidRPr="008D614F" w:rsidRDefault="00D0449C" w:rsidP="002543CA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</w:pPr>
            <w:r w:rsidRPr="008D614F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eastAsia="fr-FR" w:bidi="ar-SA"/>
              </w:rPr>
              <w:t> </w:t>
            </w:r>
          </w:p>
        </w:tc>
      </w:tr>
    </w:tbl>
    <w:p w:rsidR="00D0449C" w:rsidRPr="008D614F" w:rsidRDefault="00D0449C" w:rsidP="00D0449C">
      <w:pPr>
        <w:jc w:val="center"/>
      </w:pPr>
    </w:p>
    <w:p w:rsidR="00D0449C" w:rsidRDefault="00D0449C" w:rsidP="00D0449C">
      <w:pPr>
        <w:rPr>
          <w:rFonts w:ascii="Calibri" w:eastAsia="Calibri" w:hAnsi="Calibri" w:cs="Times New Roman"/>
          <w:sz w:val="22"/>
          <w:szCs w:val="24"/>
          <w:u w:val="single"/>
          <w:lang w:bidi="ar-SA"/>
        </w:rPr>
      </w:pPr>
    </w:p>
    <w:p w:rsidR="00584E99" w:rsidRDefault="00E66E33" w:rsidP="0083311A">
      <w:pPr>
        <w:pStyle w:val="para1"/>
        <w:numPr>
          <w:ilvl w:val="1"/>
          <w:numId w:val="7"/>
        </w:numPr>
      </w:pPr>
      <w:bookmarkStart w:id="42" w:name="_Toc503175548"/>
      <w:r>
        <w:t>Discussion</w:t>
      </w:r>
      <w:bookmarkEnd w:id="42"/>
    </w:p>
    <w:p w:rsidR="002543CA" w:rsidRPr="002543CA" w:rsidRDefault="002543CA" w:rsidP="00E66E33">
      <w:pPr>
        <w:pStyle w:val="Puce1"/>
        <w:rPr>
          <w:rFonts w:eastAsia="Calibri"/>
        </w:rPr>
      </w:pPr>
      <w:r w:rsidRPr="002543CA">
        <w:rPr>
          <w:rFonts w:eastAsia="Calibri"/>
        </w:rPr>
        <w:t xml:space="preserve">Analyser et justifier, à l’aide des graphiques </w:t>
      </w:r>
      <w:r w:rsidR="00E66E33">
        <w:rPr>
          <w:rFonts w:eastAsia="Calibri"/>
        </w:rPr>
        <w:t>ci-dessous</w:t>
      </w:r>
      <w:r w:rsidRPr="002543CA">
        <w:rPr>
          <w:rFonts w:eastAsia="Calibri"/>
          <w:color w:val="FF0000"/>
        </w:rPr>
        <w:t xml:space="preserve"> </w:t>
      </w:r>
      <w:r w:rsidRPr="002543CA">
        <w:rPr>
          <w:rFonts w:eastAsia="Calibri"/>
        </w:rPr>
        <w:t>et en quelques lignes, l’évolution du rendement.</w:t>
      </w:r>
    </w:p>
    <w:p w:rsidR="002543CA" w:rsidRPr="00E66E33" w:rsidRDefault="002543CA" w:rsidP="00E66E33">
      <w:pPr>
        <w:pStyle w:val="Puce2"/>
        <w:rPr>
          <w:rFonts w:eastAsia="Calibri"/>
        </w:rPr>
      </w:pPr>
      <w:r w:rsidRPr="00E66E33">
        <w:rPr>
          <w:rFonts w:eastAsia="Calibri"/>
        </w:rPr>
        <w:t xml:space="preserve">Logiquement, le rendement augmente avec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2"/>
                <w:szCs w:val="22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2"/>
                <w:szCs w:val="22"/>
                <w:lang w:eastAsia="fr-FR" w:bidi="ar-SA"/>
              </w:rPr>
              <m:t>ε</m:t>
            </m:r>
          </m:e>
          <m:sub>
            <m:r>
              <w:rPr>
                <w:rFonts w:ascii="Cambria Math" w:eastAsia="Times New Roman" w:hAnsi="Cambria Math" w:cs="Times New Roman"/>
                <w:sz w:val="22"/>
                <w:szCs w:val="22"/>
                <w:lang w:eastAsia="fr-FR" w:bidi="ar-SA"/>
              </w:rPr>
              <m:t>cyl1</m:t>
            </m:r>
          </m:sub>
        </m:sSub>
      </m:oMath>
      <w:r w:rsidRPr="00E66E33">
        <w:rPr>
          <w:rFonts w:eastAsia="Calibri"/>
          <w:sz w:val="22"/>
          <w:szCs w:val="22"/>
          <w:lang w:eastAsia="fr-FR" w:bidi="ar-SA"/>
        </w:rPr>
        <w:t> : c’est le gain sur la partie BdR du cycle (</w:t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eastAsia="Calibri" w:hAnsi="Cambria Math"/>
              </w:rPr>
              <m:t>η</m:t>
            </m:r>
          </m:e>
          <m:sub>
            <m:r>
              <w:rPr>
                <w:rFonts w:ascii="Cambria Math" w:eastAsia="Calibri" w:hAnsi="Cambria Math"/>
              </w:rPr>
              <m:t>th_BdR</m:t>
            </m:r>
          </m:sub>
        </m:sSub>
        <m:r>
          <w:rPr>
            <w:rFonts w:ascii="Cambria Math" w:eastAsia="Calibri" w:hAnsi="Cambria Math"/>
          </w:rPr>
          <m:t>=1-</m:t>
        </m:r>
        <m:sSup>
          <m:sSupPr>
            <m:ctrlPr>
              <w:rPr>
                <w:rFonts w:ascii="Cambria Math" w:eastAsia="Calibri" w:hAnsi="Cambria Math"/>
                <w:i/>
              </w:rPr>
            </m:ctrlPr>
          </m:sSupPr>
          <m:e>
            <m:r>
              <w:rPr>
                <w:rFonts w:ascii="Cambria Math" w:eastAsia="Calibri" w:hAnsi="Cambria Math"/>
              </w:rPr>
              <m:t>ε</m:t>
            </m:r>
          </m:e>
          <m:sup>
            <m:r>
              <w:rPr>
                <w:rFonts w:ascii="Cambria Math" w:eastAsia="Calibri" w:hAnsi="Cambria Math"/>
              </w:rPr>
              <m:t>1-γ</m:t>
            </m:r>
          </m:sup>
        </m:sSup>
      </m:oMath>
      <w:r w:rsidRPr="00E66E33">
        <w:rPr>
          <w:rFonts w:eastAsia="Calibri"/>
        </w:rPr>
        <w:t>).</w:t>
      </w:r>
    </w:p>
    <w:p w:rsidR="002543CA" w:rsidRPr="00E66E33" w:rsidRDefault="002543CA" w:rsidP="00E66E33">
      <w:pPr>
        <w:pStyle w:val="Puce2"/>
        <w:rPr>
          <w:rFonts w:eastAsia="Calibri"/>
        </w:rPr>
      </w:pPr>
      <w:r w:rsidRPr="00E66E33">
        <w:rPr>
          <w:rFonts w:eastAsia="Calibri"/>
        </w:rPr>
        <w:t xml:space="preserve">On voit cependant que le rendement est dépendant de l’énergie introduite, ce qui n’est pas le cas pour le BdR. A faible énergie introduite, on récupère peu d’énergie pour la partie détente prolongée, ce qui est confirmé par le graphique du travail de détente en fonction de </w:t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eastAsia="Calibri" w:hAnsi="Cambria Math"/>
              </w:rPr>
              <m:t>Q</m:t>
            </m:r>
          </m:e>
          <m:sub>
            <m:r>
              <w:rPr>
                <w:rFonts w:ascii="Cambria Math" w:eastAsia="Calibri" w:hAnsi="Cambria Math"/>
              </w:rPr>
              <m:t>1</m:t>
            </m:r>
          </m:sub>
        </m:sSub>
      </m:oMath>
      <w:r w:rsidRPr="00E66E33">
        <w:rPr>
          <w:rFonts w:eastAsia="Calibri"/>
        </w:rPr>
        <w:t xml:space="preserve">,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2"/>
                <w:szCs w:val="22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2"/>
                <w:szCs w:val="22"/>
                <w:lang w:eastAsia="fr-FR" w:bidi="ar-SA"/>
              </w:rPr>
              <m:t>ε</m:t>
            </m:r>
          </m:e>
          <m:sub>
            <m:r>
              <w:rPr>
                <w:rFonts w:ascii="Cambria Math" w:eastAsia="Times New Roman" w:hAnsi="Cambria Math" w:cs="Times New Roman"/>
                <w:sz w:val="22"/>
                <w:szCs w:val="22"/>
                <w:lang w:eastAsia="fr-FR" w:bidi="ar-SA"/>
              </w:rPr>
              <m:t>cyl1</m:t>
            </m:r>
          </m:sub>
        </m:sSub>
      </m:oMath>
      <w:r w:rsidRPr="00E66E33">
        <w:rPr>
          <w:rFonts w:eastAsia="Calibri"/>
          <w:sz w:val="22"/>
          <w:szCs w:val="22"/>
          <w:lang w:eastAsia="fr-FR" w:bidi="ar-SA"/>
        </w:rPr>
        <w:t>.</w:t>
      </w:r>
    </w:p>
    <w:p w:rsidR="00E66E33" w:rsidRPr="00E66E33" w:rsidRDefault="002543CA" w:rsidP="00E66E33">
      <w:pPr>
        <w:pStyle w:val="Puce2"/>
        <w:rPr>
          <w:rFonts w:eastAsia="Calibri"/>
          <w:lang w:eastAsia="fr-FR" w:bidi="ar-SA"/>
        </w:rPr>
      </w:pPr>
      <w:r w:rsidRPr="00E66E33">
        <w:rPr>
          <w:rFonts w:eastAsia="Calibri"/>
        </w:rPr>
        <w:t xml:space="preserve">Par ailleurs, on voit que le rendement est finalement peu sensible à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2"/>
                <w:szCs w:val="22"/>
                <w:lang w:eastAsia="fr-FR" w:bidi="ar-SA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2"/>
                <w:szCs w:val="22"/>
                <w:lang w:eastAsia="fr-FR" w:bidi="ar-SA"/>
              </w:rPr>
              <m:t>ε</m:t>
            </m:r>
          </m:e>
          <m:sub>
            <m:r>
              <w:rPr>
                <w:rFonts w:ascii="Cambria Math" w:eastAsia="Times New Roman" w:hAnsi="Cambria Math" w:cs="Times New Roman"/>
                <w:sz w:val="22"/>
                <w:szCs w:val="22"/>
                <w:lang w:eastAsia="fr-FR" w:bidi="ar-SA"/>
              </w:rPr>
              <m:t>cyl2</m:t>
            </m:r>
          </m:sub>
        </m:sSub>
      </m:oMath>
      <w:r w:rsidRPr="00E66E33">
        <w:rPr>
          <w:rFonts w:eastAsia="Calibri"/>
          <w:sz w:val="22"/>
          <w:szCs w:val="22"/>
          <w:lang w:eastAsia="fr-FR" w:bidi="ar-SA"/>
        </w:rPr>
        <w:t xml:space="preserve">. </w:t>
      </w:r>
      <w:r w:rsidRPr="00E66E33">
        <w:rPr>
          <w:rFonts w:eastAsia="Calibri"/>
          <w:lang w:eastAsia="fr-FR" w:bidi="ar-SA"/>
        </w:rPr>
        <w:t>Le volume du cylindre de détente a en revanche une influence non négligeable. Au-delà d’une certaine valeur, de l’ordre de 600 cm3, le rendement tend à diminuer. Ceci est dû au travail de détente prolongée qui tend vers une limite asymptotique, alors que le travail d’échappement ne cesse de croître…</w:t>
      </w:r>
    </w:p>
    <w:p w:rsidR="00E66E33" w:rsidRDefault="00E66E33">
      <w:pPr>
        <w:spacing w:before="200" w:after="200" w:line="276" w:lineRule="auto"/>
        <w:rPr>
          <w:rFonts w:asciiTheme="minorHAnsi" w:eastAsia="Calibri" w:hAnsiTheme="minorHAnsi" w:cstheme="minorBidi"/>
          <w:color w:val="00B050"/>
          <w:sz w:val="24"/>
          <w:szCs w:val="24"/>
          <w:lang w:eastAsia="fr-FR" w:bidi="ar-SA"/>
        </w:rPr>
      </w:pPr>
      <w:r>
        <w:rPr>
          <w:rFonts w:asciiTheme="minorHAnsi" w:eastAsia="Calibri" w:hAnsiTheme="minorHAnsi" w:cstheme="minorBidi"/>
          <w:color w:val="00B050"/>
          <w:sz w:val="24"/>
          <w:szCs w:val="24"/>
          <w:lang w:eastAsia="fr-FR" w:bidi="ar-SA"/>
        </w:rPr>
        <w:br w:type="page"/>
      </w:r>
    </w:p>
    <w:p w:rsidR="002543CA" w:rsidRPr="002543CA" w:rsidRDefault="00E66E33" w:rsidP="00E66E33">
      <w:pPr>
        <w:rPr>
          <w:rFonts w:eastAsia="Calibri"/>
        </w:rPr>
      </w:pPr>
      <w:r w:rsidRPr="00E66E33">
        <w:rPr>
          <w:rFonts w:eastAsia="Calibri"/>
          <w:noProof/>
        </w:rPr>
        <w:lastRenderedPageBreak/>
        <w:drawing>
          <wp:inline distT="0" distB="0" distL="0" distR="0">
            <wp:extent cx="6120130" cy="2976678"/>
            <wp:effectExtent l="0" t="0" r="0" b="0"/>
            <wp:docPr id="447" name="Image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7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3CA" w:rsidRDefault="00E66E33" w:rsidP="00D0449C">
      <w:r w:rsidRPr="00E66E33">
        <w:rPr>
          <w:noProof/>
        </w:rPr>
        <w:drawing>
          <wp:inline distT="0" distB="0" distL="0" distR="0">
            <wp:extent cx="6120130" cy="2976678"/>
            <wp:effectExtent l="0" t="0" r="0" b="0"/>
            <wp:docPr id="448" name="Imag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7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43CA" w:rsidSect="00A55CD9">
      <w:headerReference w:type="default" r:id="rId21"/>
      <w:footerReference w:type="default" r:id="rId22"/>
      <w:pgSz w:w="11906" w:h="16838"/>
      <w:pgMar w:top="1304" w:right="1134" w:bottom="1304" w:left="1134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63CF" w:rsidRDefault="009263CF" w:rsidP="00DB7324">
      <w:r>
        <w:separator/>
      </w:r>
    </w:p>
  </w:endnote>
  <w:endnote w:type="continuationSeparator" w:id="0">
    <w:p w:rsidR="009263CF" w:rsidRDefault="009263CF" w:rsidP="00DB73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lba Super">
    <w:altName w:val="Courier New"/>
    <w:charset w:val="00"/>
    <w:family w:val="auto"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WGrekc">
    <w:altName w:val="Calibri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543CA" w:rsidRPr="00A06BDB" w:rsidRDefault="002543CA" w:rsidP="00DB7324">
    <w:pPr>
      <w:pStyle w:val="Pieddepage"/>
    </w:pPr>
    <w:r w:rsidRPr="00A06BDB">
      <w:t xml:space="preserve">        Page </w:t>
    </w:r>
    <w:r w:rsidRPr="007942C4">
      <w:fldChar w:fldCharType="begin"/>
    </w:r>
    <w:r w:rsidRPr="00A06BDB">
      <w:instrText xml:space="preserve"> PAGE </w:instrText>
    </w:r>
    <w:r w:rsidRPr="007942C4">
      <w:fldChar w:fldCharType="separate"/>
    </w:r>
    <w:r w:rsidR="00FB0E87">
      <w:rPr>
        <w:noProof/>
      </w:rPr>
      <w:t>8</w:t>
    </w:r>
    <w:r w:rsidRPr="007942C4">
      <w:fldChar w:fldCharType="end"/>
    </w:r>
    <w:r w:rsidRPr="00A06BDB">
      <w:t xml:space="preserve"> sur </w:t>
    </w:r>
    <w:r w:rsidRPr="007942C4">
      <w:fldChar w:fldCharType="begin"/>
    </w:r>
    <w:r w:rsidRPr="00A06BDB">
      <w:instrText xml:space="preserve"> NUMPAGES </w:instrText>
    </w:r>
    <w:r w:rsidRPr="007942C4">
      <w:fldChar w:fldCharType="separate"/>
    </w:r>
    <w:r w:rsidR="00FB0E87">
      <w:rPr>
        <w:noProof/>
      </w:rPr>
      <w:t>8</w:t>
    </w:r>
    <w:r w:rsidRPr="007942C4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63CF" w:rsidRDefault="009263CF" w:rsidP="00DB7324">
      <w:r>
        <w:separator/>
      </w:r>
    </w:p>
  </w:footnote>
  <w:footnote w:type="continuationSeparator" w:id="0">
    <w:p w:rsidR="009263CF" w:rsidRDefault="009263CF" w:rsidP="00DB73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543CA" w:rsidRPr="007942C4" w:rsidRDefault="002543CA" w:rsidP="00DB7324">
    <w:pPr>
      <w:pStyle w:val="En-tte"/>
    </w:pPr>
    <w:r>
      <w:t xml:space="preserve">     </w:t>
    </w:r>
    <w:r w:rsidRPr="002003B0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872549" wp14:editId="27AE2375">
              <wp:simplePos x="0" y="0"/>
              <wp:positionH relativeFrom="margin">
                <wp:posOffset>0</wp:posOffset>
              </wp:positionH>
              <wp:positionV relativeFrom="paragraph">
                <wp:posOffset>-635</wp:posOffset>
              </wp:positionV>
              <wp:extent cx="1828800" cy="1828800"/>
              <wp:effectExtent l="0" t="0" r="0" b="0"/>
              <wp:wrapNone/>
              <wp:docPr id="5" name="Zone de text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2543CA" w:rsidRPr="00180CBC" w:rsidRDefault="002543CA" w:rsidP="002003B0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28"/>
                              <w:szCs w:val="28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 w:rsidRPr="00180CBC">
                            <w:rPr>
                              <w:b/>
                              <w:color w:val="000000" w:themeColor="text1"/>
                              <w:sz w:val="28"/>
                              <w:szCs w:val="28"/>
                              <w14:shadow w14:blurRad="12700" w14:dist="38100" w14:dir="2700000" w14:sx="100000" w14:sy="100000" w14:kx="0" w14:ky="0" w14:algn="tl">
                                <w14:schemeClr w14:val="bg1">
                                  <w14:lumMod w14:val="50000"/>
                                </w14:schemeClr>
                              </w14:shadow>
                              <w14:textOutline w14:w="9525" w14:cap="flat" w14:cmpd="sng" w14:algn="ctr">
                                <w14:solidFill>
                                  <w14:schemeClr w14:val="bg1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STS MCI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C872549" id="_x0000_t202" coordsize="21600,21600" o:spt="202" path="m,l,21600r21600,l21600,xe">
              <v:stroke joinstyle="miter"/>
              <v:path gradientshapeok="t" o:connecttype="rect"/>
            </v:shapetype>
            <v:shape id="Zone de texte 5" o:spid="_x0000_s1244" type="#_x0000_t202" style="position:absolute;margin-left:0;margin-top:-.05pt;width:2in;height:2in;z-index:251659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" filled="f" stroked="f">
              <v:textbox style="mso-fit-shape-to-text:t">
                <w:txbxContent>
                  <w:p w:rsidR="002543CA" w:rsidRPr="00180CBC" w:rsidRDefault="002543CA" w:rsidP="002003B0">
                    <w:pPr>
                      <w:jc w:val="center"/>
                      <w:rPr>
                        <w:b/>
                        <w:color w:val="000000" w:themeColor="text1"/>
                        <w:sz w:val="28"/>
                        <w:szCs w:val="28"/>
                        <w14:shadow w14:blurRad="12700" w14:dist="38100" w14:dir="2700000" w14:sx="100000" w14:sy="100000" w14:kx="0" w14:ky="0" w14:algn="tl">
                          <w14:schemeClr w14:val="bg1">
                            <w14:lumMod w14:val="50000"/>
                          </w14:schemeClr>
                        </w14:shadow>
                        <w14:textOutline w14:w="9525" w14:cap="flat" w14:cmpd="sng" w14:algn="ctr">
                          <w14:solidFill>
                            <w14:schemeClr w14:val="bg1"/>
                          </w14:solidFill>
                          <w14:prstDash w14:val="solid"/>
                          <w14:round/>
                        </w14:textOutline>
                      </w:rPr>
                    </w:pPr>
                    <w:r w:rsidRPr="00180CBC">
                      <w:rPr>
                        <w:b/>
                        <w:color w:val="000000" w:themeColor="text1"/>
                        <w:sz w:val="28"/>
                        <w:szCs w:val="28"/>
                        <w14:shadow w14:blurRad="12700" w14:dist="38100" w14:dir="2700000" w14:sx="100000" w14:sy="100000" w14:kx="0" w14:ky="0" w14:algn="tl">
                          <w14:schemeClr w14:val="bg1">
                            <w14:lumMod w14:val="50000"/>
                          </w14:schemeClr>
                        </w14:shadow>
                        <w14:textOutline w14:w="9525" w14:cap="flat" w14:cmpd="sng" w14:algn="ctr">
                          <w14:solidFill>
                            <w14:schemeClr w14:val="bg1"/>
                          </w14:solidFill>
                          <w14:prstDash w14:val="solid"/>
                          <w14:round/>
                        </w14:textOutline>
                      </w:rPr>
                      <w:t>STS MCI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ab/>
    </w: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BdR.docx</w:t>
    </w:r>
    <w:r>
      <w:rPr>
        <w:noProof/>
      </w:rPr>
      <w:fldChar w:fldCharType="end"/>
    </w:r>
    <w:r>
      <w:t xml:space="preserve">     </w:t>
    </w:r>
    <w:r>
      <w:fldChar w:fldCharType="begin"/>
    </w:r>
    <w:r>
      <w:instrText xml:space="preserve"> DATE \@ "dd/MM/yyyy" </w:instrText>
    </w:r>
    <w:r>
      <w:fldChar w:fldCharType="separate"/>
    </w:r>
    <w:r w:rsidR="00FB0E87">
      <w:rPr>
        <w:noProof/>
      </w:rPr>
      <w:t>08/01/2018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8CB0B07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0"/>
    <w:multiLevelType w:val="singleLevel"/>
    <w:tmpl w:val="C3C2A682"/>
    <w:lvl w:ilvl="0">
      <w:start w:val="1"/>
      <w:numFmt w:val="bullet"/>
      <w:pStyle w:val="Listepuces5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08C00C4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5EBEE2"/>
    <w:lvl w:ilvl="0">
      <w:start w:val="1"/>
      <w:numFmt w:val="bullet"/>
      <w:pStyle w:val="puce3"/>
      <w:lvlText w:val=""/>
      <w:lvlJc w:val="left"/>
      <w:pPr>
        <w:tabs>
          <w:tab w:val="num" w:pos="624"/>
        </w:tabs>
        <w:ind w:left="737" w:hanging="283"/>
      </w:pPr>
      <w:rPr>
        <w:rFonts w:ascii="Symbol" w:hAnsi="Symbol" w:hint="default"/>
        <w:color w:val="auto"/>
      </w:rPr>
    </w:lvl>
  </w:abstractNum>
  <w:abstractNum w:abstractNumId="4" w15:restartNumberingAfterBreak="0">
    <w:nsid w:val="FFFFFF89"/>
    <w:multiLevelType w:val="singleLevel"/>
    <w:tmpl w:val="994A22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5" w15:restartNumberingAfterBreak="0">
    <w:nsid w:val="07A743A7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862"/>
        </w:tabs>
        <w:ind w:left="502" w:hanging="360"/>
      </w:pPr>
    </w:lvl>
    <w:lvl w:ilvl="1">
      <w:start w:val="1"/>
      <w:numFmt w:val="decimal"/>
      <w:lvlText w:val="%1.%2."/>
      <w:lvlJc w:val="left"/>
      <w:pPr>
        <w:tabs>
          <w:tab w:val="num" w:pos="1364"/>
        </w:tabs>
        <w:ind w:left="716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</w:lvl>
  </w:abstractNum>
  <w:abstractNum w:abstractNumId="6" w15:restartNumberingAfterBreak="0">
    <w:nsid w:val="0D605CA9"/>
    <w:multiLevelType w:val="multilevel"/>
    <w:tmpl w:val="224AD782"/>
    <w:lvl w:ilvl="0">
      <w:start w:val="1"/>
      <w:numFmt w:val="decimal"/>
      <w:pStyle w:val="para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00F3975"/>
    <w:multiLevelType w:val="multilevel"/>
    <w:tmpl w:val="040C001F"/>
    <w:numStyleLink w:val="111111"/>
  </w:abstractNum>
  <w:abstractNum w:abstractNumId="8" w15:restartNumberingAfterBreak="0">
    <w:nsid w:val="1C10528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1CA74FC"/>
    <w:multiLevelType w:val="multilevel"/>
    <w:tmpl w:val="040C001F"/>
    <w:numStyleLink w:val="111111"/>
  </w:abstractNum>
  <w:abstractNum w:abstractNumId="10" w15:restartNumberingAfterBreak="0">
    <w:nsid w:val="2BE07E77"/>
    <w:multiLevelType w:val="hybridMultilevel"/>
    <w:tmpl w:val="8BA47F54"/>
    <w:lvl w:ilvl="0" w:tplc="66D8C616">
      <w:start w:val="1"/>
      <w:numFmt w:val="bullet"/>
      <w:pStyle w:val="Puce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8C30EA">
      <w:start w:val="1"/>
      <w:numFmt w:val="bullet"/>
      <w:pStyle w:val="Puce2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4B7428"/>
    <w:multiLevelType w:val="hybridMultilevel"/>
    <w:tmpl w:val="02E217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4D14C8"/>
    <w:multiLevelType w:val="hybridMultilevel"/>
    <w:tmpl w:val="FF2CDE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C52D99"/>
    <w:multiLevelType w:val="multilevel"/>
    <w:tmpl w:val="040C001F"/>
    <w:numStyleLink w:val="111111"/>
  </w:abstractNum>
  <w:abstractNum w:abstractNumId="14" w15:restartNumberingAfterBreak="0">
    <w:nsid w:val="6C386E33"/>
    <w:multiLevelType w:val="multilevel"/>
    <w:tmpl w:val="B896C4C8"/>
    <w:lvl w:ilvl="0">
      <w:start w:val="1"/>
      <w:numFmt w:val="decimal"/>
      <w:lvlText w:val="%1."/>
      <w:lvlJc w:val="left"/>
      <w:pPr>
        <w:tabs>
          <w:tab w:val="num" w:pos="284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4FA6CD2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E49149C"/>
    <w:multiLevelType w:val="hybridMultilevel"/>
    <w:tmpl w:val="D536071C"/>
    <w:lvl w:ilvl="0" w:tplc="0A9EB2E4">
      <w:start w:val="1"/>
      <w:numFmt w:val="bullet"/>
      <w:pStyle w:val="puce20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5E5E9E98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AEE86CD6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D06A1CB8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43408302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6CDEDA14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C47C5A9C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A25422FA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356866EC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7" w15:restartNumberingAfterBreak="0">
    <w:nsid w:val="7EC3481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</w:lvl>
  </w:abstractNum>
  <w:num w:numId="1">
    <w:abstractNumId w:val="3"/>
  </w:num>
  <w:num w:numId="2">
    <w:abstractNumId w:val="16"/>
  </w:num>
  <w:num w:numId="3">
    <w:abstractNumId w:val="5"/>
  </w:num>
  <w:num w:numId="4">
    <w:abstractNumId w:val="10"/>
  </w:num>
  <w:num w:numId="5">
    <w:abstractNumId w:val="1"/>
  </w:num>
  <w:num w:numId="6">
    <w:abstractNumId w:val="10"/>
  </w:num>
  <w:num w:numId="7">
    <w:abstractNumId w:val="6"/>
  </w:num>
  <w:num w:numId="8">
    <w:abstractNumId w:val="4"/>
  </w:num>
  <w:num w:numId="9">
    <w:abstractNumId w:val="2"/>
  </w:num>
  <w:num w:numId="10">
    <w:abstractNumId w:val="13"/>
  </w:num>
  <w:num w:numId="11">
    <w:abstractNumId w:val="0"/>
  </w:num>
  <w:num w:numId="12">
    <w:abstractNumId w:val="9"/>
  </w:num>
  <w:num w:numId="13">
    <w:abstractNumId w:val="7"/>
  </w:num>
  <w:num w:numId="14">
    <w:abstractNumId w:val="17"/>
  </w:num>
  <w:num w:numId="15">
    <w:abstractNumId w:val="14"/>
  </w:num>
  <w:num w:numId="16">
    <w:abstractNumId w:val="11"/>
  </w:num>
  <w:num w:numId="17">
    <w:abstractNumId w:val="8"/>
  </w:num>
  <w:num w:numId="18">
    <w:abstractNumId w:val="12"/>
  </w:num>
  <w:num w:numId="19">
    <w:abstractNumId w:val="15"/>
  </w:num>
  <w:num w:numId="20">
    <w:abstractNumId w:val="6"/>
  </w:num>
  <w:num w:numId="21">
    <w:abstractNumId w:val="6"/>
  </w:num>
  <w:num w:numId="22">
    <w:abstractNumId w:val="6"/>
  </w:num>
  <w:num w:numId="23">
    <w:abstractNumId w:val="6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6"/>
  </w:num>
  <w:num w:numId="29">
    <w:abstractNumId w:val="6"/>
  </w:num>
  <w:num w:numId="30">
    <w:abstractNumId w:val="6"/>
  </w:num>
  <w:num w:numId="31">
    <w:abstractNumId w:val="6"/>
  </w:num>
  <w:num w:numId="32">
    <w:abstractNumId w:val="6"/>
  </w:num>
  <w:num w:numId="33">
    <w:abstractNumId w:val="6"/>
  </w:num>
  <w:num w:numId="34">
    <w:abstractNumId w:val="6"/>
  </w:num>
  <w:num w:numId="35">
    <w:abstractNumId w:val="6"/>
  </w:num>
  <w:num w:numId="36">
    <w:abstractNumId w:val="6"/>
  </w:num>
  <w:num w:numId="37">
    <w:abstractNumId w:val="6"/>
  </w:num>
  <w:num w:numId="38">
    <w:abstractNumId w:val="6"/>
  </w:num>
  <w:num w:numId="39">
    <w:abstractNumId w:val="6"/>
  </w:num>
  <w:num w:numId="40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25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661F"/>
    <w:rsid w:val="00000FC3"/>
    <w:rsid w:val="00001AD5"/>
    <w:rsid w:val="00002B7C"/>
    <w:rsid w:val="00006D36"/>
    <w:rsid w:val="00007AF5"/>
    <w:rsid w:val="000127C8"/>
    <w:rsid w:val="00012FF2"/>
    <w:rsid w:val="00017883"/>
    <w:rsid w:val="000178EC"/>
    <w:rsid w:val="00017E77"/>
    <w:rsid w:val="00023072"/>
    <w:rsid w:val="00025F5D"/>
    <w:rsid w:val="00027402"/>
    <w:rsid w:val="000274B4"/>
    <w:rsid w:val="00032FAA"/>
    <w:rsid w:val="00033457"/>
    <w:rsid w:val="0003699F"/>
    <w:rsid w:val="000373EA"/>
    <w:rsid w:val="000403DE"/>
    <w:rsid w:val="00042F2B"/>
    <w:rsid w:val="00052456"/>
    <w:rsid w:val="000546C3"/>
    <w:rsid w:val="00055393"/>
    <w:rsid w:val="00055F37"/>
    <w:rsid w:val="00057646"/>
    <w:rsid w:val="00057966"/>
    <w:rsid w:val="000643F1"/>
    <w:rsid w:val="00065F08"/>
    <w:rsid w:val="00070ABA"/>
    <w:rsid w:val="0007101C"/>
    <w:rsid w:val="00072746"/>
    <w:rsid w:val="00075F6B"/>
    <w:rsid w:val="00077976"/>
    <w:rsid w:val="00082E48"/>
    <w:rsid w:val="0008340D"/>
    <w:rsid w:val="0009029F"/>
    <w:rsid w:val="00091F17"/>
    <w:rsid w:val="00094559"/>
    <w:rsid w:val="000A296F"/>
    <w:rsid w:val="000A3459"/>
    <w:rsid w:val="000A6D4C"/>
    <w:rsid w:val="000A77D7"/>
    <w:rsid w:val="000B292F"/>
    <w:rsid w:val="000B326D"/>
    <w:rsid w:val="000B5B79"/>
    <w:rsid w:val="000C315F"/>
    <w:rsid w:val="000C4389"/>
    <w:rsid w:val="000C5BB3"/>
    <w:rsid w:val="000D1770"/>
    <w:rsid w:val="000D1E70"/>
    <w:rsid w:val="000E4941"/>
    <w:rsid w:val="000E6C22"/>
    <w:rsid w:val="000E6C95"/>
    <w:rsid w:val="000E71C8"/>
    <w:rsid w:val="000F0A81"/>
    <w:rsid w:val="000F2B1E"/>
    <w:rsid w:val="000F4E44"/>
    <w:rsid w:val="001000A0"/>
    <w:rsid w:val="00102071"/>
    <w:rsid w:val="00102DF4"/>
    <w:rsid w:val="001046D0"/>
    <w:rsid w:val="00105068"/>
    <w:rsid w:val="00106261"/>
    <w:rsid w:val="001100CB"/>
    <w:rsid w:val="00111B6D"/>
    <w:rsid w:val="00116F04"/>
    <w:rsid w:val="00120AA6"/>
    <w:rsid w:val="001219F1"/>
    <w:rsid w:val="001259AC"/>
    <w:rsid w:val="0012710B"/>
    <w:rsid w:val="001330DD"/>
    <w:rsid w:val="001333EC"/>
    <w:rsid w:val="00142156"/>
    <w:rsid w:val="00144354"/>
    <w:rsid w:val="001518E1"/>
    <w:rsid w:val="00160346"/>
    <w:rsid w:val="00161860"/>
    <w:rsid w:val="00162E35"/>
    <w:rsid w:val="00163C47"/>
    <w:rsid w:val="001645C1"/>
    <w:rsid w:val="00164BCC"/>
    <w:rsid w:val="00164C7D"/>
    <w:rsid w:val="001671FA"/>
    <w:rsid w:val="00167F46"/>
    <w:rsid w:val="0017066F"/>
    <w:rsid w:val="00170C80"/>
    <w:rsid w:val="00174F20"/>
    <w:rsid w:val="00175363"/>
    <w:rsid w:val="00175FF4"/>
    <w:rsid w:val="001767CF"/>
    <w:rsid w:val="00177449"/>
    <w:rsid w:val="00184870"/>
    <w:rsid w:val="00184D54"/>
    <w:rsid w:val="00186161"/>
    <w:rsid w:val="0018640A"/>
    <w:rsid w:val="001928BB"/>
    <w:rsid w:val="001944D5"/>
    <w:rsid w:val="00196840"/>
    <w:rsid w:val="00197165"/>
    <w:rsid w:val="001A322A"/>
    <w:rsid w:val="001A36C7"/>
    <w:rsid w:val="001A77A5"/>
    <w:rsid w:val="001B0546"/>
    <w:rsid w:val="001B24FB"/>
    <w:rsid w:val="001B2D7E"/>
    <w:rsid w:val="001B321E"/>
    <w:rsid w:val="001B3C39"/>
    <w:rsid w:val="001C20F1"/>
    <w:rsid w:val="001C34EE"/>
    <w:rsid w:val="001C4356"/>
    <w:rsid w:val="001C4A29"/>
    <w:rsid w:val="001C555E"/>
    <w:rsid w:val="001C65A5"/>
    <w:rsid w:val="001D0979"/>
    <w:rsid w:val="001D328C"/>
    <w:rsid w:val="001D4E52"/>
    <w:rsid w:val="001E08A8"/>
    <w:rsid w:val="001E4135"/>
    <w:rsid w:val="001E67A5"/>
    <w:rsid w:val="001E6909"/>
    <w:rsid w:val="001F2120"/>
    <w:rsid w:val="001F28AA"/>
    <w:rsid w:val="001F3482"/>
    <w:rsid w:val="001F4BA1"/>
    <w:rsid w:val="001F5C93"/>
    <w:rsid w:val="001F64E2"/>
    <w:rsid w:val="002003B0"/>
    <w:rsid w:val="00201CB0"/>
    <w:rsid w:val="00202514"/>
    <w:rsid w:val="0020390E"/>
    <w:rsid w:val="00203D2D"/>
    <w:rsid w:val="00211068"/>
    <w:rsid w:val="00213941"/>
    <w:rsid w:val="00216541"/>
    <w:rsid w:val="002176F6"/>
    <w:rsid w:val="00221744"/>
    <w:rsid w:val="002221DE"/>
    <w:rsid w:val="0022542E"/>
    <w:rsid w:val="00230F03"/>
    <w:rsid w:val="002369E5"/>
    <w:rsid w:val="0024007B"/>
    <w:rsid w:val="002424DA"/>
    <w:rsid w:val="00242D39"/>
    <w:rsid w:val="00244280"/>
    <w:rsid w:val="002450DE"/>
    <w:rsid w:val="002470B4"/>
    <w:rsid w:val="00251624"/>
    <w:rsid w:val="002520F4"/>
    <w:rsid w:val="002543CA"/>
    <w:rsid w:val="002603C4"/>
    <w:rsid w:val="0026329C"/>
    <w:rsid w:val="00264E1E"/>
    <w:rsid w:val="00266585"/>
    <w:rsid w:val="002666BD"/>
    <w:rsid w:val="002667A3"/>
    <w:rsid w:val="0026694A"/>
    <w:rsid w:val="00270C60"/>
    <w:rsid w:val="00271CB4"/>
    <w:rsid w:val="002817EC"/>
    <w:rsid w:val="002856DF"/>
    <w:rsid w:val="00286937"/>
    <w:rsid w:val="00291EF4"/>
    <w:rsid w:val="00295E8D"/>
    <w:rsid w:val="002965B4"/>
    <w:rsid w:val="002965F0"/>
    <w:rsid w:val="002A01E7"/>
    <w:rsid w:val="002A35A2"/>
    <w:rsid w:val="002A5A6E"/>
    <w:rsid w:val="002A6FF0"/>
    <w:rsid w:val="002B2A47"/>
    <w:rsid w:val="002C188A"/>
    <w:rsid w:val="002C1CD7"/>
    <w:rsid w:val="002C1E63"/>
    <w:rsid w:val="002C31A5"/>
    <w:rsid w:val="002D0167"/>
    <w:rsid w:val="002D2806"/>
    <w:rsid w:val="002D30DA"/>
    <w:rsid w:val="002D331A"/>
    <w:rsid w:val="002D35FA"/>
    <w:rsid w:val="002D5602"/>
    <w:rsid w:val="002D75EC"/>
    <w:rsid w:val="002E0F50"/>
    <w:rsid w:val="002E4C9D"/>
    <w:rsid w:val="002E5713"/>
    <w:rsid w:val="002E6780"/>
    <w:rsid w:val="002E7186"/>
    <w:rsid w:val="002F4761"/>
    <w:rsid w:val="002F4D5D"/>
    <w:rsid w:val="002F6768"/>
    <w:rsid w:val="002F7B42"/>
    <w:rsid w:val="00300BFE"/>
    <w:rsid w:val="00300FDB"/>
    <w:rsid w:val="00302425"/>
    <w:rsid w:val="0030411E"/>
    <w:rsid w:val="0031169B"/>
    <w:rsid w:val="00321E39"/>
    <w:rsid w:val="003222F9"/>
    <w:rsid w:val="00322EEF"/>
    <w:rsid w:val="003245DD"/>
    <w:rsid w:val="00331E24"/>
    <w:rsid w:val="00334724"/>
    <w:rsid w:val="0033696A"/>
    <w:rsid w:val="00337A3B"/>
    <w:rsid w:val="00337A4E"/>
    <w:rsid w:val="00343BC2"/>
    <w:rsid w:val="00344C3D"/>
    <w:rsid w:val="00346592"/>
    <w:rsid w:val="00346E1C"/>
    <w:rsid w:val="0035038A"/>
    <w:rsid w:val="00356680"/>
    <w:rsid w:val="00356A7B"/>
    <w:rsid w:val="00363A77"/>
    <w:rsid w:val="00364CDA"/>
    <w:rsid w:val="003729D8"/>
    <w:rsid w:val="00373980"/>
    <w:rsid w:val="00374374"/>
    <w:rsid w:val="00375150"/>
    <w:rsid w:val="00380B43"/>
    <w:rsid w:val="003862EF"/>
    <w:rsid w:val="00391954"/>
    <w:rsid w:val="00395196"/>
    <w:rsid w:val="003A3083"/>
    <w:rsid w:val="003A35A9"/>
    <w:rsid w:val="003A3E05"/>
    <w:rsid w:val="003A49F1"/>
    <w:rsid w:val="003A5711"/>
    <w:rsid w:val="003B1166"/>
    <w:rsid w:val="003B72FA"/>
    <w:rsid w:val="003C0A11"/>
    <w:rsid w:val="003C7BF9"/>
    <w:rsid w:val="003C7D59"/>
    <w:rsid w:val="003D1066"/>
    <w:rsid w:val="003E3B97"/>
    <w:rsid w:val="003E70E3"/>
    <w:rsid w:val="003E7853"/>
    <w:rsid w:val="003F3D07"/>
    <w:rsid w:val="0040126F"/>
    <w:rsid w:val="00403899"/>
    <w:rsid w:val="004041AE"/>
    <w:rsid w:val="00404763"/>
    <w:rsid w:val="00406F54"/>
    <w:rsid w:val="00421970"/>
    <w:rsid w:val="004319A5"/>
    <w:rsid w:val="00431C9B"/>
    <w:rsid w:val="00437BAF"/>
    <w:rsid w:val="00441580"/>
    <w:rsid w:val="0044354C"/>
    <w:rsid w:val="00443C1A"/>
    <w:rsid w:val="00444541"/>
    <w:rsid w:val="0044535A"/>
    <w:rsid w:val="00445825"/>
    <w:rsid w:val="00445A21"/>
    <w:rsid w:val="00450D99"/>
    <w:rsid w:val="00450F79"/>
    <w:rsid w:val="00455132"/>
    <w:rsid w:val="004571AB"/>
    <w:rsid w:val="00460DF4"/>
    <w:rsid w:val="00475692"/>
    <w:rsid w:val="00475EE8"/>
    <w:rsid w:val="00482622"/>
    <w:rsid w:val="00483847"/>
    <w:rsid w:val="004858F1"/>
    <w:rsid w:val="004932DF"/>
    <w:rsid w:val="00495463"/>
    <w:rsid w:val="004A16D0"/>
    <w:rsid w:val="004A5DBB"/>
    <w:rsid w:val="004B14E6"/>
    <w:rsid w:val="004B180A"/>
    <w:rsid w:val="004B1A20"/>
    <w:rsid w:val="004B21E1"/>
    <w:rsid w:val="004B28C1"/>
    <w:rsid w:val="004B320C"/>
    <w:rsid w:val="004C597A"/>
    <w:rsid w:val="004C65CB"/>
    <w:rsid w:val="004C7CF5"/>
    <w:rsid w:val="004D07F9"/>
    <w:rsid w:val="004D20BA"/>
    <w:rsid w:val="004D65B8"/>
    <w:rsid w:val="004D767C"/>
    <w:rsid w:val="004E151A"/>
    <w:rsid w:val="004E4206"/>
    <w:rsid w:val="004E7D51"/>
    <w:rsid w:val="004F22E6"/>
    <w:rsid w:val="004F5CCA"/>
    <w:rsid w:val="0050068A"/>
    <w:rsid w:val="005028A9"/>
    <w:rsid w:val="005045A0"/>
    <w:rsid w:val="00511A46"/>
    <w:rsid w:val="00514909"/>
    <w:rsid w:val="005210FE"/>
    <w:rsid w:val="00526CF7"/>
    <w:rsid w:val="00527F9D"/>
    <w:rsid w:val="0053494A"/>
    <w:rsid w:val="00547B2B"/>
    <w:rsid w:val="00547DF8"/>
    <w:rsid w:val="00550065"/>
    <w:rsid w:val="005535DF"/>
    <w:rsid w:val="0055754C"/>
    <w:rsid w:val="00560100"/>
    <w:rsid w:val="00561F90"/>
    <w:rsid w:val="00563894"/>
    <w:rsid w:val="00567252"/>
    <w:rsid w:val="0057143F"/>
    <w:rsid w:val="00574828"/>
    <w:rsid w:val="0057788E"/>
    <w:rsid w:val="00580866"/>
    <w:rsid w:val="0058095C"/>
    <w:rsid w:val="00581817"/>
    <w:rsid w:val="005829ED"/>
    <w:rsid w:val="00584E99"/>
    <w:rsid w:val="00590B3F"/>
    <w:rsid w:val="00591C2A"/>
    <w:rsid w:val="00593FDD"/>
    <w:rsid w:val="00595575"/>
    <w:rsid w:val="005A10BF"/>
    <w:rsid w:val="005A6714"/>
    <w:rsid w:val="005C34B0"/>
    <w:rsid w:val="005D1098"/>
    <w:rsid w:val="005D16B5"/>
    <w:rsid w:val="005D37B1"/>
    <w:rsid w:val="005D450E"/>
    <w:rsid w:val="005D51EA"/>
    <w:rsid w:val="005D53C4"/>
    <w:rsid w:val="005D6160"/>
    <w:rsid w:val="005D6BE6"/>
    <w:rsid w:val="005D7381"/>
    <w:rsid w:val="005E47CD"/>
    <w:rsid w:val="005E6F5C"/>
    <w:rsid w:val="005E7662"/>
    <w:rsid w:val="005F1DB1"/>
    <w:rsid w:val="005F2276"/>
    <w:rsid w:val="005F3F19"/>
    <w:rsid w:val="005F4AF8"/>
    <w:rsid w:val="005F5320"/>
    <w:rsid w:val="005F5B9B"/>
    <w:rsid w:val="005F7D75"/>
    <w:rsid w:val="006065D8"/>
    <w:rsid w:val="00610ADA"/>
    <w:rsid w:val="00611C57"/>
    <w:rsid w:val="00613273"/>
    <w:rsid w:val="00613459"/>
    <w:rsid w:val="00613FB1"/>
    <w:rsid w:val="00614C62"/>
    <w:rsid w:val="00614E27"/>
    <w:rsid w:val="006154D3"/>
    <w:rsid w:val="006242D3"/>
    <w:rsid w:val="00632452"/>
    <w:rsid w:val="00634A60"/>
    <w:rsid w:val="00635F85"/>
    <w:rsid w:val="006363CD"/>
    <w:rsid w:val="00637373"/>
    <w:rsid w:val="00651BC1"/>
    <w:rsid w:val="00651F9A"/>
    <w:rsid w:val="00653B15"/>
    <w:rsid w:val="006566EB"/>
    <w:rsid w:val="006619F0"/>
    <w:rsid w:val="0066464E"/>
    <w:rsid w:val="006648C5"/>
    <w:rsid w:val="00670C14"/>
    <w:rsid w:val="00672712"/>
    <w:rsid w:val="0067615F"/>
    <w:rsid w:val="00676342"/>
    <w:rsid w:val="006775A7"/>
    <w:rsid w:val="006817F4"/>
    <w:rsid w:val="006818AB"/>
    <w:rsid w:val="00683891"/>
    <w:rsid w:val="00683E99"/>
    <w:rsid w:val="00684F82"/>
    <w:rsid w:val="00687653"/>
    <w:rsid w:val="00690344"/>
    <w:rsid w:val="00693442"/>
    <w:rsid w:val="006A20A1"/>
    <w:rsid w:val="006A283A"/>
    <w:rsid w:val="006A36DD"/>
    <w:rsid w:val="006A4C49"/>
    <w:rsid w:val="006B0930"/>
    <w:rsid w:val="006B32F3"/>
    <w:rsid w:val="006B3E48"/>
    <w:rsid w:val="006B5DE8"/>
    <w:rsid w:val="006B6BB6"/>
    <w:rsid w:val="006C04DF"/>
    <w:rsid w:val="006C658F"/>
    <w:rsid w:val="006D53D1"/>
    <w:rsid w:val="006D57B7"/>
    <w:rsid w:val="006D6FEF"/>
    <w:rsid w:val="006D775C"/>
    <w:rsid w:val="006E1D43"/>
    <w:rsid w:val="006E3C88"/>
    <w:rsid w:val="006F024B"/>
    <w:rsid w:val="006F1700"/>
    <w:rsid w:val="006F1CF1"/>
    <w:rsid w:val="006F651A"/>
    <w:rsid w:val="00703041"/>
    <w:rsid w:val="007138F7"/>
    <w:rsid w:val="00717293"/>
    <w:rsid w:val="0071779D"/>
    <w:rsid w:val="00717AEE"/>
    <w:rsid w:val="00724579"/>
    <w:rsid w:val="00727470"/>
    <w:rsid w:val="007376BB"/>
    <w:rsid w:val="0074080A"/>
    <w:rsid w:val="00742D92"/>
    <w:rsid w:val="00744972"/>
    <w:rsid w:val="00747BCA"/>
    <w:rsid w:val="00751A40"/>
    <w:rsid w:val="00752E35"/>
    <w:rsid w:val="007535B0"/>
    <w:rsid w:val="007550C7"/>
    <w:rsid w:val="00764794"/>
    <w:rsid w:val="00764A53"/>
    <w:rsid w:val="00767596"/>
    <w:rsid w:val="007708B4"/>
    <w:rsid w:val="007720F7"/>
    <w:rsid w:val="00784E45"/>
    <w:rsid w:val="007942C4"/>
    <w:rsid w:val="0079463C"/>
    <w:rsid w:val="00794C3A"/>
    <w:rsid w:val="0079688D"/>
    <w:rsid w:val="00797C2A"/>
    <w:rsid w:val="007A0652"/>
    <w:rsid w:val="007A1A97"/>
    <w:rsid w:val="007A5199"/>
    <w:rsid w:val="007A6888"/>
    <w:rsid w:val="007B0EF7"/>
    <w:rsid w:val="007B4015"/>
    <w:rsid w:val="007B6BE3"/>
    <w:rsid w:val="007B7C75"/>
    <w:rsid w:val="007C16EE"/>
    <w:rsid w:val="007C5E68"/>
    <w:rsid w:val="007C61DA"/>
    <w:rsid w:val="007C6FEC"/>
    <w:rsid w:val="007D0E33"/>
    <w:rsid w:val="007D3063"/>
    <w:rsid w:val="007D5507"/>
    <w:rsid w:val="007E4C3F"/>
    <w:rsid w:val="007E4D78"/>
    <w:rsid w:val="007E594F"/>
    <w:rsid w:val="007E633B"/>
    <w:rsid w:val="007E666D"/>
    <w:rsid w:val="007F19FC"/>
    <w:rsid w:val="007F284F"/>
    <w:rsid w:val="007F4B5A"/>
    <w:rsid w:val="007F5BC3"/>
    <w:rsid w:val="007F64DF"/>
    <w:rsid w:val="007F716C"/>
    <w:rsid w:val="00803E15"/>
    <w:rsid w:val="00803EA3"/>
    <w:rsid w:val="00804726"/>
    <w:rsid w:val="00806998"/>
    <w:rsid w:val="00811757"/>
    <w:rsid w:val="00816C30"/>
    <w:rsid w:val="00817AB4"/>
    <w:rsid w:val="00822E90"/>
    <w:rsid w:val="008236ED"/>
    <w:rsid w:val="00826902"/>
    <w:rsid w:val="0083024E"/>
    <w:rsid w:val="0083311A"/>
    <w:rsid w:val="008427D9"/>
    <w:rsid w:val="00842C6C"/>
    <w:rsid w:val="00845594"/>
    <w:rsid w:val="00846730"/>
    <w:rsid w:val="00852890"/>
    <w:rsid w:val="00852E70"/>
    <w:rsid w:val="00853940"/>
    <w:rsid w:val="00855A93"/>
    <w:rsid w:val="0085726C"/>
    <w:rsid w:val="00860CBE"/>
    <w:rsid w:val="00861E2B"/>
    <w:rsid w:val="008632D8"/>
    <w:rsid w:val="008639E2"/>
    <w:rsid w:val="008669BC"/>
    <w:rsid w:val="00867776"/>
    <w:rsid w:val="00871E24"/>
    <w:rsid w:val="00874589"/>
    <w:rsid w:val="00875D8B"/>
    <w:rsid w:val="00881BD9"/>
    <w:rsid w:val="00882A98"/>
    <w:rsid w:val="00883A86"/>
    <w:rsid w:val="0089070C"/>
    <w:rsid w:val="00890FC9"/>
    <w:rsid w:val="00892412"/>
    <w:rsid w:val="00892B8C"/>
    <w:rsid w:val="0089409D"/>
    <w:rsid w:val="008965E0"/>
    <w:rsid w:val="008A30F5"/>
    <w:rsid w:val="008A4915"/>
    <w:rsid w:val="008B0860"/>
    <w:rsid w:val="008B28F7"/>
    <w:rsid w:val="008B4919"/>
    <w:rsid w:val="008C1916"/>
    <w:rsid w:val="008C308A"/>
    <w:rsid w:val="008C35D7"/>
    <w:rsid w:val="008C4B6A"/>
    <w:rsid w:val="008C63D9"/>
    <w:rsid w:val="008C6B8C"/>
    <w:rsid w:val="008D2C38"/>
    <w:rsid w:val="008D4243"/>
    <w:rsid w:val="008D526E"/>
    <w:rsid w:val="008E0711"/>
    <w:rsid w:val="008E1ACE"/>
    <w:rsid w:val="008E254D"/>
    <w:rsid w:val="008F1EAC"/>
    <w:rsid w:val="008F21EC"/>
    <w:rsid w:val="008F261C"/>
    <w:rsid w:val="008F35D9"/>
    <w:rsid w:val="008F437A"/>
    <w:rsid w:val="00902BBF"/>
    <w:rsid w:val="0090373D"/>
    <w:rsid w:val="00906E1D"/>
    <w:rsid w:val="00907DA6"/>
    <w:rsid w:val="009131B4"/>
    <w:rsid w:val="00913695"/>
    <w:rsid w:val="0092107C"/>
    <w:rsid w:val="00923D15"/>
    <w:rsid w:val="009263CF"/>
    <w:rsid w:val="00927093"/>
    <w:rsid w:val="00932023"/>
    <w:rsid w:val="00932B81"/>
    <w:rsid w:val="00935D6C"/>
    <w:rsid w:val="00935E0E"/>
    <w:rsid w:val="00936400"/>
    <w:rsid w:val="0093670A"/>
    <w:rsid w:val="00937CF9"/>
    <w:rsid w:val="00945406"/>
    <w:rsid w:val="00947DAA"/>
    <w:rsid w:val="00950335"/>
    <w:rsid w:val="0095363E"/>
    <w:rsid w:val="009538BA"/>
    <w:rsid w:val="00955849"/>
    <w:rsid w:val="00966083"/>
    <w:rsid w:val="00967A46"/>
    <w:rsid w:val="00970354"/>
    <w:rsid w:val="00972537"/>
    <w:rsid w:val="009729D0"/>
    <w:rsid w:val="0097563C"/>
    <w:rsid w:val="009767FF"/>
    <w:rsid w:val="00977669"/>
    <w:rsid w:val="009811B0"/>
    <w:rsid w:val="00986190"/>
    <w:rsid w:val="00987E65"/>
    <w:rsid w:val="009926B2"/>
    <w:rsid w:val="00994D97"/>
    <w:rsid w:val="00995A77"/>
    <w:rsid w:val="009A3B17"/>
    <w:rsid w:val="009A7410"/>
    <w:rsid w:val="009B15E3"/>
    <w:rsid w:val="009B2412"/>
    <w:rsid w:val="009B3A08"/>
    <w:rsid w:val="009B4C18"/>
    <w:rsid w:val="009B6D57"/>
    <w:rsid w:val="009C3160"/>
    <w:rsid w:val="009D24E5"/>
    <w:rsid w:val="009D2D5F"/>
    <w:rsid w:val="009D49C0"/>
    <w:rsid w:val="009D6298"/>
    <w:rsid w:val="009E1DEA"/>
    <w:rsid w:val="009E1F24"/>
    <w:rsid w:val="009E33E9"/>
    <w:rsid w:val="009E4B1D"/>
    <w:rsid w:val="009E5212"/>
    <w:rsid w:val="009E74C4"/>
    <w:rsid w:val="009E78F4"/>
    <w:rsid w:val="009F392D"/>
    <w:rsid w:val="00A008AC"/>
    <w:rsid w:val="00A06BDB"/>
    <w:rsid w:val="00A132A7"/>
    <w:rsid w:val="00A15386"/>
    <w:rsid w:val="00A20330"/>
    <w:rsid w:val="00A2105E"/>
    <w:rsid w:val="00A26D81"/>
    <w:rsid w:val="00A27690"/>
    <w:rsid w:val="00A27A18"/>
    <w:rsid w:val="00A30112"/>
    <w:rsid w:val="00A302A9"/>
    <w:rsid w:val="00A31078"/>
    <w:rsid w:val="00A32436"/>
    <w:rsid w:val="00A32701"/>
    <w:rsid w:val="00A42433"/>
    <w:rsid w:val="00A53DA0"/>
    <w:rsid w:val="00A5584B"/>
    <w:rsid w:val="00A55CAE"/>
    <w:rsid w:val="00A55CD9"/>
    <w:rsid w:val="00A6159F"/>
    <w:rsid w:val="00A62774"/>
    <w:rsid w:val="00A6449C"/>
    <w:rsid w:val="00A64D0F"/>
    <w:rsid w:val="00A6696B"/>
    <w:rsid w:val="00A725D5"/>
    <w:rsid w:val="00A81834"/>
    <w:rsid w:val="00A843DD"/>
    <w:rsid w:val="00A84A31"/>
    <w:rsid w:val="00A85736"/>
    <w:rsid w:val="00A85C1A"/>
    <w:rsid w:val="00A879C7"/>
    <w:rsid w:val="00A93136"/>
    <w:rsid w:val="00A94BFC"/>
    <w:rsid w:val="00A95247"/>
    <w:rsid w:val="00A96F5C"/>
    <w:rsid w:val="00A97871"/>
    <w:rsid w:val="00AA0531"/>
    <w:rsid w:val="00AA4BAC"/>
    <w:rsid w:val="00AA66CE"/>
    <w:rsid w:val="00AB0BD0"/>
    <w:rsid w:val="00AB17E2"/>
    <w:rsid w:val="00AB196B"/>
    <w:rsid w:val="00AB33E5"/>
    <w:rsid w:val="00AB4AD1"/>
    <w:rsid w:val="00AB612C"/>
    <w:rsid w:val="00AB69DA"/>
    <w:rsid w:val="00AB6C1D"/>
    <w:rsid w:val="00AC75DF"/>
    <w:rsid w:val="00AD2D9D"/>
    <w:rsid w:val="00AD6832"/>
    <w:rsid w:val="00AE083A"/>
    <w:rsid w:val="00AE3F16"/>
    <w:rsid w:val="00AE4889"/>
    <w:rsid w:val="00AE58AB"/>
    <w:rsid w:val="00AF2E21"/>
    <w:rsid w:val="00B0427B"/>
    <w:rsid w:val="00B04A71"/>
    <w:rsid w:val="00B0684F"/>
    <w:rsid w:val="00B071A5"/>
    <w:rsid w:val="00B13534"/>
    <w:rsid w:val="00B1651D"/>
    <w:rsid w:val="00B20BDC"/>
    <w:rsid w:val="00B23EAB"/>
    <w:rsid w:val="00B24EEB"/>
    <w:rsid w:val="00B358F4"/>
    <w:rsid w:val="00B40993"/>
    <w:rsid w:val="00B43BBC"/>
    <w:rsid w:val="00B47B15"/>
    <w:rsid w:val="00B52117"/>
    <w:rsid w:val="00B556B8"/>
    <w:rsid w:val="00B55C7E"/>
    <w:rsid w:val="00B60305"/>
    <w:rsid w:val="00B6549D"/>
    <w:rsid w:val="00B71AD5"/>
    <w:rsid w:val="00B72410"/>
    <w:rsid w:val="00B724A9"/>
    <w:rsid w:val="00B74CB1"/>
    <w:rsid w:val="00B77CE5"/>
    <w:rsid w:val="00B813BC"/>
    <w:rsid w:val="00B85376"/>
    <w:rsid w:val="00B91907"/>
    <w:rsid w:val="00B9378C"/>
    <w:rsid w:val="00B94900"/>
    <w:rsid w:val="00B95DA0"/>
    <w:rsid w:val="00B9720A"/>
    <w:rsid w:val="00BA7C61"/>
    <w:rsid w:val="00BA7E4B"/>
    <w:rsid w:val="00BB4107"/>
    <w:rsid w:val="00BC2B4C"/>
    <w:rsid w:val="00BC41D8"/>
    <w:rsid w:val="00BC56F5"/>
    <w:rsid w:val="00BC6601"/>
    <w:rsid w:val="00BD0DFC"/>
    <w:rsid w:val="00BD35E0"/>
    <w:rsid w:val="00BD3BA6"/>
    <w:rsid w:val="00BE6601"/>
    <w:rsid w:val="00BE6BA4"/>
    <w:rsid w:val="00BE7F60"/>
    <w:rsid w:val="00BF23A7"/>
    <w:rsid w:val="00BF27C6"/>
    <w:rsid w:val="00BF42C2"/>
    <w:rsid w:val="00BF7825"/>
    <w:rsid w:val="00C00BE7"/>
    <w:rsid w:val="00C06722"/>
    <w:rsid w:val="00C06CA3"/>
    <w:rsid w:val="00C12413"/>
    <w:rsid w:val="00C207DE"/>
    <w:rsid w:val="00C262A9"/>
    <w:rsid w:val="00C2650C"/>
    <w:rsid w:val="00C36C10"/>
    <w:rsid w:val="00C40472"/>
    <w:rsid w:val="00C420CB"/>
    <w:rsid w:val="00C43108"/>
    <w:rsid w:val="00C43CD6"/>
    <w:rsid w:val="00C503D5"/>
    <w:rsid w:val="00C50D0D"/>
    <w:rsid w:val="00C521DE"/>
    <w:rsid w:val="00C52B4B"/>
    <w:rsid w:val="00C612FE"/>
    <w:rsid w:val="00C61AFC"/>
    <w:rsid w:val="00C6791B"/>
    <w:rsid w:val="00C67D03"/>
    <w:rsid w:val="00C70675"/>
    <w:rsid w:val="00C723A1"/>
    <w:rsid w:val="00C776B5"/>
    <w:rsid w:val="00C77F0F"/>
    <w:rsid w:val="00C86664"/>
    <w:rsid w:val="00C86B61"/>
    <w:rsid w:val="00C9266A"/>
    <w:rsid w:val="00C94D52"/>
    <w:rsid w:val="00CA1039"/>
    <w:rsid w:val="00CA5939"/>
    <w:rsid w:val="00CA7C60"/>
    <w:rsid w:val="00CB1CA1"/>
    <w:rsid w:val="00CB69C0"/>
    <w:rsid w:val="00CC034E"/>
    <w:rsid w:val="00CC0C53"/>
    <w:rsid w:val="00CC173B"/>
    <w:rsid w:val="00CC6605"/>
    <w:rsid w:val="00CC6AB4"/>
    <w:rsid w:val="00CC6DAC"/>
    <w:rsid w:val="00CC7A39"/>
    <w:rsid w:val="00CD05AA"/>
    <w:rsid w:val="00CD1BEC"/>
    <w:rsid w:val="00CD29C5"/>
    <w:rsid w:val="00CD35B7"/>
    <w:rsid w:val="00CD681D"/>
    <w:rsid w:val="00CD7975"/>
    <w:rsid w:val="00CE41FC"/>
    <w:rsid w:val="00CE42BF"/>
    <w:rsid w:val="00CE5225"/>
    <w:rsid w:val="00CE71AE"/>
    <w:rsid w:val="00CF2F27"/>
    <w:rsid w:val="00CF3B1C"/>
    <w:rsid w:val="00CF3DEB"/>
    <w:rsid w:val="00CF6A8E"/>
    <w:rsid w:val="00D0449C"/>
    <w:rsid w:val="00D05161"/>
    <w:rsid w:val="00D05A64"/>
    <w:rsid w:val="00D074E0"/>
    <w:rsid w:val="00D0753B"/>
    <w:rsid w:val="00D114A8"/>
    <w:rsid w:val="00D15A0D"/>
    <w:rsid w:val="00D162F3"/>
    <w:rsid w:val="00D178D5"/>
    <w:rsid w:val="00D243D5"/>
    <w:rsid w:val="00D2651D"/>
    <w:rsid w:val="00D26E46"/>
    <w:rsid w:val="00D30D48"/>
    <w:rsid w:val="00D31BE4"/>
    <w:rsid w:val="00D33979"/>
    <w:rsid w:val="00D34C15"/>
    <w:rsid w:val="00D377F7"/>
    <w:rsid w:val="00D42E40"/>
    <w:rsid w:val="00D4661F"/>
    <w:rsid w:val="00D46659"/>
    <w:rsid w:val="00D476D3"/>
    <w:rsid w:val="00D50E7C"/>
    <w:rsid w:val="00D516CC"/>
    <w:rsid w:val="00D5442F"/>
    <w:rsid w:val="00D560A7"/>
    <w:rsid w:val="00D666DE"/>
    <w:rsid w:val="00D73A7B"/>
    <w:rsid w:val="00D7541E"/>
    <w:rsid w:val="00D75A6C"/>
    <w:rsid w:val="00D802FE"/>
    <w:rsid w:val="00D8448E"/>
    <w:rsid w:val="00D853DD"/>
    <w:rsid w:val="00D87EAB"/>
    <w:rsid w:val="00D91FFA"/>
    <w:rsid w:val="00D92EED"/>
    <w:rsid w:val="00D93E33"/>
    <w:rsid w:val="00D96140"/>
    <w:rsid w:val="00DB70BA"/>
    <w:rsid w:val="00DB7324"/>
    <w:rsid w:val="00DB7D24"/>
    <w:rsid w:val="00DC0C10"/>
    <w:rsid w:val="00DD07C1"/>
    <w:rsid w:val="00DD1166"/>
    <w:rsid w:val="00DD4C5E"/>
    <w:rsid w:val="00DE2358"/>
    <w:rsid w:val="00DE3866"/>
    <w:rsid w:val="00DE6FB9"/>
    <w:rsid w:val="00DF0396"/>
    <w:rsid w:val="00DF0699"/>
    <w:rsid w:val="00DF30E2"/>
    <w:rsid w:val="00E06120"/>
    <w:rsid w:val="00E101AF"/>
    <w:rsid w:val="00E122FA"/>
    <w:rsid w:val="00E14199"/>
    <w:rsid w:val="00E14597"/>
    <w:rsid w:val="00E145DD"/>
    <w:rsid w:val="00E159C4"/>
    <w:rsid w:val="00E21A28"/>
    <w:rsid w:val="00E22DCF"/>
    <w:rsid w:val="00E24D22"/>
    <w:rsid w:val="00E265AD"/>
    <w:rsid w:val="00E26FD1"/>
    <w:rsid w:val="00E305EE"/>
    <w:rsid w:val="00E31100"/>
    <w:rsid w:val="00E31846"/>
    <w:rsid w:val="00E34DAA"/>
    <w:rsid w:val="00E406FA"/>
    <w:rsid w:val="00E4125A"/>
    <w:rsid w:val="00E45B40"/>
    <w:rsid w:val="00E46DD5"/>
    <w:rsid w:val="00E4797D"/>
    <w:rsid w:val="00E50F96"/>
    <w:rsid w:val="00E607CC"/>
    <w:rsid w:val="00E60EFA"/>
    <w:rsid w:val="00E624AA"/>
    <w:rsid w:val="00E62753"/>
    <w:rsid w:val="00E638DB"/>
    <w:rsid w:val="00E63B97"/>
    <w:rsid w:val="00E6406F"/>
    <w:rsid w:val="00E66E33"/>
    <w:rsid w:val="00E67115"/>
    <w:rsid w:val="00E67CFA"/>
    <w:rsid w:val="00E70632"/>
    <w:rsid w:val="00E719B1"/>
    <w:rsid w:val="00E7412A"/>
    <w:rsid w:val="00E7436F"/>
    <w:rsid w:val="00E80D1A"/>
    <w:rsid w:val="00E80E69"/>
    <w:rsid w:val="00E819E4"/>
    <w:rsid w:val="00E82448"/>
    <w:rsid w:val="00E83863"/>
    <w:rsid w:val="00E86466"/>
    <w:rsid w:val="00E87BCF"/>
    <w:rsid w:val="00E87F37"/>
    <w:rsid w:val="00E905EC"/>
    <w:rsid w:val="00E90F8F"/>
    <w:rsid w:val="00E9480A"/>
    <w:rsid w:val="00EA138B"/>
    <w:rsid w:val="00EA2AB3"/>
    <w:rsid w:val="00EB1845"/>
    <w:rsid w:val="00EB5C25"/>
    <w:rsid w:val="00EB673A"/>
    <w:rsid w:val="00EC07D9"/>
    <w:rsid w:val="00EC2B31"/>
    <w:rsid w:val="00EC2E7A"/>
    <w:rsid w:val="00EC36DF"/>
    <w:rsid w:val="00EC5562"/>
    <w:rsid w:val="00EC5C3E"/>
    <w:rsid w:val="00ED05D0"/>
    <w:rsid w:val="00ED1339"/>
    <w:rsid w:val="00EE116C"/>
    <w:rsid w:val="00EE1B8F"/>
    <w:rsid w:val="00EE1E53"/>
    <w:rsid w:val="00EE238B"/>
    <w:rsid w:val="00EE2AA3"/>
    <w:rsid w:val="00F01ACB"/>
    <w:rsid w:val="00F057B1"/>
    <w:rsid w:val="00F20774"/>
    <w:rsid w:val="00F24DAD"/>
    <w:rsid w:val="00F253C3"/>
    <w:rsid w:val="00F256DA"/>
    <w:rsid w:val="00F27CA3"/>
    <w:rsid w:val="00F31C2E"/>
    <w:rsid w:val="00F33659"/>
    <w:rsid w:val="00F33E9B"/>
    <w:rsid w:val="00F427ED"/>
    <w:rsid w:val="00F42C70"/>
    <w:rsid w:val="00F4406B"/>
    <w:rsid w:val="00F44898"/>
    <w:rsid w:val="00F449F9"/>
    <w:rsid w:val="00F55CAE"/>
    <w:rsid w:val="00F5602E"/>
    <w:rsid w:val="00F56F45"/>
    <w:rsid w:val="00F57469"/>
    <w:rsid w:val="00F606C0"/>
    <w:rsid w:val="00F634A9"/>
    <w:rsid w:val="00F63E02"/>
    <w:rsid w:val="00F64DE5"/>
    <w:rsid w:val="00F74E5E"/>
    <w:rsid w:val="00F839EA"/>
    <w:rsid w:val="00F8425F"/>
    <w:rsid w:val="00F84540"/>
    <w:rsid w:val="00F84C17"/>
    <w:rsid w:val="00F9040E"/>
    <w:rsid w:val="00F90A04"/>
    <w:rsid w:val="00F90FE7"/>
    <w:rsid w:val="00F942DD"/>
    <w:rsid w:val="00F969E0"/>
    <w:rsid w:val="00FA6D98"/>
    <w:rsid w:val="00FB02F0"/>
    <w:rsid w:val="00FB0E69"/>
    <w:rsid w:val="00FB0E87"/>
    <w:rsid w:val="00FB1D39"/>
    <w:rsid w:val="00FB4997"/>
    <w:rsid w:val="00FC06CE"/>
    <w:rsid w:val="00FC16A4"/>
    <w:rsid w:val="00FD0749"/>
    <w:rsid w:val="00FD4B81"/>
    <w:rsid w:val="00FD5C56"/>
    <w:rsid w:val="00FE5D58"/>
    <w:rsid w:val="00FF0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A3319F71-AC26-42E3-A5CC-6E9F9CA13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B7324"/>
    <w:pPr>
      <w:spacing w:before="0" w:after="0" w:line="240" w:lineRule="auto"/>
    </w:pPr>
    <w:rPr>
      <w:rFonts w:ascii="Arial" w:hAnsi="Arial" w:cs="Arial"/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751A40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20774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jc w:val="center"/>
      <w:outlineLvl w:val="1"/>
    </w:pPr>
    <w:rPr>
      <w:rFonts w:ascii="Alba Super" w:hAnsi="Alba Super"/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51A40"/>
    <w:pPr>
      <w:pBdr>
        <w:top w:val="single" w:sz="6" w:space="2" w:color="4F81BD" w:themeColor="accent1"/>
        <w:left w:val="single" w:sz="6" w:space="2" w:color="4F81BD" w:themeColor="accent1"/>
      </w:pBdr>
      <w:spacing w:before="30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51A40"/>
    <w:pPr>
      <w:pBdr>
        <w:top w:val="dotted" w:sz="6" w:space="2" w:color="4F81BD" w:themeColor="accent1"/>
        <w:left w:val="dotted" w:sz="6" w:space="2" w:color="4F81BD" w:themeColor="accent1"/>
      </w:pBdr>
      <w:spacing w:before="30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51A40"/>
    <w:pPr>
      <w:pBdr>
        <w:bottom w:val="single" w:sz="6" w:space="1" w:color="4F81BD" w:themeColor="accent1"/>
      </w:pBdr>
      <w:spacing w:before="30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51A40"/>
    <w:pPr>
      <w:pBdr>
        <w:bottom w:val="dotted" w:sz="6" w:space="1" w:color="4F81BD" w:themeColor="accent1"/>
      </w:pBdr>
      <w:spacing w:before="30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51A40"/>
    <w:pPr>
      <w:spacing w:before="30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51A40"/>
    <w:pPr>
      <w:spacing w:before="30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51A40"/>
    <w:pPr>
      <w:spacing w:before="30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">
    <w:name w:val="titre"/>
    <w:basedOn w:val="Normal"/>
    <w:rsid w:val="007942C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6E6E6"/>
      <w:jc w:val="center"/>
    </w:pPr>
    <w:rPr>
      <w:rFonts w:ascii="Alba Super" w:hAnsi="Alba Super"/>
      <w:sz w:val="36"/>
    </w:rPr>
  </w:style>
  <w:style w:type="paragraph" w:customStyle="1" w:styleId="titre20">
    <w:name w:val="titre2"/>
    <w:basedOn w:val="Titre0"/>
    <w:rsid w:val="007A6888"/>
  </w:style>
  <w:style w:type="paragraph" w:customStyle="1" w:styleId="puce10">
    <w:name w:val="puce1"/>
    <w:basedOn w:val="Listepuces"/>
    <w:rsid w:val="00F839EA"/>
    <w:pPr>
      <w:spacing w:before="120" w:after="120"/>
    </w:pPr>
  </w:style>
  <w:style w:type="paragraph" w:styleId="Titre0">
    <w:name w:val="Title"/>
    <w:basedOn w:val="Normal"/>
    <w:next w:val="Normal"/>
    <w:link w:val="TitreCar"/>
    <w:uiPriority w:val="10"/>
    <w:qFormat/>
    <w:rsid w:val="00751A40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paragraph" w:customStyle="1" w:styleId="puce20">
    <w:name w:val="puce2"/>
    <w:basedOn w:val="Listepuces2"/>
    <w:rsid w:val="00B74CB1"/>
    <w:pPr>
      <w:numPr>
        <w:numId w:val="2"/>
      </w:numPr>
      <w:spacing w:before="120" w:after="120"/>
    </w:pPr>
  </w:style>
  <w:style w:type="paragraph" w:styleId="Listepuces">
    <w:name w:val="List Bullet"/>
    <w:basedOn w:val="Normal"/>
    <w:autoRedefine/>
    <w:rsid w:val="00881BD9"/>
    <w:pPr>
      <w:ind w:left="426"/>
    </w:pPr>
  </w:style>
  <w:style w:type="paragraph" w:customStyle="1" w:styleId="puce3">
    <w:name w:val="puce3"/>
    <w:basedOn w:val="puce20"/>
    <w:rsid w:val="007A6888"/>
    <w:pPr>
      <w:numPr>
        <w:numId w:val="1"/>
      </w:numPr>
      <w:ind w:left="991"/>
    </w:pPr>
  </w:style>
  <w:style w:type="paragraph" w:styleId="Listepuces2">
    <w:name w:val="List Bullet 2"/>
    <w:basedOn w:val="Normal"/>
    <w:autoRedefine/>
    <w:rsid w:val="007A6888"/>
  </w:style>
  <w:style w:type="paragraph" w:customStyle="1" w:styleId="para10">
    <w:name w:val="para1"/>
    <w:basedOn w:val="Listenumros"/>
    <w:rsid w:val="0066464E"/>
    <w:pPr>
      <w:spacing w:before="120" w:after="120"/>
    </w:pPr>
    <w:rPr>
      <w:b/>
      <w:u w:val="single"/>
    </w:rPr>
  </w:style>
  <w:style w:type="paragraph" w:customStyle="1" w:styleId="para2">
    <w:name w:val="para2"/>
    <w:basedOn w:val="para10"/>
    <w:rsid w:val="007A6888"/>
    <w:pPr>
      <w:tabs>
        <w:tab w:val="num" w:pos="720"/>
      </w:tabs>
      <w:ind w:left="360" w:hanging="360"/>
    </w:pPr>
  </w:style>
  <w:style w:type="paragraph" w:styleId="Listenumros">
    <w:name w:val="List Number"/>
    <w:basedOn w:val="Normal"/>
    <w:rsid w:val="007A6888"/>
  </w:style>
  <w:style w:type="paragraph" w:styleId="En-tte">
    <w:name w:val="header"/>
    <w:basedOn w:val="Normal"/>
    <w:link w:val="En-tteCar"/>
    <w:rsid w:val="004E4206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rsid w:val="007A6888"/>
    <w:pPr>
      <w:numPr>
        <w:numId w:val="3"/>
      </w:numPr>
    </w:pPr>
  </w:style>
  <w:style w:type="paragraph" w:styleId="Pieddepage">
    <w:name w:val="footer"/>
    <w:basedOn w:val="Normal"/>
    <w:link w:val="PieddepageCar"/>
    <w:rsid w:val="004E4206"/>
    <w:pPr>
      <w:tabs>
        <w:tab w:val="center" w:pos="4536"/>
        <w:tab w:val="right" w:pos="9072"/>
      </w:tabs>
    </w:pPr>
  </w:style>
  <w:style w:type="character" w:styleId="Lienhypertexte">
    <w:name w:val="Hyperlink"/>
    <w:basedOn w:val="Policepardfaut"/>
    <w:uiPriority w:val="99"/>
    <w:rsid w:val="0066464E"/>
    <w:rPr>
      <w:color w:val="0000FF"/>
      <w:u w:val="single"/>
    </w:rPr>
  </w:style>
  <w:style w:type="character" w:styleId="Lienhypertextesuivivisit">
    <w:name w:val="FollowedHyperlink"/>
    <w:basedOn w:val="Policepardfaut"/>
    <w:rsid w:val="0066464E"/>
    <w:rPr>
      <w:color w:val="8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3270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2701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751A40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Titre2Car">
    <w:name w:val="Titre 2 Car"/>
    <w:basedOn w:val="Policepardfaut"/>
    <w:link w:val="Titre2"/>
    <w:uiPriority w:val="9"/>
    <w:rsid w:val="00F20774"/>
    <w:rPr>
      <w:rFonts w:ascii="Alba Super" w:hAnsi="Alba Super" w:cs="Arial"/>
      <w:caps/>
      <w:spacing w:val="15"/>
      <w:shd w:val="clear" w:color="auto" w:fill="DBE5F1" w:themeFill="accent1" w:themeFillTint="33"/>
      <w:lang w:val="fr-FR"/>
    </w:rPr>
  </w:style>
  <w:style w:type="character" w:customStyle="1" w:styleId="Titre3Car">
    <w:name w:val="Titre 3 Car"/>
    <w:basedOn w:val="Policepardfaut"/>
    <w:link w:val="Titre3"/>
    <w:uiPriority w:val="9"/>
    <w:semiHidden/>
    <w:rsid w:val="00751A40"/>
    <w:rPr>
      <w:caps/>
      <w:color w:val="243F60" w:themeColor="accent1" w:themeShade="7F"/>
      <w:spacing w:val="15"/>
    </w:rPr>
  </w:style>
  <w:style w:type="character" w:customStyle="1" w:styleId="Titre4Car">
    <w:name w:val="Titre 4 Car"/>
    <w:basedOn w:val="Policepardfaut"/>
    <w:link w:val="Titre4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semiHidden/>
    <w:rsid w:val="00751A40"/>
    <w:rPr>
      <w:caps/>
      <w:color w:val="365F91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semiHidden/>
    <w:rsid w:val="00751A40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semiHidden/>
    <w:rsid w:val="00751A40"/>
    <w:rPr>
      <w:i/>
      <w:caps/>
      <w:spacing w:val="10"/>
      <w:sz w:val="18"/>
      <w:szCs w:val="18"/>
    </w:rPr>
  </w:style>
  <w:style w:type="paragraph" w:styleId="Lgende">
    <w:name w:val="caption"/>
    <w:basedOn w:val="Normal"/>
    <w:next w:val="Normal"/>
    <w:uiPriority w:val="35"/>
    <w:unhideWhenUsed/>
    <w:qFormat/>
    <w:rsid w:val="00751A40"/>
    <w:rPr>
      <w:b/>
      <w:bCs/>
      <w:color w:val="365F91" w:themeColor="accent1" w:themeShade="BF"/>
      <w:sz w:val="16"/>
      <w:szCs w:val="16"/>
    </w:rPr>
  </w:style>
  <w:style w:type="character" w:customStyle="1" w:styleId="TitreCar">
    <w:name w:val="Titre Car"/>
    <w:basedOn w:val="Policepardfaut"/>
    <w:link w:val="Titre0"/>
    <w:uiPriority w:val="10"/>
    <w:rsid w:val="00751A40"/>
    <w:rPr>
      <w:caps/>
      <w:color w:val="4F81BD" w:themeColor="accent1"/>
      <w:spacing w:val="10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51A40"/>
    <w:pPr>
      <w:spacing w:after="1000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751A40"/>
    <w:rPr>
      <w:caps/>
      <w:color w:val="595959" w:themeColor="text1" w:themeTint="A6"/>
      <w:spacing w:val="10"/>
      <w:sz w:val="24"/>
      <w:szCs w:val="24"/>
    </w:rPr>
  </w:style>
  <w:style w:type="character" w:styleId="lev">
    <w:name w:val="Strong"/>
    <w:uiPriority w:val="22"/>
    <w:qFormat/>
    <w:rsid w:val="00751A40"/>
    <w:rPr>
      <w:b/>
      <w:bCs/>
    </w:rPr>
  </w:style>
  <w:style w:type="character" w:styleId="Accentuation">
    <w:name w:val="Emphasis"/>
    <w:uiPriority w:val="20"/>
    <w:qFormat/>
    <w:rsid w:val="00751A40"/>
    <w:rPr>
      <w:caps/>
      <w:color w:val="243F60" w:themeColor="accent1" w:themeShade="7F"/>
      <w:spacing w:val="5"/>
    </w:rPr>
  </w:style>
  <w:style w:type="paragraph" w:styleId="Sansinterligne">
    <w:name w:val="No Spacing"/>
    <w:basedOn w:val="Normal"/>
    <w:link w:val="SansinterligneCar"/>
    <w:uiPriority w:val="1"/>
    <w:qFormat/>
    <w:rsid w:val="00751A40"/>
  </w:style>
  <w:style w:type="character" w:customStyle="1" w:styleId="SansinterligneCar">
    <w:name w:val="Sans interligne Car"/>
    <w:basedOn w:val="Policepardfaut"/>
    <w:link w:val="Sansinterligne"/>
    <w:uiPriority w:val="1"/>
    <w:rsid w:val="00751A40"/>
    <w:rPr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rsid w:val="00751A4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751A4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751A40"/>
    <w:rPr>
      <w:i/>
      <w:iCs/>
      <w:sz w:val="20"/>
      <w:szCs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51A40"/>
    <w:pPr>
      <w:pBdr>
        <w:top w:val="single" w:sz="4" w:space="10" w:color="4F81BD" w:themeColor="accent1"/>
        <w:left w:val="single" w:sz="4" w:space="10" w:color="4F81BD" w:themeColor="accent1"/>
      </w:pBdr>
      <w:ind w:left="1296" w:right="1152"/>
      <w:jc w:val="both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51A40"/>
    <w:rPr>
      <w:i/>
      <w:iCs/>
      <w:color w:val="4F81BD" w:themeColor="accent1"/>
      <w:sz w:val="20"/>
      <w:szCs w:val="20"/>
    </w:rPr>
  </w:style>
  <w:style w:type="character" w:styleId="Emphaseple">
    <w:name w:val="Subtle Emphasis"/>
    <w:uiPriority w:val="19"/>
    <w:qFormat/>
    <w:rsid w:val="00751A40"/>
    <w:rPr>
      <w:i/>
      <w:iCs/>
      <w:color w:val="243F60" w:themeColor="accent1" w:themeShade="7F"/>
    </w:rPr>
  </w:style>
  <w:style w:type="character" w:styleId="Emphaseintense">
    <w:name w:val="Intense Emphasis"/>
    <w:uiPriority w:val="21"/>
    <w:qFormat/>
    <w:rsid w:val="00751A40"/>
    <w:rPr>
      <w:b/>
      <w:bCs/>
      <w:caps/>
      <w:color w:val="243F60" w:themeColor="accent1" w:themeShade="7F"/>
      <w:spacing w:val="10"/>
    </w:rPr>
  </w:style>
  <w:style w:type="character" w:styleId="Rfrenceple">
    <w:name w:val="Subtle Reference"/>
    <w:uiPriority w:val="31"/>
    <w:qFormat/>
    <w:rsid w:val="00751A40"/>
    <w:rPr>
      <w:b/>
      <w:bCs/>
      <w:color w:val="4F81BD" w:themeColor="accent1"/>
    </w:rPr>
  </w:style>
  <w:style w:type="character" w:styleId="Rfrenceintense">
    <w:name w:val="Intense Reference"/>
    <w:uiPriority w:val="32"/>
    <w:qFormat/>
    <w:rsid w:val="00751A40"/>
    <w:rPr>
      <w:b/>
      <w:bCs/>
      <w:i/>
      <w:iCs/>
      <w:caps/>
      <w:color w:val="4F81BD" w:themeColor="accent1"/>
    </w:rPr>
  </w:style>
  <w:style w:type="character" w:styleId="Titredulivre">
    <w:name w:val="Book Title"/>
    <w:uiPriority w:val="33"/>
    <w:qFormat/>
    <w:rsid w:val="00751A40"/>
    <w:rPr>
      <w:b/>
      <w:bCs/>
      <w:i/>
      <w:iCs/>
      <w:spacing w:val="9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751A40"/>
    <w:pPr>
      <w:outlineLvl w:val="9"/>
    </w:pPr>
  </w:style>
  <w:style w:type="table" w:styleId="Grilledutableau">
    <w:name w:val="Table Grid"/>
    <w:basedOn w:val="TableauNormal"/>
    <w:uiPriority w:val="59"/>
    <w:rsid w:val="006B3E48"/>
    <w:pPr>
      <w:spacing w:before="0"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uces5">
    <w:name w:val="List Bullet 5"/>
    <w:basedOn w:val="Normal"/>
    <w:rsid w:val="003E70E3"/>
    <w:pPr>
      <w:widowControl w:val="0"/>
      <w:numPr>
        <w:numId w:val="5"/>
      </w:numPr>
      <w:spacing w:before="20" w:after="20"/>
      <w:ind w:left="1491" w:hanging="357"/>
    </w:pPr>
    <w:rPr>
      <w:rFonts w:ascii="Times New Roman" w:eastAsia="Times New Roman" w:hAnsi="Times New Roman" w:cs="Times New Roman"/>
      <w:lang w:eastAsia="fr-FR" w:bidi="ar-SA"/>
    </w:rPr>
  </w:style>
  <w:style w:type="character" w:styleId="Textedelespacerserv">
    <w:name w:val="Placeholder Text"/>
    <w:basedOn w:val="Policepardfaut"/>
    <w:uiPriority w:val="99"/>
    <w:semiHidden/>
    <w:rsid w:val="00D91FFA"/>
    <w:rPr>
      <w:color w:val="808080"/>
    </w:rPr>
  </w:style>
  <w:style w:type="character" w:customStyle="1" w:styleId="En-tteCar">
    <w:name w:val="En-tête Car"/>
    <w:basedOn w:val="Policepardfaut"/>
    <w:link w:val="En-tte"/>
    <w:rsid w:val="001C34EE"/>
    <w:rPr>
      <w:sz w:val="20"/>
      <w:szCs w:val="20"/>
    </w:rPr>
  </w:style>
  <w:style w:type="paragraph" w:customStyle="1" w:styleId="para1">
    <w:name w:val="para_1"/>
    <w:basedOn w:val="para10"/>
    <w:link w:val="para1Car"/>
    <w:qFormat/>
    <w:rsid w:val="007F64DF"/>
    <w:pPr>
      <w:numPr>
        <w:numId w:val="7"/>
      </w:numPr>
    </w:pPr>
    <w:rPr>
      <w:lang w:eastAsia="fr-FR"/>
    </w:rPr>
  </w:style>
  <w:style w:type="character" w:customStyle="1" w:styleId="para1Car">
    <w:name w:val="para_1 Car"/>
    <w:basedOn w:val="Policepardfaut"/>
    <w:link w:val="para1"/>
    <w:rsid w:val="007F64DF"/>
    <w:rPr>
      <w:rFonts w:ascii="Arial" w:hAnsi="Arial" w:cs="Arial"/>
      <w:b/>
      <w:sz w:val="20"/>
      <w:szCs w:val="20"/>
      <w:u w:val="single"/>
      <w:lang w:val="fr-FR" w:eastAsia="fr-FR"/>
    </w:rPr>
  </w:style>
  <w:style w:type="paragraph" w:customStyle="1" w:styleId="Puce1">
    <w:name w:val="Puce_1"/>
    <w:basedOn w:val="para10"/>
    <w:link w:val="Puce1Car"/>
    <w:qFormat/>
    <w:rsid w:val="00881BD9"/>
    <w:pPr>
      <w:numPr>
        <w:numId w:val="6"/>
      </w:numPr>
    </w:pPr>
    <w:rPr>
      <w:b w:val="0"/>
      <w:u w:val="none"/>
    </w:rPr>
  </w:style>
  <w:style w:type="character" w:customStyle="1" w:styleId="Puce1Car">
    <w:name w:val="Puce_1 Car"/>
    <w:basedOn w:val="Policepardfaut"/>
    <w:link w:val="Puce1"/>
    <w:rsid w:val="00881BD9"/>
    <w:rPr>
      <w:rFonts w:ascii="Arial" w:hAnsi="Arial" w:cs="Arial"/>
      <w:sz w:val="20"/>
      <w:szCs w:val="20"/>
      <w:lang w:val="fr-FR"/>
    </w:rPr>
  </w:style>
  <w:style w:type="paragraph" w:styleId="TM1">
    <w:name w:val="toc 1"/>
    <w:basedOn w:val="Normal"/>
    <w:next w:val="Normal"/>
    <w:autoRedefine/>
    <w:uiPriority w:val="39"/>
    <w:unhideWhenUsed/>
    <w:rsid w:val="0074080A"/>
    <w:pPr>
      <w:tabs>
        <w:tab w:val="left" w:pos="440"/>
        <w:tab w:val="right" w:leader="dot" w:pos="9628"/>
      </w:tabs>
    </w:pPr>
  </w:style>
  <w:style w:type="paragraph" w:customStyle="1" w:styleId="Puce2">
    <w:name w:val="Puce_2"/>
    <w:basedOn w:val="Puce1"/>
    <w:link w:val="Puce2Car"/>
    <w:qFormat/>
    <w:rsid w:val="00A85736"/>
    <w:pPr>
      <w:numPr>
        <w:ilvl w:val="1"/>
        <w:numId w:val="4"/>
      </w:numPr>
      <w:spacing w:before="0" w:after="0"/>
    </w:pPr>
  </w:style>
  <w:style w:type="character" w:customStyle="1" w:styleId="Puce2Car">
    <w:name w:val="Puce_2 Car"/>
    <w:basedOn w:val="Puce1Car"/>
    <w:link w:val="Puce2"/>
    <w:rsid w:val="00A85736"/>
    <w:rPr>
      <w:rFonts w:ascii="Arial" w:hAnsi="Arial" w:cs="Arial"/>
      <w:sz w:val="20"/>
      <w:szCs w:val="20"/>
      <w:lang w:val="fr-FR"/>
    </w:rPr>
  </w:style>
  <w:style w:type="paragraph" w:styleId="TM2">
    <w:name w:val="toc 2"/>
    <w:basedOn w:val="Normal"/>
    <w:next w:val="Normal"/>
    <w:autoRedefine/>
    <w:uiPriority w:val="39"/>
    <w:unhideWhenUsed/>
    <w:rsid w:val="009B6D57"/>
    <w:pPr>
      <w:spacing w:after="100"/>
      <w:ind w:left="200"/>
    </w:pPr>
  </w:style>
  <w:style w:type="paragraph" w:styleId="TM4">
    <w:name w:val="toc 4"/>
    <w:basedOn w:val="Normal"/>
    <w:next w:val="Normal"/>
    <w:autoRedefine/>
    <w:uiPriority w:val="39"/>
    <w:unhideWhenUsed/>
    <w:rsid w:val="009B6D57"/>
    <w:pPr>
      <w:spacing w:after="100"/>
      <w:ind w:left="600"/>
    </w:pPr>
  </w:style>
  <w:style w:type="numbering" w:customStyle="1" w:styleId="Aucuneliste1">
    <w:name w:val="Aucune liste1"/>
    <w:next w:val="Aucuneliste"/>
    <w:uiPriority w:val="99"/>
    <w:semiHidden/>
    <w:unhideWhenUsed/>
    <w:rsid w:val="006619F0"/>
  </w:style>
  <w:style w:type="numbering" w:customStyle="1" w:styleId="1111111">
    <w:name w:val="1 / 1.1 / 1.1.11"/>
    <w:basedOn w:val="Aucuneliste"/>
    <w:next w:val="111111"/>
    <w:rsid w:val="006619F0"/>
  </w:style>
  <w:style w:type="table" w:customStyle="1" w:styleId="Grilledutableau1">
    <w:name w:val="Grille du tableau1"/>
    <w:basedOn w:val="TableauNormal"/>
    <w:next w:val="Grilledutableau"/>
    <w:uiPriority w:val="59"/>
    <w:rsid w:val="006619F0"/>
    <w:pPr>
      <w:spacing w:before="0"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rmalWeb">
    <w:name w:val="Normal (Web)"/>
    <w:basedOn w:val="Normal"/>
    <w:uiPriority w:val="99"/>
    <w:semiHidden/>
    <w:unhideWhenUsed/>
    <w:rsid w:val="001A322A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fr-FR" w:bidi="ar-SA"/>
    </w:rPr>
  </w:style>
  <w:style w:type="character" w:customStyle="1" w:styleId="PieddepageCar">
    <w:name w:val="Pied de page Car"/>
    <w:basedOn w:val="Policepardfaut"/>
    <w:link w:val="Pieddepage"/>
    <w:rsid w:val="00DB7324"/>
    <w:rPr>
      <w:rFonts w:ascii="Arial" w:hAnsi="Arial" w:cs="Arial"/>
      <w:sz w:val="20"/>
      <w:szCs w:val="20"/>
      <w:lang w:val="fr-FR"/>
    </w:rPr>
  </w:style>
  <w:style w:type="paragraph" w:customStyle="1" w:styleId="puce21">
    <w:name w:val="puce 2"/>
    <w:basedOn w:val="Normal"/>
    <w:uiPriority w:val="99"/>
    <w:rsid w:val="00DB7324"/>
    <w:pPr>
      <w:autoSpaceDE w:val="0"/>
      <w:autoSpaceDN w:val="0"/>
      <w:adjustRightInd w:val="0"/>
      <w:spacing w:after="72"/>
      <w:ind w:left="1443" w:hanging="360"/>
    </w:pPr>
    <w:rPr>
      <w:lang w:bidi="ar-SA"/>
    </w:rPr>
  </w:style>
  <w:style w:type="character" w:styleId="Mentionnonrsolue">
    <w:name w:val="Unresolved Mention"/>
    <w:basedOn w:val="Policepardfaut"/>
    <w:uiPriority w:val="99"/>
    <w:semiHidden/>
    <w:unhideWhenUsed/>
    <w:rsid w:val="00DB7324"/>
    <w:rPr>
      <w:color w:val="808080"/>
      <w:shd w:val="clear" w:color="auto" w:fill="E6E6E6"/>
    </w:rPr>
  </w:style>
  <w:style w:type="paragraph" w:customStyle="1" w:styleId="para11">
    <w:name w:val="para_1_1"/>
    <w:basedOn w:val="Listecontinue"/>
    <w:link w:val="para11Car"/>
    <w:qFormat/>
    <w:rsid w:val="00D0449C"/>
    <w:pPr>
      <w:spacing w:before="120" w:line="240" w:lineRule="auto"/>
      <w:ind w:left="0"/>
    </w:pPr>
    <w:rPr>
      <w:rFonts w:ascii="Calibri" w:eastAsia="Calibri" w:hAnsi="Calibri" w:cs="Times New Roman"/>
      <w:sz w:val="24"/>
      <w:szCs w:val="24"/>
      <w:u w:val="single"/>
      <w:lang w:val="fr-FR" w:bidi="ar-SA"/>
    </w:rPr>
  </w:style>
  <w:style w:type="character" w:customStyle="1" w:styleId="para11Car">
    <w:name w:val="para_1_1 Car"/>
    <w:link w:val="para11"/>
    <w:rsid w:val="00D0449C"/>
    <w:rPr>
      <w:rFonts w:ascii="Calibri" w:eastAsia="Calibri" w:hAnsi="Calibri" w:cs="Times New Roman"/>
      <w:sz w:val="24"/>
      <w:szCs w:val="24"/>
      <w:u w:val="single"/>
      <w:lang w:val="fr-FR" w:bidi="ar-SA"/>
    </w:rPr>
  </w:style>
  <w:style w:type="paragraph" w:styleId="Listecontinue">
    <w:name w:val="List Continue"/>
    <w:basedOn w:val="Normal"/>
    <w:uiPriority w:val="99"/>
    <w:semiHidden/>
    <w:unhideWhenUsed/>
    <w:rsid w:val="00D0449C"/>
    <w:pPr>
      <w:spacing w:before="200" w:after="120" w:line="276" w:lineRule="auto"/>
      <w:ind w:left="283"/>
      <w:contextualSpacing/>
    </w:pPr>
    <w:rPr>
      <w:rFonts w:asciiTheme="minorHAnsi" w:hAnsiTheme="minorHAnsi" w:cstheme="minorBidi"/>
      <w:lang w:val="en-US"/>
    </w:rPr>
  </w:style>
  <w:style w:type="character" w:customStyle="1" w:styleId="ParagraphedelisteCar">
    <w:name w:val="Paragraphe de liste Car"/>
    <w:link w:val="Paragraphedeliste"/>
    <w:uiPriority w:val="34"/>
    <w:rsid w:val="00D0449C"/>
    <w:rPr>
      <w:rFonts w:ascii="Arial" w:hAnsi="Arial" w:cs="Arial"/>
      <w:sz w:val="20"/>
      <w:szCs w:val="20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76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4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1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5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8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QuickStyle" Target="diagrams/quickStyle1.xml"/><Relationship Id="rId18" Type="http://schemas.openxmlformats.org/officeDocument/2006/relationships/image" Target="media/image2.emf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diagramLayout" Target="diagrams/layout1.xml"/><Relationship Id="rId17" Type="http://schemas.openxmlformats.org/officeDocument/2006/relationships/chart" Target="charts/chart2.xm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0" Type="http://schemas.openxmlformats.org/officeDocument/2006/relationships/image" Target="media/image4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Data" Target="diagrams/data1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microsoft.com/office/2007/relationships/diagramDrawing" Target="diagrams/drawing1.xml"/><Relationship Id="rId23" Type="http://schemas.openxmlformats.org/officeDocument/2006/relationships/fontTable" Target="fontTable.xml"/><Relationship Id="rId10" Type="http://schemas.openxmlformats.org/officeDocument/2006/relationships/image" Target="media/image1.gif"/><Relationship Id="rId19" Type="http://schemas.openxmlformats.org/officeDocument/2006/relationships/image" Target="media/image3.emf"/><Relationship Id="rId4" Type="http://schemas.openxmlformats.org/officeDocument/2006/relationships/styles" Target="styles.xml"/><Relationship Id="rId9" Type="http://schemas.openxmlformats.org/officeDocument/2006/relationships/chart" Target="charts/chart1.xml"/><Relationship Id="rId14" Type="http://schemas.openxmlformats.org/officeDocument/2006/relationships/diagramColors" Target="diagrams/colors1.xml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my\Documents\Mod&#232;les%20Office%20personnalis&#233;s\modele_tp_2016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00"/>
            </a:pPr>
            <a:r>
              <a:rPr lang="en-US" sz="1000"/>
              <a:t>pression = f(volume)</a:t>
            </a:r>
          </a:p>
        </c:rich>
      </c:tx>
      <c:layout>
        <c:manualLayout>
          <c:xMode val="edge"/>
          <c:yMode val="edge"/>
          <c:x val="0.67103625140147172"/>
          <c:y val="5.2808934912980762E-2"/>
        </c:manualLayout>
      </c:layout>
      <c:overlay val="1"/>
      <c:spPr>
        <a:solidFill>
          <a:schemeClr val="bg1"/>
        </a:solidFill>
      </c:spPr>
    </c:title>
    <c:autoTitleDeleted val="0"/>
    <c:plotArea>
      <c:layout/>
      <c:scatterChart>
        <c:scatterStyle val="smoothMarker"/>
        <c:varyColors val="0"/>
        <c:ser>
          <c:idx val="3"/>
          <c:order val="0"/>
          <c:tx>
            <c:strRef>
              <c:f>'5T_discret'!$F$14:$F$15</c:f>
              <c:strCache>
                <c:ptCount val="2"/>
                <c:pt idx="0">
                  <c:v>pression_cyl 1</c:v>
                </c:pt>
                <c:pt idx="1">
                  <c:v>(bar)</c:v>
                </c:pt>
              </c:strCache>
            </c:strRef>
          </c:tx>
          <c:spPr>
            <a:ln>
              <a:solidFill>
                <a:srgbClr val="002060"/>
              </a:solidFill>
              <a:prstDash val="lgDashDot"/>
            </a:ln>
          </c:spPr>
          <c:marker>
            <c:symbol val="none"/>
          </c:marker>
          <c:xVal>
            <c:numRef>
              <c:f>'5T_discret'!$B$16:$B$740</c:f>
              <c:numCache>
                <c:formatCode>General</c:formatCode>
                <c:ptCount val="725"/>
                <c:pt idx="0">
                  <c:v>25</c:v>
                </c:pt>
                <c:pt idx="1">
                  <c:v>25</c:v>
                </c:pt>
                <c:pt idx="2">
                  <c:v>25.013737812769573</c:v>
                </c:pt>
                <c:pt idx="3">
                  <c:v>25.054945029252821</c:v>
                </c:pt>
                <c:pt idx="4">
                  <c:v>25.123602987963753</c:v>
                </c:pt>
                <c:pt idx="5">
                  <c:v>25.219680599726573</c:v>
                </c:pt>
                <c:pt idx="6">
                  <c:v>25.343134367619101</c:v>
                </c:pt>
                <c:pt idx="7">
                  <c:v>25.493908414879744</c:v>
                </c:pt>
                <c:pt idx="8">
                  <c:v>25.671934520762616</c:v>
                </c:pt>
                <c:pt idx="9">
                  <c:v>25.877132164323012</c:v>
                </c:pt>
                <c:pt idx="10">
                  <c:v>26.109408576109562</c:v>
                </c:pt>
                <c:pt idx="11">
                  <c:v>26.368658797736536</c:v>
                </c:pt>
                <c:pt idx="12">
                  <c:v>26.654765749304111</c:v>
                </c:pt>
                <c:pt idx="13">
                  <c:v>26.967600304631144</c:v>
                </c:pt>
                <c:pt idx="14">
                  <c:v>27.307021374259996</c:v>
                </c:pt>
                <c:pt idx="15">
                  <c:v>27.672875996187837</c:v>
                </c:pt>
                <c:pt idx="16">
                  <c:v>28.064999434275268</c:v>
                </c:pt>
                <c:pt idx="17">
                  <c:v>28.4832152842773</c:v>
                </c:pt>
                <c:pt idx="18">
                  <c:v>28.927335587437742</c:v>
                </c:pt>
                <c:pt idx="19">
                  <c:v>29.397160951581927</c:v>
                </c:pt>
                <c:pt idx="20">
                  <c:v>29.892480679639078</c:v>
                </c:pt>
                <c:pt idx="21">
                  <c:v>30.413072905518458</c:v>
                </c:pt>
                <c:pt idx="22">
                  <c:v>30.95870473726017</c:v>
                </c:pt>
                <c:pt idx="23">
                  <c:v>31.529132407374046</c:v>
                </c:pt>
                <c:pt idx="24">
                  <c:v>32.124101430276077</c:v>
                </c:pt>
                <c:pt idx="25">
                  <c:v>32.743346766724422</c:v>
                </c:pt>
                <c:pt idx="26">
                  <c:v>33.386592995152888</c:v>
                </c:pt>
                <c:pt idx="27">
                  <c:v>34.05355448979207</c:v>
                </c:pt>
                <c:pt idx="28">
                  <c:v>34.743935605463491</c:v>
                </c:pt>
                <c:pt idx="29">
                  <c:v>35.457430868924561</c:v>
                </c:pt>
                <c:pt idx="30">
                  <c:v>36.193725176637486</c:v>
                </c:pt>
                <c:pt idx="31">
                  <c:v>36.95249399882637</c:v>
                </c:pt>
                <c:pt idx="32">
                  <c:v>37.73340358968241</c:v>
                </c:pt>
                <c:pt idx="33">
                  <c:v>38.536111203568701</c:v>
                </c:pt>
                <c:pt idx="34">
                  <c:v>39.36026531707013</c:v>
                </c:pt>
                <c:pt idx="35">
                  <c:v>40.205505856726731</c:v>
                </c:pt>
                <c:pt idx="36">
                  <c:v>41.071464432281687</c:v>
                </c:pt>
                <c:pt idx="37">
                  <c:v>41.957764575268158</c:v>
                </c:pt>
                <c:pt idx="38">
                  <c:v>42.864021982752504</c:v>
                </c:pt>
                <c:pt idx="39">
                  <c:v>43.789844766042975</c:v>
                </c:pt>
                <c:pt idx="40">
                  <c:v>44.734833704167841</c:v>
                </c:pt>
                <c:pt idx="41">
                  <c:v>45.698582501917343</c:v>
                </c:pt>
                <c:pt idx="42">
                  <c:v>46.680678052239116</c:v>
                </c:pt>
                <c:pt idx="43">
                  <c:v>47.680700702767545</c:v>
                </c:pt>
                <c:pt idx="44">
                  <c:v>48.69822452626186</c:v>
                </c:pt>
                <c:pt idx="45">
                  <c:v>49.73281759472016</c:v>
                </c:pt>
                <c:pt idx="46">
                  <c:v>50.784042256930135</c:v>
                </c:pt>
                <c:pt idx="47">
                  <c:v>51.851455419209785</c:v>
                </c:pt>
                <c:pt idx="48">
                  <c:v>52.934608829086031</c:v>
                </c:pt>
                <c:pt idx="49">
                  <c:v>54.03304936165128</c:v>
                </c:pt>
                <c:pt idx="50">
                  <c:v>55.146319308333617</c:v>
                </c:pt>
                <c:pt idx="51">
                  <c:v>56.273956667808207</c:v>
                </c:pt>
                <c:pt idx="52">
                  <c:v>57.415495438774151</c:v>
                </c:pt>
                <c:pt idx="53">
                  <c:v>58.570465914313409</c:v>
                </c:pt>
                <c:pt idx="54">
                  <c:v>59.738394977545504</c:v>
                </c:pt>
                <c:pt idx="55">
                  <c:v>60.918806398284936</c:v>
                </c:pt>
                <c:pt idx="56">
                  <c:v>62.111221130405617</c:v>
                </c:pt>
                <c:pt idx="57">
                  <c:v>63.315157609611852</c:v>
                </c:pt>
                <c:pt idx="58">
                  <c:v>64.530132051311739</c:v>
                </c:pt>
                <c:pt idx="59">
                  <c:v>65.755658748286635</c:v>
                </c:pt>
                <c:pt idx="60">
                  <c:v>66.991250367846931</c:v>
                </c:pt>
                <c:pt idx="61">
                  <c:v>68.236418248163119</c:v>
                </c:pt>
                <c:pt idx="62">
                  <c:v>69.490672693458194</c:v>
                </c:pt>
                <c:pt idx="63">
                  <c:v>70.7535232677496</c:v>
                </c:pt>
                <c:pt idx="64">
                  <c:v>72.024479086823987</c:v>
                </c:pt>
                <c:pt idx="65">
                  <c:v>73.303049108132768</c:v>
                </c:pt>
                <c:pt idx="66">
                  <c:v>74.588742418294203</c:v>
                </c:pt>
                <c:pt idx="67">
                  <c:v>75.881068517891151</c:v>
                </c:pt>
                <c:pt idx="68">
                  <c:v>77.179537603254303</c:v>
                </c:pt>
                <c:pt idx="69">
                  <c:v>78.483660844924785</c:v>
                </c:pt>
                <c:pt idx="70">
                  <c:v>79.792950662492132</c:v>
                </c:pt>
                <c:pt idx="71">
                  <c:v>81.106920995509938</c:v>
                </c:pt>
                <c:pt idx="72">
                  <c:v>82.425087570193057</c:v>
                </c:pt>
                <c:pt idx="73">
                  <c:v>83.746968161608947</c:v>
                </c:pt>
                <c:pt idx="74">
                  <c:v>85.072082851080268</c:v>
                </c:pt>
                <c:pt idx="75">
                  <c:v>86.399954278522387</c:v>
                </c:pt>
                <c:pt idx="76">
                  <c:v>87.730107889448547</c:v>
                </c:pt>
                <c:pt idx="77">
                  <c:v>89.062072176381648</c:v>
                </c:pt>
                <c:pt idx="78">
                  <c:v>90.395378914422182</c:v>
                </c:pt>
                <c:pt idx="79">
                  <c:v>91.729563390729837</c:v>
                </c:pt>
                <c:pt idx="80">
                  <c:v>93.064164627688001</c:v>
                </c:pt>
                <c:pt idx="81">
                  <c:v>94.398725599528774</c:v>
                </c:pt>
                <c:pt idx="82">
                  <c:v>95.732793442209669</c:v>
                </c:pt>
                <c:pt idx="83">
                  <c:v>97.065919656343397</c:v>
                </c:pt>
                <c:pt idx="84">
                  <c:v>98.39766030299478</c:v>
                </c:pt>
                <c:pt idx="85">
                  <c:v>99.727576192171156</c:v>
                </c:pt>
                <c:pt idx="86">
                  <c:v>101.05523306384718</c:v>
                </c:pt>
                <c:pt idx="87">
                  <c:v>102.38020176137634</c:v>
                </c:pt>
                <c:pt idx="88">
                  <c:v>103.70205839715688</c:v>
                </c:pt>
                <c:pt idx="89">
                  <c:v>105.02038451043374</c:v>
                </c:pt>
                <c:pt idx="90">
                  <c:v>106.33476721713197</c:v>
                </c:pt>
                <c:pt idx="91">
                  <c:v>107.6447993516327</c:v>
                </c:pt>
                <c:pt idx="92">
                  <c:v>108.95007960041669</c:v>
                </c:pt>
                <c:pt idx="93">
                  <c:v>110.25021262751615</c:v>
                </c:pt>
                <c:pt idx="94">
                  <c:v>111.54480919173002</c:v>
                </c:pt>
                <c:pt idx="95">
                  <c:v>112.83348625557382</c:v>
                </c:pt>
                <c:pt idx="96">
                  <c:v>114.11586708594874</c:v>
                </c:pt>
                <c:pt idx="97">
                  <c:v>115.39158134653249</c:v>
                </c:pt>
                <c:pt idx="98">
                  <c:v>116.66026518190525</c:v>
                </c:pt>
                <c:pt idx="99">
                  <c:v>117.92156129344308</c:v>
                </c:pt>
                <c:pt idx="100">
                  <c:v>119.17511900702274</c:v>
                </c:pt>
                <c:pt idx="101">
                  <c:v>120.42059433259729</c:v>
                </c:pt>
                <c:pt idx="102">
                  <c:v>121.65765001571636</c:v>
                </c:pt>
                <c:pt idx="103">
                  <c:v>122.88595558107752</c:v>
                </c:pt>
                <c:pt idx="104">
                  <c:v>124.10518736820927</c:v>
                </c:pt>
                <c:pt idx="105">
                  <c:v>125.31502855939893</c:v>
                </c:pt>
                <c:pt idx="106">
                  <c:v>126.51516919999139</c:v>
                </c:pt>
                <c:pt idx="107">
                  <c:v>127.70530621119633</c:v>
                </c:pt>
                <c:pt idx="108">
                  <c:v>128.88514339555269</c:v>
                </c:pt>
                <c:pt idx="109">
                  <c:v>130.05439143521133</c:v>
                </c:pt>
                <c:pt idx="110">
                  <c:v>131.21276788320617</c:v>
                </c:pt>
                <c:pt idx="111">
                  <c:v>132.35999714789361</c:v>
                </c:pt>
                <c:pt idx="112">
                  <c:v>133.4958104707506</c:v>
                </c:pt>
                <c:pt idx="113">
                  <c:v>134.61994589772917</c:v>
                </c:pt>
                <c:pt idx="114">
                  <c:v>135.73214824437315</c:v>
                </c:pt>
                <c:pt idx="115">
                  <c:v>136.8321690549113</c:v>
                </c:pt>
                <c:pt idx="116">
                  <c:v>137.91976655554549</c:v>
                </c:pt>
                <c:pt idx="117">
                  <c:v>138.99470560216162</c:v>
                </c:pt>
                <c:pt idx="118">
                  <c:v>140.05675762269288</c:v>
                </c:pt>
                <c:pt idx="119">
                  <c:v>141.10570055437307</c:v>
                </c:pt>
                <c:pt idx="120">
                  <c:v>142.14131877611794</c:v>
                </c:pt>
                <c:pt idx="121">
                  <c:v>143.16340303627965</c:v>
                </c:pt>
                <c:pt idx="122">
                  <c:v>144.17175037601996</c:v>
                </c:pt>
                <c:pt idx="123">
                  <c:v>145.16616404854915</c:v>
                </c:pt>
                <c:pt idx="124">
                  <c:v>146.14645343448257</c:v>
                </c:pt>
                <c:pt idx="125">
                  <c:v>147.1124339535626</c:v>
                </c:pt>
                <c:pt idx="126">
                  <c:v>148.06392697299947</c:v>
                </c:pt>
                <c:pt idx="127">
                  <c:v>149.0007597126797</c:v>
                </c:pt>
                <c:pt idx="128">
                  <c:v>149.92276514749258</c:v>
                </c:pt>
                <c:pt idx="129">
                  <c:v>150.8297819070234</c:v>
                </c:pt>
                <c:pt idx="130">
                  <c:v>151.72165417285964</c:v>
                </c:pt>
                <c:pt idx="131">
                  <c:v>152.59823157375445</c:v>
                </c:pt>
                <c:pt idx="132">
                  <c:v>153.45936907889015</c:v>
                </c:pt>
                <c:pt idx="133">
                  <c:v>154.30492688947803</c:v>
                </c:pt>
                <c:pt idx="134">
                  <c:v>155.13477032893255</c:v>
                </c:pt>
                <c:pt idx="135">
                  <c:v>155.94876973184805</c:v>
                </c:pt>
                <c:pt idx="136">
                  <c:v>156.74680033200715</c:v>
                </c:pt>
                <c:pt idx="137">
                  <c:v>157.528742149642</c:v>
                </c:pt>
                <c:pt idx="138">
                  <c:v>158.29447987816653</c:v>
                </c:pt>
                <c:pt idx="139">
                  <c:v>159.04390277059204</c:v>
                </c:pt>
                <c:pt idx="140">
                  <c:v>159.77690452583406</c:v>
                </c:pt>
                <c:pt idx="141">
                  <c:v>160.49338317511112</c:v>
                </c:pt>
                <c:pt idx="142">
                  <c:v>161.19324096863318</c:v>
                </c:pt>
                <c:pt idx="143">
                  <c:v>161.87638426276928</c:v>
                </c:pt>
                <c:pt idx="144">
                  <c:v>162.54272340787892</c:v>
                </c:pt>
                <c:pt idx="145">
                  <c:v>163.19217263698712</c:v>
                </c:pt>
                <c:pt idx="146">
                  <c:v>163.82464995547343</c:v>
                </c:pt>
                <c:pt idx="147">
                  <c:v>164.4400770319441</c:v>
                </c:pt>
                <c:pt idx="148">
                  <c:v>165.03837909044589</c:v>
                </c:pt>
                <c:pt idx="149">
                  <c:v>165.61948480417618</c:v>
                </c:pt>
                <c:pt idx="150">
                  <c:v>166.18332619083861</c:v>
                </c:pt>
                <c:pt idx="151">
                  <c:v>166.72983850978466</c:v>
                </c:pt>
                <c:pt idx="152">
                  <c:v>167.25896016107845</c:v>
                </c:pt>
                <c:pt idx="153">
                  <c:v>167.77063258661445</c:v>
                </c:pt>
                <c:pt idx="154">
                  <c:v>168.2648001734124</c:v>
                </c:pt>
                <c:pt idx="155">
                  <c:v>168.74141015920691</c:v>
                </c:pt>
                <c:pt idx="156">
                  <c:v>169.20041254044619</c:v>
                </c:pt>
                <c:pt idx="157">
                  <c:v>169.64175998280473</c:v>
                </c:pt>
                <c:pt idx="158">
                  <c:v>170.06540773431297</c:v>
                </c:pt>
                <c:pt idx="159">
                  <c:v>170.47131354119998</c:v>
                </c:pt>
                <c:pt idx="160">
                  <c:v>170.85943756653859</c:v>
                </c:pt>
                <c:pt idx="161">
                  <c:v>171.22974231178074</c:v>
                </c:pt>
                <c:pt idx="162">
                  <c:v>171.58219254126237</c:v>
                </c:pt>
                <c:pt idx="163">
                  <c:v>171.91675520975414</c:v>
                </c:pt>
                <c:pt idx="164">
                  <c:v>172.2333993931295</c:v>
                </c:pt>
                <c:pt idx="165">
                  <c:v>172.53209622221638</c:v>
                </c:pt>
                <c:pt idx="166">
                  <c:v>172.81281881989514</c:v>
                </c:pt>
                <c:pt idx="167">
                  <c:v>173.07554224150002</c:v>
                </c:pt>
                <c:pt idx="168">
                  <c:v>173.32024341857894</c:v>
                </c:pt>
                <c:pt idx="169">
                  <c:v>173.54690110606029</c:v>
                </c:pt>
                <c:pt idx="170">
                  <c:v>173.75549583287378</c:v>
                </c:pt>
                <c:pt idx="171">
                  <c:v>173.94600985606647</c:v>
                </c:pt>
                <c:pt idx="172">
                  <c:v>174.1184271184535</c:v>
                </c:pt>
                <c:pt idx="173">
                  <c:v>174.27273320983744</c:v>
                </c:pt>
                <c:pt idx="174">
                  <c:v>174.40891533182858</c:v>
                </c:pt>
                <c:pt idx="175">
                  <c:v>174.52696226629467</c:v>
                </c:pt>
                <c:pt idx="176">
                  <c:v>174.62686434746428</c:v>
                </c:pt>
                <c:pt idx="177">
                  <c:v>174.70861343770616</c:v>
                </c:pt>
                <c:pt idx="178">
                  <c:v>174.77220290700348</c:v>
                </c:pt>
                <c:pt idx="179">
                  <c:v>174.81762761613888</c:v>
                </c:pt>
                <c:pt idx="180">
                  <c:v>174.84488390360227</c:v>
                </c:pt>
                <c:pt idx="181">
                  <c:v>174.85396957623314</c:v>
                </c:pt>
                <c:pt idx="182">
                  <c:v>174.85396957623314</c:v>
                </c:pt>
                <c:pt idx="183">
                  <c:v>174.84488390360227</c:v>
                </c:pt>
                <c:pt idx="184">
                  <c:v>174.81762761613888</c:v>
                </c:pt>
                <c:pt idx="185">
                  <c:v>174.77220290700348</c:v>
                </c:pt>
                <c:pt idx="186">
                  <c:v>174.70861343770616</c:v>
                </c:pt>
                <c:pt idx="187">
                  <c:v>174.62686434746428</c:v>
                </c:pt>
                <c:pt idx="188">
                  <c:v>174.52696226629467</c:v>
                </c:pt>
                <c:pt idx="189">
                  <c:v>174.40891533182858</c:v>
                </c:pt>
                <c:pt idx="190">
                  <c:v>174.27273320983744</c:v>
                </c:pt>
                <c:pt idx="191">
                  <c:v>174.1184271184535</c:v>
                </c:pt>
                <c:pt idx="192">
                  <c:v>173.94600985606647</c:v>
                </c:pt>
                <c:pt idx="193">
                  <c:v>173.75549583287378</c:v>
                </c:pt>
                <c:pt idx="194">
                  <c:v>173.54690110606029</c:v>
                </c:pt>
                <c:pt idx="195">
                  <c:v>173.32024341857894</c:v>
                </c:pt>
                <c:pt idx="196">
                  <c:v>173.07554224150002</c:v>
                </c:pt>
                <c:pt idx="197">
                  <c:v>172.81281881989514</c:v>
                </c:pt>
                <c:pt idx="198">
                  <c:v>172.53209622221638</c:v>
                </c:pt>
                <c:pt idx="199">
                  <c:v>172.2333993931295</c:v>
                </c:pt>
                <c:pt idx="200">
                  <c:v>171.91675520975414</c:v>
                </c:pt>
                <c:pt idx="201">
                  <c:v>171.58219254126237</c:v>
                </c:pt>
                <c:pt idx="202">
                  <c:v>171.22974231178074</c:v>
                </c:pt>
                <c:pt idx="203">
                  <c:v>170.85943756653859</c:v>
                </c:pt>
                <c:pt idx="204">
                  <c:v>170.47131354119998</c:v>
                </c:pt>
                <c:pt idx="205">
                  <c:v>170.065407734313</c:v>
                </c:pt>
                <c:pt idx="206">
                  <c:v>169.64175998280473</c:v>
                </c:pt>
                <c:pt idx="207">
                  <c:v>169.20041254044619</c:v>
                </c:pt>
                <c:pt idx="208">
                  <c:v>168.74141015920694</c:v>
                </c:pt>
                <c:pt idx="209">
                  <c:v>168.26480017341245</c:v>
                </c:pt>
                <c:pt idx="210">
                  <c:v>167.77063258661448</c:v>
                </c:pt>
                <c:pt idx="211">
                  <c:v>167.25896016107845</c:v>
                </c:pt>
                <c:pt idx="212">
                  <c:v>166.72983850978463</c:v>
                </c:pt>
                <c:pt idx="213">
                  <c:v>166.18332619083864</c:v>
                </c:pt>
                <c:pt idx="214">
                  <c:v>165.61948480417618</c:v>
                </c:pt>
                <c:pt idx="215">
                  <c:v>165.03837909044589</c:v>
                </c:pt>
                <c:pt idx="216">
                  <c:v>164.44007703194413</c:v>
                </c:pt>
                <c:pt idx="217">
                  <c:v>163.8246499554734</c:v>
                </c:pt>
                <c:pt idx="218">
                  <c:v>163.19217263698712</c:v>
                </c:pt>
                <c:pt idx="219">
                  <c:v>162.54272340787895</c:v>
                </c:pt>
                <c:pt idx="220">
                  <c:v>161.87638426276928</c:v>
                </c:pt>
                <c:pt idx="221">
                  <c:v>161.19324096863321</c:v>
                </c:pt>
                <c:pt idx="222">
                  <c:v>160.49338317511112</c:v>
                </c:pt>
                <c:pt idx="223">
                  <c:v>159.77690452583406</c:v>
                </c:pt>
                <c:pt idx="224">
                  <c:v>159.04390277059204</c:v>
                </c:pt>
                <c:pt idx="225">
                  <c:v>158.29447987816653</c:v>
                </c:pt>
                <c:pt idx="226">
                  <c:v>157.528742149642</c:v>
                </c:pt>
                <c:pt idx="227">
                  <c:v>156.74680033200718</c:v>
                </c:pt>
                <c:pt idx="228">
                  <c:v>155.9487697318481</c:v>
                </c:pt>
                <c:pt idx="229">
                  <c:v>155.1347703289326</c:v>
                </c:pt>
                <c:pt idx="230">
                  <c:v>154.30492688947805</c:v>
                </c:pt>
                <c:pt idx="231">
                  <c:v>153.45936907889015</c:v>
                </c:pt>
                <c:pt idx="232">
                  <c:v>152.5982315737545</c:v>
                </c:pt>
                <c:pt idx="233">
                  <c:v>151.72165417285964</c:v>
                </c:pt>
                <c:pt idx="234">
                  <c:v>150.8297819070234</c:v>
                </c:pt>
                <c:pt idx="235">
                  <c:v>149.92276514749258</c:v>
                </c:pt>
                <c:pt idx="236">
                  <c:v>149.00075971267972</c:v>
                </c:pt>
                <c:pt idx="237">
                  <c:v>148.06392697299952</c:v>
                </c:pt>
                <c:pt idx="238">
                  <c:v>147.11243395356266</c:v>
                </c:pt>
                <c:pt idx="239">
                  <c:v>146.14645343448257</c:v>
                </c:pt>
                <c:pt idx="240">
                  <c:v>145.16616404854921</c:v>
                </c:pt>
                <c:pt idx="241">
                  <c:v>144.17175037601993</c:v>
                </c:pt>
                <c:pt idx="242">
                  <c:v>143.1634030362797</c:v>
                </c:pt>
                <c:pt idx="243">
                  <c:v>142.14131877611794</c:v>
                </c:pt>
                <c:pt idx="244">
                  <c:v>141.1057005543731</c:v>
                </c:pt>
                <c:pt idx="245">
                  <c:v>140.05675762269294</c:v>
                </c:pt>
                <c:pt idx="246">
                  <c:v>138.99470560216162</c:v>
                </c:pt>
                <c:pt idx="247">
                  <c:v>137.91976655554555</c:v>
                </c:pt>
                <c:pt idx="248">
                  <c:v>136.8321690549113</c:v>
                </c:pt>
                <c:pt idx="249">
                  <c:v>135.73214824437321</c:v>
                </c:pt>
                <c:pt idx="250">
                  <c:v>134.61994589772922</c:v>
                </c:pt>
                <c:pt idx="251">
                  <c:v>133.49581047075065</c:v>
                </c:pt>
                <c:pt idx="252">
                  <c:v>132.35999714789364</c:v>
                </c:pt>
                <c:pt idx="253">
                  <c:v>131.2127678832062</c:v>
                </c:pt>
                <c:pt idx="254">
                  <c:v>130.05439143521133</c:v>
                </c:pt>
                <c:pt idx="255">
                  <c:v>128.88514339555272</c:v>
                </c:pt>
                <c:pt idx="256">
                  <c:v>127.70530621119632</c:v>
                </c:pt>
                <c:pt idx="257">
                  <c:v>126.51516919999139</c:v>
                </c:pt>
                <c:pt idx="258">
                  <c:v>125.31502855939893</c:v>
                </c:pt>
                <c:pt idx="259">
                  <c:v>124.1051873682093</c:v>
                </c:pt>
                <c:pt idx="260">
                  <c:v>122.88595558107758</c:v>
                </c:pt>
                <c:pt idx="261">
                  <c:v>121.65765001571641</c:v>
                </c:pt>
                <c:pt idx="262">
                  <c:v>120.42059433259729</c:v>
                </c:pt>
                <c:pt idx="263">
                  <c:v>119.17511900702274</c:v>
                </c:pt>
                <c:pt idx="264">
                  <c:v>117.92156129344305</c:v>
                </c:pt>
                <c:pt idx="265">
                  <c:v>116.66026518190523</c:v>
                </c:pt>
                <c:pt idx="266">
                  <c:v>115.39158134653249</c:v>
                </c:pt>
                <c:pt idx="267">
                  <c:v>114.11586708594874</c:v>
                </c:pt>
                <c:pt idx="268">
                  <c:v>112.83348625557383</c:v>
                </c:pt>
                <c:pt idx="269">
                  <c:v>111.5448091917301</c:v>
                </c:pt>
                <c:pt idx="270">
                  <c:v>110.25021262751622</c:v>
                </c:pt>
                <c:pt idx="271">
                  <c:v>108.95007960041669</c:v>
                </c:pt>
                <c:pt idx="272">
                  <c:v>107.64479935163273</c:v>
                </c:pt>
                <c:pt idx="273">
                  <c:v>106.33476721713197</c:v>
                </c:pt>
                <c:pt idx="274">
                  <c:v>105.02038451043373</c:v>
                </c:pt>
                <c:pt idx="275">
                  <c:v>103.70205839715688</c:v>
                </c:pt>
                <c:pt idx="276">
                  <c:v>102.38020176137636</c:v>
                </c:pt>
                <c:pt idx="277">
                  <c:v>101.0552330638472</c:v>
                </c:pt>
                <c:pt idx="278">
                  <c:v>99.727576192171171</c:v>
                </c:pt>
                <c:pt idx="279">
                  <c:v>98.397660302994751</c:v>
                </c:pt>
                <c:pt idx="280">
                  <c:v>97.065919656343411</c:v>
                </c:pt>
                <c:pt idx="281">
                  <c:v>95.732793442209669</c:v>
                </c:pt>
                <c:pt idx="282">
                  <c:v>94.398725599528802</c:v>
                </c:pt>
                <c:pt idx="283">
                  <c:v>93.064164627688044</c:v>
                </c:pt>
                <c:pt idx="284">
                  <c:v>91.729563390729894</c:v>
                </c:pt>
                <c:pt idx="285">
                  <c:v>90.395378914422182</c:v>
                </c:pt>
                <c:pt idx="286">
                  <c:v>89.06207217638169</c:v>
                </c:pt>
                <c:pt idx="287">
                  <c:v>87.730107889448504</c:v>
                </c:pt>
                <c:pt idx="288">
                  <c:v>86.399954278522387</c:v>
                </c:pt>
                <c:pt idx="289">
                  <c:v>85.072082851080268</c:v>
                </c:pt>
                <c:pt idx="290">
                  <c:v>83.746968161608976</c:v>
                </c:pt>
                <c:pt idx="291">
                  <c:v>82.425087570193085</c:v>
                </c:pt>
                <c:pt idx="292">
                  <c:v>81.106920995509995</c:v>
                </c:pt>
                <c:pt idx="293">
                  <c:v>79.792950662492188</c:v>
                </c:pt>
                <c:pt idx="294">
                  <c:v>78.483660844924785</c:v>
                </c:pt>
                <c:pt idx="295">
                  <c:v>77.179537603254346</c:v>
                </c:pt>
                <c:pt idx="296">
                  <c:v>75.881068517891123</c:v>
                </c:pt>
                <c:pt idx="297">
                  <c:v>74.588742418294203</c:v>
                </c:pt>
                <c:pt idx="298">
                  <c:v>73.303049108132768</c:v>
                </c:pt>
                <c:pt idx="299">
                  <c:v>72.024479086824002</c:v>
                </c:pt>
                <c:pt idx="300">
                  <c:v>70.753523267749642</c:v>
                </c:pt>
                <c:pt idx="301">
                  <c:v>69.490672693458251</c:v>
                </c:pt>
                <c:pt idx="302">
                  <c:v>68.236418248163119</c:v>
                </c:pt>
                <c:pt idx="303">
                  <c:v>66.991250367847002</c:v>
                </c:pt>
                <c:pt idx="304">
                  <c:v>65.755658748286663</c:v>
                </c:pt>
                <c:pt idx="305">
                  <c:v>64.530132051311767</c:v>
                </c:pt>
                <c:pt idx="306">
                  <c:v>63.315157609611887</c:v>
                </c:pt>
                <c:pt idx="307">
                  <c:v>62.111221130405617</c:v>
                </c:pt>
                <c:pt idx="308">
                  <c:v>60.91880639828495</c:v>
                </c:pt>
                <c:pt idx="309">
                  <c:v>59.738394977545532</c:v>
                </c:pt>
                <c:pt idx="310">
                  <c:v>58.570465914313395</c:v>
                </c:pt>
                <c:pt idx="311">
                  <c:v>57.415495438774151</c:v>
                </c:pt>
                <c:pt idx="312">
                  <c:v>56.273956667808207</c:v>
                </c:pt>
                <c:pt idx="313">
                  <c:v>55.146319308333638</c:v>
                </c:pt>
                <c:pt idx="314">
                  <c:v>54.033049361651308</c:v>
                </c:pt>
                <c:pt idx="315">
                  <c:v>52.934608829086059</c:v>
                </c:pt>
                <c:pt idx="316">
                  <c:v>51.851455419209842</c:v>
                </c:pt>
                <c:pt idx="317">
                  <c:v>50.78404225693015</c:v>
                </c:pt>
                <c:pt idx="318">
                  <c:v>49.732817594720188</c:v>
                </c:pt>
                <c:pt idx="319">
                  <c:v>48.698224526261853</c:v>
                </c:pt>
                <c:pt idx="320">
                  <c:v>47.680700702767545</c:v>
                </c:pt>
                <c:pt idx="321">
                  <c:v>46.680678052239131</c:v>
                </c:pt>
                <c:pt idx="322">
                  <c:v>45.698582501917365</c:v>
                </c:pt>
                <c:pt idx="323">
                  <c:v>44.734833704167869</c:v>
                </c:pt>
                <c:pt idx="324">
                  <c:v>43.789844766043046</c:v>
                </c:pt>
                <c:pt idx="325">
                  <c:v>42.864021982752504</c:v>
                </c:pt>
                <c:pt idx="326">
                  <c:v>41.957764575268172</c:v>
                </c:pt>
                <c:pt idx="327">
                  <c:v>41.071464432281701</c:v>
                </c:pt>
                <c:pt idx="328">
                  <c:v>40.205505856726752</c:v>
                </c:pt>
                <c:pt idx="329">
                  <c:v>39.36026531707013</c:v>
                </c:pt>
                <c:pt idx="330">
                  <c:v>38.536111203568744</c:v>
                </c:pt>
                <c:pt idx="331">
                  <c:v>37.733403589682425</c:v>
                </c:pt>
                <c:pt idx="332">
                  <c:v>36.952493998826391</c:v>
                </c:pt>
                <c:pt idx="333">
                  <c:v>36.193725176637479</c:v>
                </c:pt>
                <c:pt idx="334">
                  <c:v>35.457430868924575</c:v>
                </c:pt>
                <c:pt idx="335">
                  <c:v>34.743935605463491</c:v>
                </c:pt>
                <c:pt idx="336">
                  <c:v>34.053554489792063</c:v>
                </c:pt>
                <c:pt idx="337">
                  <c:v>33.38659299515291</c:v>
                </c:pt>
                <c:pt idx="338">
                  <c:v>32.743346766724414</c:v>
                </c:pt>
                <c:pt idx="339">
                  <c:v>32.124101430276113</c:v>
                </c:pt>
                <c:pt idx="340">
                  <c:v>31.529132407374053</c:v>
                </c:pt>
                <c:pt idx="341">
                  <c:v>30.958704737260184</c:v>
                </c:pt>
                <c:pt idx="342">
                  <c:v>30.413072905518458</c:v>
                </c:pt>
                <c:pt idx="343">
                  <c:v>29.892480679639146</c:v>
                </c:pt>
                <c:pt idx="344">
                  <c:v>29.397160951581927</c:v>
                </c:pt>
                <c:pt idx="345">
                  <c:v>28.927335587437724</c:v>
                </c:pt>
                <c:pt idx="346">
                  <c:v>28.483215284277318</c:v>
                </c:pt>
                <c:pt idx="347">
                  <c:v>28.064999434275268</c:v>
                </c:pt>
                <c:pt idx="348">
                  <c:v>27.672875996187837</c:v>
                </c:pt>
                <c:pt idx="349">
                  <c:v>27.307021374260003</c:v>
                </c:pt>
                <c:pt idx="350">
                  <c:v>26.967600304631151</c:v>
                </c:pt>
                <c:pt idx="351">
                  <c:v>26.654765749304111</c:v>
                </c:pt>
                <c:pt idx="352">
                  <c:v>26.368658797736547</c:v>
                </c:pt>
                <c:pt idx="353">
                  <c:v>26.109408576109569</c:v>
                </c:pt>
                <c:pt idx="354">
                  <c:v>25.877132164323019</c:v>
                </c:pt>
                <c:pt idx="355">
                  <c:v>25.671934520762616</c:v>
                </c:pt>
                <c:pt idx="356">
                  <c:v>25.493908414879744</c:v>
                </c:pt>
                <c:pt idx="357">
                  <c:v>25.343134367619101</c:v>
                </c:pt>
                <c:pt idx="358">
                  <c:v>25.219680599726566</c:v>
                </c:pt>
                <c:pt idx="359">
                  <c:v>25.123602987963753</c:v>
                </c:pt>
                <c:pt idx="360">
                  <c:v>25.054945029252821</c:v>
                </c:pt>
                <c:pt idx="361">
                  <c:v>25.013737812769573</c:v>
                </c:pt>
                <c:pt idx="362">
                  <c:v>25</c:v>
                </c:pt>
                <c:pt idx="363">
                  <c:v>25</c:v>
                </c:pt>
                <c:pt idx="364">
                  <c:v>25.013737812769573</c:v>
                </c:pt>
                <c:pt idx="365">
                  <c:v>25.054945029252821</c:v>
                </c:pt>
                <c:pt idx="366">
                  <c:v>25.123602987963753</c:v>
                </c:pt>
                <c:pt idx="367">
                  <c:v>25.219680599726566</c:v>
                </c:pt>
                <c:pt idx="368">
                  <c:v>25.343134367619108</c:v>
                </c:pt>
                <c:pt idx="369">
                  <c:v>25.493908414879737</c:v>
                </c:pt>
                <c:pt idx="370">
                  <c:v>25.671934520762616</c:v>
                </c:pt>
                <c:pt idx="371">
                  <c:v>25.877132164323005</c:v>
                </c:pt>
                <c:pt idx="372">
                  <c:v>26.109408576109562</c:v>
                </c:pt>
                <c:pt idx="373">
                  <c:v>26.368658797736529</c:v>
                </c:pt>
                <c:pt idx="374">
                  <c:v>26.654765749304122</c:v>
                </c:pt>
                <c:pt idx="375">
                  <c:v>26.967600304631137</c:v>
                </c:pt>
                <c:pt idx="376">
                  <c:v>27.307021374259996</c:v>
                </c:pt>
                <c:pt idx="377">
                  <c:v>27.672875996187848</c:v>
                </c:pt>
                <c:pt idx="378">
                  <c:v>28.064999434275261</c:v>
                </c:pt>
                <c:pt idx="379">
                  <c:v>28.483215284277307</c:v>
                </c:pt>
                <c:pt idx="380">
                  <c:v>28.927335587437732</c:v>
                </c:pt>
                <c:pt idx="381">
                  <c:v>29.39716095158192</c:v>
                </c:pt>
                <c:pt idx="382">
                  <c:v>29.892480679639071</c:v>
                </c:pt>
                <c:pt idx="383">
                  <c:v>30.413072905518465</c:v>
                </c:pt>
                <c:pt idx="384">
                  <c:v>30.958704737260145</c:v>
                </c:pt>
                <c:pt idx="385">
                  <c:v>31.529132407374046</c:v>
                </c:pt>
                <c:pt idx="386">
                  <c:v>32.124101430276006</c:v>
                </c:pt>
                <c:pt idx="387">
                  <c:v>32.743346766724407</c:v>
                </c:pt>
                <c:pt idx="388">
                  <c:v>33.386592995152888</c:v>
                </c:pt>
                <c:pt idx="389">
                  <c:v>34.05355448979207</c:v>
                </c:pt>
                <c:pt idx="390">
                  <c:v>34.743935605463513</c:v>
                </c:pt>
                <c:pt idx="391">
                  <c:v>35.457430868924547</c:v>
                </c:pt>
                <c:pt idx="392">
                  <c:v>36.193725176637486</c:v>
                </c:pt>
                <c:pt idx="393">
                  <c:v>36.952493998826341</c:v>
                </c:pt>
                <c:pt idx="394">
                  <c:v>37.73340358968241</c:v>
                </c:pt>
                <c:pt idx="395">
                  <c:v>38.536111203568687</c:v>
                </c:pt>
                <c:pt idx="396">
                  <c:v>39.360265317070109</c:v>
                </c:pt>
                <c:pt idx="397">
                  <c:v>40.205505856726703</c:v>
                </c:pt>
                <c:pt idx="398">
                  <c:v>41.071464432281687</c:v>
                </c:pt>
                <c:pt idx="399">
                  <c:v>41.957764575268193</c:v>
                </c:pt>
                <c:pt idx="400">
                  <c:v>42.864021982752476</c:v>
                </c:pt>
                <c:pt idx="401">
                  <c:v>43.789844766043032</c:v>
                </c:pt>
                <c:pt idx="402">
                  <c:v>44.734833704167755</c:v>
                </c:pt>
                <c:pt idx="403">
                  <c:v>45.698582501917343</c:v>
                </c:pt>
                <c:pt idx="404">
                  <c:v>46.680678052239102</c:v>
                </c:pt>
                <c:pt idx="405">
                  <c:v>47.68070070276756</c:v>
                </c:pt>
                <c:pt idx="406">
                  <c:v>48.698224526261825</c:v>
                </c:pt>
                <c:pt idx="407">
                  <c:v>49.73281759472016</c:v>
                </c:pt>
                <c:pt idx="408">
                  <c:v>50.784042256930078</c:v>
                </c:pt>
                <c:pt idx="409">
                  <c:v>51.851455419209771</c:v>
                </c:pt>
                <c:pt idx="410">
                  <c:v>52.934608829086031</c:v>
                </c:pt>
                <c:pt idx="411">
                  <c:v>54.033049361651223</c:v>
                </c:pt>
                <c:pt idx="412">
                  <c:v>55.146319308333617</c:v>
                </c:pt>
                <c:pt idx="413">
                  <c:v>56.273956667808179</c:v>
                </c:pt>
                <c:pt idx="414">
                  <c:v>57.415495438774172</c:v>
                </c:pt>
                <c:pt idx="415">
                  <c:v>58.570465914313367</c:v>
                </c:pt>
                <c:pt idx="416">
                  <c:v>59.738394977545504</c:v>
                </c:pt>
                <c:pt idx="417">
                  <c:v>60.918806398284872</c:v>
                </c:pt>
                <c:pt idx="418">
                  <c:v>62.111221130405589</c:v>
                </c:pt>
                <c:pt idx="419">
                  <c:v>63.315157609611866</c:v>
                </c:pt>
                <c:pt idx="420">
                  <c:v>64.530132051311739</c:v>
                </c:pt>
                <c:pt idx="421">
                  <c:v>65.755658748286635</c:v>
                </c:pt>
                <c:pt idx="422">
                  <c:v>66.991250367846931</c:v>
                </c:pt>
                <c:pt idx="423">
                  <c:v>68.236418248163147</c:v>
                </c:pt>
                <c:pt idx="424">
                  <c:v>69.490672693458151</c:v>
                </c:pt>
                <c:pt idx="425">
                  <c:v>70.7535232677496</c:v>
                </c:pt>
                <c:pt idx="426">
                  <c:v>72.024479086823973</c:v>
                </c:pt>
                <c:pt idx="427">
                  <c:v>73.30304910813274</c:v>
                </c:pt>
                <c:pt idx="428">
                  <c:v>74.588742418294174</c:v>
                </c:pt>
                <c:pt idx="429">
                  <c:v>75.881068517891151</c:v>
                </c:pt>
                <c:pt idx="430">
                  <c:v>77.179537603254374</c:v>
                </c:pt>
                <c:pt idx="431">
                  <c:v>78.483660844924756</c:v>
                </c:pt>
                <c:pt idx="432">
                  <c:v>79.79295066249216</c:v>
                </c:pt>
                <c:pt idx="433">
                  <c:v>81.106920995509881</c:v>
                </c:pt>
                <c:pt idx="434">
                  <c:v>82.425087570193057</c:v>
                </c:pt>
                <c:pt idx="435">
                  <c:v>83.746968161608933</c:v>
                </c:pt>
                <c:pt idx="436">
                  <c:v>85.072082851080296</c:v>
                </c:pt>
                <c:pt idx="437">
                  <c:v>86.399954278522344</c:v>
                </c:pt>
                <c:pt idx="438">
                  <c:v>87.730107889448547</c:v>
                </c:pt>
                <c:pt idx="439">
                  <c:v>89.062072176381577</c:v>
                </c:pt>
                <c:pt idx="440">
                  <c:v>90.395378914422139</c:v>
                </c:pt>
                <c:pt idx="441">
                  <c:v>91.729563390729865</c:v>
                </c:pt>
                <c:pt idx="442">
                  <c:v>93.064164627687944</c:v>
                </c:pt>
                <c:pt idx="443">
                  <c:v>94.398725599528774</c:v>
                </c:pt>
                <c:pt idx="444">
                  <c:v>95.73279344220964</c:v>
                </c:pt>
                <c:pt idx="445">
                  <c:v>97.065919656343439</c:v>
                </c:pt>
                <c:pt idx="446">
                  <c:v>98.397660302994723</c:v>
                </c:pt>
                <c:pt idx="447">
                  <c:v>99.727576192171142</c:v>
                </c:pt>
                <c:pt idx="448">
                  <c:v>101.0552330638471</c:v>
                </c:pt>
                <c:pt idx="449">
                  <c:v>102.38020176137631</c:v>
                </c:pt>
                <c:pt idx="450">
                  <c:v>103.70205839715683</c:v>
                </c:pt>
                <c:pt idx="451">
                  <c:v>105.02038451043376</c:v>
                </c:pt>
                <c:pt idx="452">
                  <c:v>106.33476721713195</c:v>
                </c:pt>
                <c:pt idx="453">
                  <c:v>107.64479935163268</c:v>
                </c:pt>
                <c:pt idx="454">
                  <c:v>108.95007960041671</c:v>
                </c:pt>
                <c:pt idx="455">
                  <c:v>110.25021262751612</c:v>
                </c:pt>
                <c:pt idx="456">
                  <c:v>111.54480919173004</c:v>
                </c:pt>
                <c:pt idx="457">
                  <c:v>112.83348625557373</c:v>
                </c:pt>
                <c:pt idx="458">
                  <c:v>114.11586708594871</c:v>
                </c:pt>
                <c:pt idx="459">
                  <c:v>115.39158134653245</c:v>
                </c:pt>
                <c:pt idx="460">
                  <c:v>116.66026518190526</c:v>
                </c:pt>
                <c:pt idx="461">
                  <c:v>117.92156129344301</c:v>
                </c:pt>
                <c:pt idx="462">
                  <c:v>119.17511900702264</c:v>
                </c:pt>
                <c:pt idx="463">
                  <c:v>120.42059433259725</c:v>
                </c:pt>
                <c:pt idx="464">
                  <c:v>121.65765001571638</c:v>
                </c:pt>
                <c:pt idx="465">
                  <c:v>122.88595558107758</c:v>
                </c:pt>
                <c:pt idx="466">
                  <c:v>124.10518736820927</c:v>
                </c:pt>
                <c:pt idx="467">
                  <c:v>125.31502855939897</c:v>
                </c:pt>
                <c:pt idx="468">
                  <c:v>126.51516919999136</c:v>
                </c:pt>
                <c:pt idx="469">
                  <c:v>127.70530621119634</c:v>
                </c:pt>
                <c:pt idx="470">
                  <c:v>128.88514339555263</c:v>
                </c:pt>
                <c:pt idx="471">
                  <c:v>130.0543914352113</c:v>
                </c:pt>
                <c:pt idx="472">
                  <c:v>131.21276788320608</c:v>
                </c:pt>
                <c:pt idx="473">
                  <c:v>132.35999714789355</c:v>
                </c:pt>
                <c:pt idx="474">
                  <c:v>133.4958104707506</c:v>
                </c:pt>
                <c:pt idx="475">
                  <c:v>134.61994589772911</c:v>
                </c:pt>
                <c:pt idx="476">
                  <c:v>135.73214824437315</c:v>
                </c:pt>
                <c:pt idx="477">
                  <c:v>136.83216905491133</c:v>
                </c:pt>
                <c:pt idx="478">
                  <c:v>137.91976655554549</c:v>
                </c:pt>
                <c:pt idx="479">
                  <c:v>138.99470560216162</c:v>
                </c:pt>
                <c:pt idx="480">
                  <c:v>140.05675762269294</c:v>
                </c:pt>
                <c:pt idx="481">
                  <c:v>141.10570055437307</c:v>
                </c:pt>
                <c:pt idx="482">
                  <c:v>142.14131877611794</c:v>
                </c:pt>
                <c:pt idx="483">
                  <c:v>143.16340303627959</c:v>
                </c:pt>
                <c:pt idx="484">
                  <c:v>144.1717503760199</c:v>
                </c:pt>
                <c:pt idx="485">
                  <c:v>145.16616404854921</c:v>
                </c:pt>
                <c:pt idx="486">
                  <c:v>146.14645343448251</c:v>
                </c:pt>
                <c:pt idx="487">
                  <c:v>147.11243395356263</c:v>
                </c:pt>
                <c:pt idx="488">
                  <c:v>148.06392697299947</c:v>
                </c:pt>
                <c:pt idx="489">
                  <c:v>149.0007597126797</c:v>
                </c:pt>
                <c:pt idx="490">
                  <c:v>149.92276514749253</c:v>
                </c:pt>
                <c:pt idx="491">
                  <c:v>150.8297819070234</c:v>
                </c:pt>
                <c:pt idx="492">
                  <c:v>151.72165417285964</c:v>
                </c:pt>
                <c:pt idx="493">
                  <c:v>152.59823157375445</c:v>
                </c:pt>
                <c:pt idx="494">
                  <c:v>153.45936907889012</c:v>
                </c:pt>
                <c:pt idx="495">
                  <c:v>154.30492688947805</c:v>
                </c:pt>
                <c:pt idx="496">
                  <c:v>155.13477032893255</c:v>
                </c:pt>
                <c:pt idx="497">
                  <c:v>155.94876973184807</c:v>
                </c:pt>
                <c:pt idx="498">
                  <c:v>156.74680033200721</c:v>
                </c:pt>
                <c:pt idx="499">
                  <c:v>157.52874214964194</c:v>
                </c:pt>
                <c:pt idx="500">
                  <c:v>158.29447987816653</c:v>
                </c:pt>
                <c:pt idx="501">
                  <c:v>159.04390277059204</c:v>
                </c:pt>
                <c:pt idx="502">
                  <c:v>159.77690452583406</c:v>
                </c:pt>
                <c:pt idx="503">
                  <c:v>160.49338317511106</c:v>
                </c:pt>
                <c:pt idx="504">
                  <c:v>161.19324096863315</c:v>
                </c:pt>
                <c:pt idx="505">
                  <c:v>161.87638426276925</c:v>
                </c:pt>
                <c:pt idx="506">
                  <c:v>162.54272340787892</c:v>
                </c:pt>
                <c:pt idx="507">
                  <c:v>163.1921726369871</c:v>
                </c:pt>
                <c:pt idx="508">
                  <c:v>163.82464995547338</c:v>
                </c:pt>
                <c:pt idx="509">
                  <c:v>164.44007703194407</c:v>
                </c:pt>
                <c:pt idx="510">
                  <c:v>165.03837909044589</c:v>
                </c:pt>
                <c:pt idx="511">
                  <c:v>165.61948480417621</c:v>
                </c:pt>
                <c:pt idx="512">
                  <c:v>166.18332619083861</c:v>
                </c:pt>
                <c:pt idx="513">
                  <c:v>166.72983850978466</c:v>
                </c:pt>
                <c:pt idx="514">
                  <c:v>167.25896016107842</c:v>
                </c:pt>
                <c:pt idx="515">
                  <c:v>167.77063258661448</c:v>
                </c:pt>
                <c:pt idx="516">
                  <c:v>168.26480017341245</c:v>
                </c:pt>
                <c:pt idx="517">
                  <c:v>168.74141015920688</c:v>
                </c:pt>
                <c:pt idx="518">
                  <c:v>169.20041254044619</c:v>
                </c:pt>
                <c:pt idx="519">
                  <c:v>169.64175998280467</c:v>
                </c:pt>
                <c:pt idx="520">
                  <c:v>170.065407734313</c:v>
                </c:pt>
                <c:pt idx="521">
                  <c:v>170.47131354119992</c:v>
                </c:pt>
                <c:pt idx="522">
                  <c:v>170.85943756653859</c:v>
                </c:pt>
                <c:pt idx="523">
                  <c:v>171.22974231178074</c:v>
                </c:pt>
                <c:pt idx="524">
                  <c:v>171.5821925412624</c:v>
                </c:pt>
                <c:pt idx="525">
                  <c:v>171.91675520975411</c:v>
                </c:pt>
                <c:pt idx="526">
                  <c:v>172.2333993931295</c:v>
                </c:pt>
                <c:pt idx="527">
                  <c:v>172.53209622221638</c:v>
                </c:pt>
                <c:pt idx="528">
                  <c:v>172.81281881989514</c:v>
                </c:pt>
                <c:pt idx="529">
                  <c:v>173.07554224150002</c:v>
                </c:pt>
                <c:pt idx="530">
                  <c:v>173.32024341857894</c:v>
                </c:pt>
                <c:pt idx="531">
                  <c:v>173.54690110606029</c:v>
                </c:pt>
                <c:pt idx="532">
                  <c:v>173.75549583287375</c:v>
                </c:pt>
                <c:pt idx="533">
                  <c:v>173.94600985606647</c:v>
                </c:pt>
                <c:pt idx="534">
                  <c:v>174.11842711845352</c:v>
                </c:pt>
                <c:pt idx="535">
                  <c:v>174.27273320983744</c:v>
                </c:pt>
                <c:pt idx="536">
                  <c:v>174.40891533182855</c:v>
                </c:pt>
                <c:pt idx="537">
                  <c:v>174.52696226629467</c:v>
                </c:pt>
                <c:pt idx="538">
                  <c:v>174.62686434746428</c:v>
                </c:pt>
                <c:pt idx="539">
                  <c:v>174.70861343770616</c:v>
                </c:pt>
                <c:pt idx="540">
                  <c:v>174.77220290700348</c:v>
                </c:pt>
                <c:pt idx="541">
                  <c:v>174.81762761613888</c:v>
                </c:pt>
                <c:pt idx="542">
                  <c:v>174.84488390360227</c:v>
                </c:pt>
                <c:pt idx="543">
                  <c:v>174.85396957623314</c:v>
                </c:pt>
                <c:pt idx="544">
                  <c:v>174.85396957623314</c:v>
                </c:pt>
                <c:pt idx="545">
                  <c:v>174.84488390360227</c:v>
                </c:pt>
                <c:pt idx="546">
                  <c:v>174.81762761613888</c:v>
                </c:pt>
                <c:pt idx="547">
                  <c:v>174.77220290700348</c:v>
                </c:pt>
                <c:pt idx="548">
                  <c:v>174.70861343770616</c:v>
                </c:pt>
                <c:pt idx="549">
                  <c:v>174.62686434746428</c:v>
                </c:pt>
                <c:pt idx="550">
                  <c:v>174.52696226629467</c:v>
                </c:pt>
                <c:pt idx="551">
                  <c:v>174.40891533182858</c:v>
                </c:pt>
                <c:pt idx="552">
                  <c:v>174.27273320983744</c:v>
                </c:pt>
                <c:pt idx="553">
                  <c:v>174.1184271184535</c:v>
                </c:pt>
                <c:pt idx="554">
                  <c:v>173.94600985606647</c:v>
                </c:pt>
                <c:pt idx="555">
                  <c:v>173.75549583287375</c:v>
                </c:pt>
                <c:pt idx="556">
                  <c:v>173.54690110606029</c:v>
                </c:pt>
                <c:pt idx="557">
                  <c:v>173.32024341857894</c:v>
                </c:pt>
                <c:pt idx="558">
                  <c:v>173.07554224150002</c:v>
                </c:pt>
                <c:pt idx="559">
                  <c:v>172.81281881989514</c:v>
                </c:pt>
                <c:pt idx="560">
                  <c:v>172.53209622221638</c:v>
                </c:pt>
                <c:pt idx="561">
                  <c:v>172.2333993931295</c:v>
                </c:pt>
                <c:pt idx="562">
                  <c:v>171.91675520975414</c:v>
                </c:pt>
                <c:pt idx="563">
                  <c:v>171.58219254126237</c:v>
                </c:pt>
                <c:pt idx="564">
                  <c:v>171.22974231178077</c:v>
                </c:pt>
                <c:pt idx="565">
                  <c:v>170.85943756653859</c:v>
                </c:pt>
                <c:pt idx="566">
                  <c:v>170.4713135412</c:v>
                </c:pt>
                <c:pt idx="567">
                  <c:v>170.065407734313</c:v>
                </c:pt>
                <c:pt idx="568">
                  <c:v>169.64175998280473</c:v>
                </c:pt>
                <c:pt idx="569">
                  <c:v>169.20041254044622</c:v>
                </c:pt>
                <c:pt idx="570">
                  <c:v>168.74141015920691</c:v>
                </c:pt>
                <c:pt idx="571">
                  <c:v>168.26480017341245</c:v>
                </c:pt>
                <c:pt idx="572">
                  <c:v>167.77063258661448</c:v>
                </c:pt>
                <c:pt idx="573">
                  <c:v>167.25896016107845</c:v>
                </c:pt>
                <c:pt idx="574">
                  <c:v>166.72983850978463</c:v>
                </c:pt>
                <c:pt idx="575">
                  <c:v>166.18332619083864</c:v>
                </c:pt>
                <c:pt idx="576">
                  <c:v>165.61948480417618</c:v>
                </c:pt>
                <c:pt idx="577">
                  <c:v>165.03837909044591</c:v>
                </c:pt>
                <c:pt idx="578">
                  <c:v>164.4400770319441</c:v>
                </c:pt>
                <c:pt idx="579">
                  <c:v>163.82464995547343</c:v>
                </c:pt>
                <c:pt idx="580">
                  <c:v>163.19217263698712</c:v>
                </c:pt>
                <c:pt idx="581">
                  <c:v>162.54272340787892</c:v>
                </c:pt>
                <c:pt idx="582">
                  <c:v>161.87638426276928</c:v>
                </c:pt>
                <c:pt idx="583">
                  <c:v>161.19324096863321</c:v>
                </c:pt>
                <c:pt idx="584">
                  <c:v>160.49338317511118</c:v>
                </c:pt>
                <c:pt idx="585">
                  <c:v>159.77690452583408</c:v>
                </c:pt>
                <c:pt idx="586">
                  <c:v>159.04390277059215</c:v>
                </c:pt>
                <c:pt idx="587">
                  <c:v>158.29447987816656</c:v>
                </c:pt>
                <c:pt idx="588">
                  <c:v>157.528742149642</c:v>
                </c:pt>
                <c:pt idx="589">
                  <c:v>156.74680033200713</c:v>
                </c:pt>
                <c:pt idx="590">
                  <c:v>155.9487697318481</c:v>
                </c:pt>
                <c:pt idx="591">
                  <c:v>155.13477032893258</c:v>
                </c:pt>
                <c:pt idx="592">
                  <c:v>154.30492688947803</c:v>
                </c:pt>
                <c:pt idx="593">
                  <c:v>153.45936907889015</c:v>
                </c:pt>
                <c:pt idx="594">
                  <c:v>152.59823157375445</c:v>
                </c:pt>
                <c:pt idx="595">
                  <c:v>151.72165417285964</c:v>
                </c:pt>
                <c:pt idx="596">
                  <c:v>150.8297819070234</c:v>
                </c:pt>
                <c:pt idx="597">
                  <c:v>149.92276514749261</c:v>
                </c:pt>
                <c:pt idx="598">
                  <c:v>149.00075971267972</c:v>
                </c:pt>
                <c:pt idx="599">
                  <c:v>148.06392697299958</c:v>
                </c:pt>
                <c:pt idx="600">
                  <c:v>147.11243395356269</c:v>
                </c:pt>
                <c:pt idx="601">
                  <c:v>146.14645343448268</c:v>
                </c:pt>
                <c:pt idx="602">
                  <c:v>145.16616404854926</c:v>
                </c:pt>
                <c:pt idx="603">
                  <c:v>144.17175037601993</c:v>
                </c:pt>
                <c:pt idx="604">
                  <c:v>143.16340303627965</c:v>
                </c:pt>
                <c:pt idx="605">
                  <c:v>142.14131877611788</c:v>
                </c:pt>
                <c:pt idx="606">
                  <c:v>141.1057005543731</c:v>
                </c:pt>
                <c:pt idx="607">
                  <c:v>140.05675762269294</c:v>
                </c:pt>
                <c:pt idx="608">
                  <c:v>138.99470560216162</c:v>
                </c:pt>
                <c:pt idx="609">
                  <c:v>137.91976655554549</c:v>
                </c:pt>
                <c:pt idx="610">
                  <c:v>136.83216905491139</c:v>
                </c:pt>
                <c:pt idx="611">
                  <c:v>135.73214824437321</c:v>
                </c:pt>
                <c:pt idx="612">
                  <c:v>134.61994589772925</c:v>
                </c:pt>
                <c:pt idx="613">
                  <c:v>133.49581047075065</c:v>
                </c:pt>
                <c:pt idx="614">
                  <c:v>132.35999714789364</c:v>
                </c:pt>
                <c:pt idx="615">
                  <c:v>131.21276788320625</c:v>
                </c:pt>
                <c:pt idx="616">
                  <c:v>130.05439143521136</c:v>
                </c:pt>
                <c:pt idx="617">
                  <c:v>128.88514339555275</c:v>
                </c:pt>
                <c:pt idx="618">
                  <c:v>127.7053062111964</c:v>
                </c:pt>
                <c:pt idx="619">
                  <c:v>126.51516919999142</c:v>
                </c:pt>
                <c:pt idx="620">
                  <c:v>125.31502855939887</c:v>
                </c:pt>
                <c:pt idx="621">
                  <c:v>124.10518736820933</c:v>
                </c:pt>
                <c:pt idx="622">
                  <c:v>122.88595558107752</c:v>
                </c:pt>
                <c:pt idx="623">
                  <c:v>121.6576500157163</c:v>
                </c:pt>
                <c:pt idx="624">
                  <c:v>120.42059433259729</c:v>
                </c:pt>
                <c:pt idx="625">
                  <c:v>119.17511900702269</c:v>
                </c:pt>
                <c:pt idx="626">
                  <c:v>117.92156129344313</c:v>
                </c:pt>
                <c:pt idx="627">
                  <c:v>116.66026518190525</c:v>
                </c:pt>
                <c:pt idx="628">
                  <c:v>115.39158134653256</c:v>
                </c:pt>
                <c:pt idx="629">
                  <c:v>114.11586708594878</c:v>
                </c:pt>
                <c:pt idx="630">
                  <c:v>112.83348625557392</c:v>
                </c:pt>
                <c:pt idx="631">
                  <c:v>111.54480919173011</c:v>
                </c:pt>
                <c:pt idx="632">
                  <c:v>110.25021262751631</c:v>
                </c:pt>
                <c:pt idx="633">
                  <c:v>108.95007960041679</c:v>
                </c:pt>
                <c:pt idx="634">
                  <c:v>107.64479935163276</c:v>
                </c:pt>
                <c:pt idx="635">
                  <c:v>106.33476721713194</c:v>
                </c:pt>
                <c:pt idx="636">
                  <c:v>105.0203845104338</c:v>
                </c:pt>
                <c:pt idx="637">
                  <c:v>103.70205839715689</c:v>
                </c:pt>
                <c:pt idx="638">
                  <c:v>102.38020176137631</c:v>
                </c:pt>
                <c:pt idx="639">
                  <c:v>101.05523306384721</c:v>
                </c:pt>
                <c:pt idx="640">
                  <c:v>99.727576192171128</c:v>
                </c:pt>
                <c:pt idx="641">
                  <c:v>98.397660302994836</c:v>
                </c:pt>
                <c:pt idx="642">
                  <c:v>97.065919656343439</c:v>
                </c:pt>
                <c:pt idx="643">
                  <c:v>95.732793442209768</c:v>
                </c:pt>
                <c:pt idx="644">
                  <c:v>94.398725599528831</c:v>
                </c:pt>
                <c:pt idx="645">
                  <c:v>93.064164627688015</c:v>
                </c:pt>
                <c:pt idx="646">
                  <c:v>91.729563390729922</c:v>
                </c:pt>
                <c:pt idx="647">
                  <c:v>90.395378914422196</c:v>
                </c:pt>
                <c:pt idx="648">
                  <c:v>89.062072176381776</c:v>
                </c:pt>
                <c:pt idx="649">
                  <c:v>87.73010788944859</c:v>
                </c:pt>
                <c:pt idx="650">
                  <c:v>86.399954278522387</c:v>
                </c:pt>
                <c:pt idx="651">
                  <c:v>85.072082851080225</c:v>
                </c:pt>
                <c:pt idx="652">
                  <c:v>83.746968161608976</c:v>
                </c:pt>
                <c:pt idx="653">
                  <c:v>82.425087570193028</c:v>
                </c:pt>
                <c:pt idx="654">
                  <c:v>81.106920995510009</c:v>
                </c:pt>
                <c:pt idx="655">
                  <c:v>79.792950662492146</c:v>
                </c:pt>
                <c:pt idx="656">
                  <c:v>78.483660844924884</c:v>
                </c:pt>
                <c:pt idx="657">
                  <c:v>77.179537603254232</c:v>
                </c:pt>
                <c:pt idx="658">
                  <c:v>75.881068517891151</c:v>
                </c:pt>
                <c:pt idx="659">
                  <c:v>74.588742418294274</c:v>
                </c:pt>
                <c:pt idx="660">
                  <c:v>73.303049108132896</c:v>
                </c:pt>
                <c:pt idx="661">
                  <c:v>72.024479086823959</c:v>
                </c:pt>
                <c:pt idx="662">
                  <c:v>70.753523267749642</c:v>
                </c:pt>
                <c:pt idx="663">
                  <c:v>69.490672693458322</c:v>
                </c:pt>
                <c:pt idx="664">
                  <c:v>68.23641824816319</c:v>
                </c:pt>
                <c:pt idx="665">
                  <c:v>66.991250367847016</c:v>
                </c:pt>
                <c:pt idx="666">
                  <c:v>65.755658748286606</c:v>
                </c:pt>
                <c:pt idx="667">
                  <c:v>64.530132051311796</c:v>
                </c:pt>
                <c:pt idx="668">
                  <c:v>63.315157609611852</c:v>
                </c:pt>
                <c:pt idx="669">
                  <c:v>62.111221130405582</c:v>
                </c:pt>
                <c:pt idx="670">
                  <c:v>60.918806398284964</c:v>
                </c:pt>
                <c:pt idx="671">
                  <c:v>59.738394977545639</c:v>
                </c:pt>
                <c:pt idx="672">
                  <c:v>58.57046591431336</c:v>
                </c:pt>
                <c:pt idx="673">
                  <c:v>57.415495438774165</c:v>
                </c:pt>
                <c:pt idx="674">
                  <c:v>56.273956667808321</c:v>
                </c:pt>
                <c:pt idx="675">
                  <c:v>55.146319308333752</c:v>
                </c:pt>
                <c:pt idx="676">
                  <c:v>54.033049361651265</c:v>
                </c:pt>
                <c:pt idx="677">
                  <c:v>52.934608829086073</c:v>
                </c:pt>
                <c:pt idx="678">
                  <c:v>51.851455419209898</c:v>
                </c:pt>
                <c:pt idx="679">
                  <c:v>50.784042256930121</c:v>
                </c:pt>
                <c:pt idx="680">
                  <c:v>49.732817594720203</c:v>
                </c:pt>
                <c:pt idx="681">
                  <c:v>48.698224526261868</c:v>
                </c:pt>
                <c:pt idx="682">
                  <c:v>47.680700702767638</c:v>
                </c:pt>
                <c:pt idx="683">
                  <c:v>46.680678052239145</c:v>
                </c:pt>
                <c:pt idx="684">
                  <c:v>45.698582501917329</c:v>
                </c:pt>
                <c:pt idx="685">
                  <c:v>44.734833704167883</c:v>
                </c:pt>
                <c:pt idx="686">
                  <c:v>43.78984476604311</c:v>
                </c:pt>
                <c:pt idx="687">
                  <c:v>42.864021982752476</c:v>
                </c:pt>
                <c:pt idx="688">
                  <c:v>41.957764575268186</c:v>
                </c:pt>
                <c:pt idx="689">
                  <c:v>41.071464432281758</c:v>
                </c:pt>
                <c:pt idx="690">
                  <c:v>40.205505856726688</c:v>
                </c:pt>
                <c:pt idx="691">
                  <c:v>39.360265317070144</c:v>
                </c:pt>
                <c:pt idx="692">
                  <c:v>38.536111203568751</c:v>
                </c:pt>
                <c:pt idx="693">
                  <c:v>37.733403589682496</c:v>
                </c:pt>
                <c:pt idx="694">
                  <c:v>36.95249399882637</c:v>
                </c:pt>
                <c:pt idx="695">
                  <c:v>36.193725176637521</c:v>
                </c:pt>
                <c:pt idx="696">
                  <c:v>35.457430868924575</c:v>
                </c:pt>
                <c:pt idx="697">
                  <c:v>34.743935605463534</c:v>
                </c:pt>
                <c:pt idx="698">
                  <c:v>34.053554489792091</c:v>
                </c:pt>
                <c:pt idx="699">
                  <c:v>33.386592995152888</c:v>
                </c:pt>
                <c:pt idx="700">
                  <c:v>32.743346766724457</c:v>
                </c:pt>
                <c:pt idx="701">
                  <c:v>32.124101430275999</c:v>
                </c:pt>
                <c:pt idx="702">
                  <c:v>31.529132407374039</c:v>
                </c:pt>
                <c:pt idx="703">
                  <c:v>30.958704737260184</c:v>
                </c:pt>
                <c:pt idx="704">
                  <c:v>30.413072905518547</c:v>
                </c:pt>
                <c:pt idx="705">
                  <c:v>29.892480679639071</c:v>
                </c:pt>
                <c:pt idx="706">
                  <c:v>29.397160951581938</c:v>
                </c:pt>
                <c:pt idx="707">
                  <c:v>28.927335587437774</c:v>
                </c:pt>
                <c:pt idx="708">
                  <c:v>28.483215284277318</c:v>
                </c:pt>
                <c:pt idx="709">
                  <c:v>28.064999434275276</c:v>
                </c:pt>
                <c:pt idx="710">
                  <c:v>27.672875996187862</c:v>
                </c:pt>
                <c:pt idx="711">
                  <c:v>27.307021374260003</c:v>
                </c:pt>
                <c:pt idx="712">
                  <c:v>26.967600304631144</c:v>
                </c:pt>
                <c:pt idx="713">
                  <c:v>26.654765749304129</c:v>
                </c:pt>
                <c:pt idx="714">
                  <c:v>26.368658797736536</c:v>
                </c:pt>
                <c:pt idx="715">
                  <c:v>26.109408576109619</c:v>
                </c:pt>
                <c:pt idx="716">
                  <c:v>25.877132164323005</c:v>
                </c:pt>
                <c:pt idx="717">
                  <c:v>25.671934520762616</c:v>
                </c:pt>
                <c:pt idx="718">
                  <c:v>25.493908414879751</c:v>
                </c:pt>
                <c:pt idx="719">
                  <c:v>25.34313436761909</c:v>
                </c:pt>
                <c:pt idx="720">
                  <c:v>25.219680599726566</c:v>
                </c:pt>
                <c:pt idx="721">
                  <c:v>25.123602987963753</c:v>
                </c:pt>
                <c:pt idx="722">
                  <c:v>25.054945029252831</c:v>
                </c:pt>
                <c:pt idx="723">
                  <c:v>25.013737812769573</c:v>
                </c:pt>
                <c:pt idx="724">
                  <c:v>25</c:v>
                </c:pt>
              </c:numCache>
            </c:numRef>
          </c:xVal>
          <c:yVal>
            <c:numRef>
              <c:f>'5T_discret'!$F$16:$F$740</c:f>
              <c:numCache>
                <c:formatCode>General</c:formatCode>
                <c:ptCount val="725"/>
                <c:pt idx="0">
                  <c:v>1</c:v>
                </c:pt>
                <c:pt idx="1">
                  <c:v>1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5">
                  <c:v>1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  <c:pt idx="21">
                  <c:v>1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1</c:v>
                </c:pt>
                <c:pt idx="26">
                  <c:v>1</c:v>
                </c:pt>
                <c:pt idx="27">
                  <c:v>1</c:v>
                </c:pt>
                <c:pt idx="28">
                  <c:v>1</c:v>
                </c:pt>
                <c:pt idx="29">
                  <c:v>1</c:v>
                </c:pt>
                <c:pt idx="30">
                  <c:v>1</c:v>
                </c:pt>
                <c:pt idx="31">
                  <c:v>1</c:v>
                </c:pt>
                <c:pt idx="32">
                  <c:v>1</c:v>
                </c:pt>
                <c:pt idx="33">
                  <c:v>1</c:v>
                </c:pt>
                <c:pt idx="34">
                  <c:v>1</c:v>
                </c:pt>
                <c:pt idx="35">
                  <c:v>1</c:v>
                </c:pt>
                <c:pt idx="36">
                  <c:v>1</c:v>
                </c:pt>
                <c:pt idx="37">
                  <c:v>1</c:v>
                </c:pt>
                <c:pt idx="38">
                  <c:v>1</c:v>
                </c:pt>
                <c:pt idx="39">
                  <c:v>1</c:v>
                </c:pt>
                <c:pt idx="40">
                  <c:v>1</c:v>
                </c:pt>
                <c:pt idx="41">
                  <c:v>1</c:v>
                </c:pt>
                <c:pt idx="42">
                  <c:v>1</c:v>
                </c:pt>
                <c:pt idx="43">
                  <c:v>1</c:v>
                </c:pt>
                <c:pt idx="44">
                  <c:v>1</c:v>
                </c:pt>
                <c:pt idx="45">
                  <c:v>1</c:v>
                </c:pt>
                <c:pt idx="46">
                  <c:v>1</c:v>
                </c:pt>
                <c:pt idx="47">
                  <c:v>1</c:v>
                </c:pt>
                <c:pt idx="48">
                  <c:v>1</c:v>
                </c:pt>
                <c:pt idx="49">
                  <c:v>1</c:v>
                </c:pt>
                <c:pt idx="50">
                  <c:v>1</c:v>
                </c:pt>
                <c:pt idx="51">
                  <c:v>1</c:v>
                </c:pt>
                <c:pt idx="52">
                  <c:v>1</c:v>
                </c:pt>
                <c:pt idx="53">
                  <c:v>1</c:v>
                </c:pt>
                <c:pt idx="54">
                  <c:v>1</c:v>
                </c:pt>
                <c:pt idx="55">
                  <c:v>1</c:v>
                </c:pt>
                <c:pt idx="56">
                  <c:v>1</c:v>
                </c:pt>
                <c:pt idx="57">
                  <c:v>1</c:v>
                </c:pt>
                <c:pt idx="58">
                  <c:v>1</c:v>
                </c:pt>
                <c:pt idx="59">
                  <c:v>1</c:v>
                </c:pt>
                <c:pt idx="60">
                  <c:v>1</c:v>
                </c:pt>
                <c:pt idx="61">
                  <c:v>1</c:v>
                </c:pt>
                <c:pt idx="62">
                  <c:v>1</c:v>
                </c:pt>
                <c:pt idx="63">
                  <c:v>1</c:v>
                </c:pt>
                <c:pt idx="64">
                  <c:v>1</c:v>
                </c:pt>
                <c:pt idx="65">
                  <c:v>1</c:v>
                </c:pt>
                <c:pt idx="66">
                  <c:v>1</c:v>
                </c:pt>
                <c:pt idx="67">
                  <c:v>1</c:v>
                </c:pt>
                <c:pt idx="68">
                  <c:v>1</c:v>
                </c:pt>
                <c:pt idx="69">
                  <c:v>1</c:v>
                </c:pt>
                <c:pt idx="70">
                  <c:v>1</c:v>
                </c:pt>
                <c:pt idx="71">
                  <c:v>1</c:v>
                </c:pt>
                <c:pt idx="72">
                  <c:v>1</c:v>
                </c:pt>
                <c:pt idx="73">
                  <c:v>1</c:v>
                </c:pt>
                <c:pt idx="74">
                  <c:v>1</c:v>
                </c:pt>
                <c:pt idx="75">
                  <c:v>1</c:v>
                </c:pt>
                <c:pt idx="76">
                  <c:v>1</c:v>
                </c:pt>
                <c:pt idx="77">
                  <c:v>1</c:v>
                </c:pt>
                <c:pt idx="78">
                  <c:v>1</c:v>
                </c:pt>
                <c:pt idx="79">
                  <c:v>1</c:v>
                </c:pt>
                <c:pt idx="80">
                  <c:v>1</c:v>
                </c:pt>
                <c:pt idx="81">
                  <c:v>1</c:v>
                </c:pt>
                <c:pt idx="82">
                  <c:v>1</c:v>
                </c:pt>
                <c:pt idx="83">
                  <c:v>1</c:v>
                </c:pt>
                <c:pt idx="84">
                  <c:v>1</c:v>
                </c:pt>
                <c:pt idx="85">
                  <c:v>1</c:v>
                </c:pt>
                <c:pt idx="86">
                  <c:v>1</c:v>
                </c:pt>
                <c:pt idx="87">
                  <c:v>1</c:v>
                </c:pt>
                <c:pt idx="88">
                  <c:v>1</c:v>
                </c:pt>
                <c:pt idx="89">
                  <c:v>1</c:v>
                </c:pt>
                <c:pt idx="90">
                  <c:v>1</c:v>
                </c:pt>
                <c:pt idx="91">
                  <c:v>1</c:v>
                </c:pt>
                <c:pt idx="92">
                  <c:v>1</c:v>
                </c:pt>
                <c:pt idx="93">
                  <c:v>1</c:v>
                </c:pt>
                <c:pt idx="94">
                  <c:v>1</c:v>
                </c:pt>
                <c:pt idx="95">
                  <c:v>1</c:v>
                </c:pt>
                <c:pt idx="96">
                  <c:v>1</c:v>
                </c:pt>
                <c:pt idx="97">
                  <c:v>1</c:v>
                </c:pt>
                <c:pt idx="98">
                  <c:v>1</c:v>
                </c:pt>
                <c:pt idx="99">
                  <c:v>1</c:v>
                </c:pt>
                <c:pt idx="100">
                  <c:v>1</c:v>
                </c:pt>
                <c:pt idx="101">
                  <c:v>1</c:v>
                </c:pt>
                <c:pt idx="102">
                  <c:v>1</c:v>
                </c:pt>
                <c:pt idx="103">
                  <c:v>1</c:v>
                </c:pt>
                <c:pt idx="104">
                  <c:v>1</c:v>
                </c:pt>
                <c:pt idx="105">
                  <c:v>1</c:v>
                </c:pt>
                <c:pt idx="106">
                  <c:v>1</c:v>
                </c:pt>
                <c:pt idx="107">
                  <c:v>1</c:v>
                </c:pt>
                <c:pt idx="108">
                  <c:v>1</c:v>
                </c:pt>
                <c:pt idx="109">
                  <c:v>1</c:v>
                </c:pt>
                <c:pt idx="110">
                  <c:v>1</c:v>
                </c:pt>
                <c:pt idx="111">
                  <c:v>1</c:v>
                </c:pt>
                <c:pt idx="112">
                  <c:v>1</c:v>
                </c:pt>
                <c:pt idx="113">
                  <c:v>1</c:v>
                </c:pt>
                <c:pt idx="114">
                  <c:v>1</c:v>
                </c:pt>
                <c:pt idx="115">
                  <c:v>1</c:v>
                </c:pt>
                <c:pt idx="116">
                  <c:v>1</c:v>
                </c:pt>
                <c:pt idx="117">
                  <c:v>1</c:v>
                </c:pt>
                <c:pt idx="118">
                  <c:v>1</c:v>
                </c:pt>
                <c:pt idx="119">
                  <c:v>1</c:v>
                </c:pt>
                <c:pt idx="120">
                  <c:v>1</c:v>
                </c:pt>
                <c:pt idx="121">
                  <c:v>1</c:v>
                </c:pt>
                <c:pt idx="122">
                  <c:v>1</c:v>
                </c:pt>
                <c:pt idx="123">
                  <c:v>1</c:v>
                </c:pt>
                <c:pt idx="124">
                  <c:v>1</c:v>
                </c:pt>
                <c:pt idx="125">
                  <c:v>1</c:v>
                </c:pt>
                <c:pt idx="126">
                  <c:v>1</c:v>
                </c:pt>
                <c:pt idx="127">
                  <c:v>1</c:v>
                </c:pt>
                <c:pt idx="128">
                  <c:v>1</c:v>
                </c:pt>
                <c:pt idx="129">
                  <c:v>1</c:v>
                </c:pt>
                <c:pt idx="130">
                  <c:v>1</c:v>
                </c:pt>
                <c:pt idx="131">
                  <c:v>1</c:v>
                </c:pt>
                <c:pt idx="132">
                  <c:v>1</c:v>
                </c:pt>
                <c:pt idx="133">
                  <c:v>1</c:v>
                </c:pt>
                <c:pt idx="134">
                  <c:v>1</c:v>
                </c:pt>
                <c:pt idx="135">
                  <c:v>1</c:v>
                </c:pt>
                <c:pt idx="136">
                  <c:v>1</c:v>
                </c:pt>
                <c:pt idx="137">
                  <c:v>1</c:v>
                </c:pt>
                <c:pt idx="138">
                  <c:v>1</c:v>
                </c:pt>
                <c:pt idx="139">
                  <c:v>1</c:v>
                </c:pt>
                <c:pt idx="140">
                  <c:v>1</c:v>
                </c:pt>
                <c:pt idx="141">
                  <c:v>1</c:v>
                </c:pt>
                <c:pt idx="142">
                  <c:v>1</c:v>
                </c:pt>
                <c:pt idx="143">
                  <c:v>1</c:v>
                </c:pt>
                <c:pt idx="144">
                  <c:v>1</c:v>
                </c:pt>
                <c:pt idx="145">
                  <c:v>1</c:v>
                </c:pt>
                <c:pt idx="146">
                  <c:v>1</c:v>
                </c:pt>
                <c:pt idx="147">
                  <c:v>1</c:v>
                </c:pt>
                <c:pt idx="148">
                  <c:v>1</c:v>
                </c:pt>
                <c:pt idx="149">
                  <c:v>1</c:v>
                </c:pt>
                <c:pt idx="150">
                  <c:v>1</c:v>
                </c:pt>
                <c:pt idx="151">
                  <c:v>1</c:v>
                </c:pt>
                <c:pt idx="152">
                  <c:v>1</c:v>
                </c:pt>
                <c:pt idx="153">
                  <c:v>1</c:v>
                </c:pt>
                <c:pt idx="154">
                  <c:v>1</c:v>
                </c:pt>
                <c:pt idx="155">
                  <c:v>1</c:v>
                </c:pt>
                <c:pt idx="156">
                  <c:v>1</c:v>
                </c:pt>
                <c:pt idx="157">
                  <c:v>1</c:v>
                </c:pt>
                <c:pt idx="158">
                  <c:v>1</c:v>
                </c:pt>
                <c:pt idx="159">
                  <c:v>1</c:v>
                </c:pt>
                <c:pt idx="160">
                  <c:v>1</c:v>
                </c:pt>
                <c:pt idx="161">
                  <c:v>1</c:v>
                </c:pt>
                <c:pt idx="162">
                  <c:v>1</c:v>
                </c:pt>
                <c:pt idx="163">
                  <c:v>1</c:v>
                </c:pt>
                <c:pt idx="164">
                  <c:v>1</c:v>
                </c:pt>
                <c:pt idx="165">
                  <c:v>1</c:v>
                </c:pt>
                <c:pt idx="166">
                  <c:v>1</c:v>
                </c:pt>
                <c:pt idx="167">
                  <c:v>1</c:v>
                </c:pt>
                <c:pt idx="168">
                  <c:v>1</c:v>
                </c:pt>
                <c:pt idx="169">
                  <c:v>1</c:v>
                </c:pt>
                <c:pt idx="170">
                  <c:v>1</c:v>
                </c:pt>
                <c:pt idx="171">
                  <c:v>1</c:v>
                </c:pt>
                <c:pt idx="172">
                  <c:v>1</c:v>
                </c:pt>
                <c:pt idx="173">
                  <c:v>1</c:v>
                </c:pt>
                <c:pt idx="174">
                  <c:v>1</c:v>
                </c:pt>
                <c:pt idx="175">
                  <c:v>1</c:v>
                </c:pt>
                <c:pt idx="176">
                  <c:v>1</c:v>
                </c:pt>
                <c:pt idx="177">
                  <c:v>1</c:v>
                </c:pt>
                <c:pt idx="178">
                  <c:v>1</c:v>
                </c:pt>
                <c:pt idx="179">
                  <c:v>1</c:v>
                </c:pt>
                <c:pt idx="180">
                  <c:v>1</c:v>
                </c:pt>
                <c:pt idx="181">
                  <c:v>1</c:v>
                </c:pt>
                <c:pt idx="182">
                  <c:v>1</c:v>
                </c:pt>
                <c:pt idx="183">
                  <c:v>1.0000727506209741</c:v>
                </c:pt>
                <c:pt idx="184">
                  <c:v>1.000291051080622</c:v>
                </c:pt>
                <c:pt idx="185">
                  <c:v>1.0006550472284443</c:v>
                </c:pt>
                <c:pt idx="186">
                  <c:v>1.0011649823447946</c:v>
                </c:pt>
                <c:pt idx="187">
                  <c:v>1.001821197438052</c:v>
                </c:pt>
                <c:pt idx="188">
                  <c:v>1.0026241316614264</c:v>
                </c:pt>
                <c:pt idx="189">
                  <c:v>1.0035743228501894</c:v>
                </c:pt>
                <c:pt idx="190">
                  <c:v>1.0046724081803202</c:v>
                </c:pt>
                <c:pt idx="191">
                  <c:v>1.0059191249498007</c:v>
                </c:pt>
                <c:pt idx="192">
                  <c:v>1.0073153114840177</c:v>
                </c:pt>
                <c:pt idx="193">
                  <c:v>1.0088619081669723</c:v>
                </c:pt>
                <c:pt idx="194">
                  <c:v>1.010559958600221</c:v>
                </c:pt>
                <c:pt idx="195">
                  <c:v>1.0124106108917272</c:v>
                </c:pt>
                <c:pt idx="196">
                  <c:v>1.0144151190770558</c:v>
                </c:pt>
                <c:pt idx="197">
                  <c:v>1.0165748446755822</c:v>
                </c:pt>
                <c:pt idx="198">
                  <c:v>1.0188912583846632</c:v>
                </c:pt>
                <c:pt idx="199">
                  <c:v>1.0213659419149803</c:v>
                </c:pt>
                <c:pt idx="200">
                  <c:v>1.0240005899705451</c:v>
                </c:pt>
                <c:pt idx="201">
                  <c:v>1.0267970123771397</c:v>
                </c:pt>
                <c:pt idx="202">
                  <c:v>1.0297571363632683</c:v>
                </c:pt>
                <c:pt idx="203">
                  <c:v>1.0328830089979908</c:v>
                </c:pt>
                <c:pt idx="204">
                  <c:v>1.0361767997903408</c:v>
                </c:pt>
                <c:pt idx="205">
                  <c:v>1.0396408034553397</c:v>
                </c:pt>
                <c:pt idx="206">
                  <c:v>1.043277442851984</c:v>
                </c:pt>
                <c:pt idx="207">
                  <c:v>1.0470892720989227</c:v>
                </c:pt>
                <c:pt idx="208">
                  <c:v>1.051078979873906</c:v>
                </c:pt>
                <c:pt idx="209">
                  <c:v>1.0552493929034998</c:v>
                </c:pt>
                <c:pt idx="210">
                  <c:v>1.0596034796499292</c:v>
                </c:pt>
                <c:pt idx="211">
                  <c:v>1.0641443542023477</c:v>
                </c:pt>
                <c:pt idx="212">
                  <c:v>1.0688752803802826</c:v>
                </c:pt>
                <c:pt idx="213">
                  <c:v>1.0737996760574333</c:v>
                </c:pt>
                <c:pt idx="214">
                  <c:v>1.0789211177145059</c:v>
                </c:pt>
                <c:pt idx="215">
                  <c:v>1.0842433452302453</c:v>
                </c:pt>
                <c:pt idx="216">
                  <c:v>1.0897702669203755</c:v>
                </c:pt>
                <c:pt idx="217">
                  <c:v>1.095505964834679</c:v>
                </c:pt>
                <c:pt idx="218">
                  <c:v>1.1014547003230419</c:v>
                </c:pt>
                <c:pt idx="219">
                  <c:v>1.1076209198818903</c:v>
                </c:pt>
                <c:pt idx="220">
                  <c:v>1.1140092612930548</c:v>
                </c:pt>
                <c:pt idx="221">
                  <c:v>1.1206245600677969</c:v>
                </c:pt>
                <c:pt idx="222">
                  <c:v>1.127471856209382</c:v>
                </c:pt>
                <c:pt idx="223">
                  <c:v>1.1345564013083498</c:v>
                </c:pt>
                <c:pt idx="224">
                  <c:v>1.1418836659853631</c:v>
                </c:pt>
                <c:pt idx="225">
                  <c:v>1.1494593476973365</c:v>
                </c:pt>
                <c:pt idx="226">
                  <c:v>1.1572893789233716</c:v>
                </c:pt>
                <c:pt idx="227">
                  <c:v>1.1653799357478989</c:v>
                </c:pt>
                <c:pt idx="228">
                  <c:v>1.1737374468593738</c:v>
                </c:pt>
                <c:pt idx="229">
                  <c:v>1.182368602983795</c:v>
                </c:pt>
                <c:pt idx="230">
                  <c:v>1.1912803667733651</c:v>
                </c:pt>
                <c:pt idx="231">
                  <c:v>1.2004799831716428</c:v>
                </c:pt>
                <c:pt idx="232">
                  <c:v>1.2099749902776642</c:v>
                </c:pt>
                <c:pt idx="233">
                  <c:v>1.2197732307326512</c:v>
                </c:pt>
                <c:pt idx="234">
                  <c:v>1.229882863654159</c:v>
                </c:pt>
                <c:pt idx="235">
                  <c:v>1.2403123771437616</c:v>
                </c:pt>
                <c:pt idx="236">
                  <c:v>1.251070601395728</c:v>
                </c:pt>
                <c:pt idx="237">
                  <c:v>1.2621667224354938</c:v>
                </c:pt>
                <c:pt idx="238">
                  <c:v>1.2736102965182063</c:v>
                </c:pt>
                <c:pt idx="239">
                  <c:v>1.2854112652191172</c:v>
                </c:pt>
                <c:pt idx="240">
                  <c:v>1.2975799712491598</c:v>
                </c:pt>
                <c:pt idx="241">
                  <c:v>1.3101271750307057</c:v>
                </c:pt>
                <c:pt idx="242">
                  <c:v>1.3230640720701561</c:v>
                </c:pt>
                <c:pt idx="243">
                  <c:v>1.3364023111658319</c:v>
                </c:pt>
                <c:pt idx="244">
                  <c:v>1.3501540134914123</c:v>
                </c:pt>
                <c:pt idx="245">
                  <c:v>1.3643317925970921</c:v>
                </c:pt>
                <c:pt idx="246">
                  <c:v>1.3789487753725727</c:v>
                </c:pt>
                <c:pt idx="247">
                  <c:v>1.3940186240179988</c:v>
                </c:pt>
                <c:pt idx="248">
                  <c:v>1.4095555590710616</c:v>
                </c:pt>
                <c:pt idx="249">
                  <c:v>1.4255743835405608</c:v>
                </c:pt>
                <c:pt idx="250">
                  <c:v>1.4420905081989484</c:v>
                </c:pt>
                <c:pt idx="251">
                  <c:v>1.4591199780885291</c:v>
                </c:pt>
                <c:pt idx="252">
                  <c:v>1.4766795002982791</c:v>
                </c:pt>
                <c:pt idx="253">
                  <c:v>1.4947864730704921</c:v>
                </c:pt>
                <c:pt idx="254">
                  <c:v>1.5134590162987438</c:v>
                </c:pt>
                <c:pt idx="255">
                  <c:v>1.53271600348092</c:v>
                </c:pt>
                <c:pt idx="256">
                  <c:v>1.5525770951933349</c:v>
                </c:pt>
                <c:pt idx="257">
                  <c:v>1.5730627741541057</c:v>
                </c:pt>
                <c:pt idx="258">
                  <c:v>1.5941943819461661</c:v>
                </c:pt>
                <c:pt idx="259">
                  <c:v>1.6159941574722454</c:v>
                </c:pt>
                <c:pt idx="260">
                  <c:v>1.6384852772160958</c:v>
                </c:pt>
                <c:pt idx="261">
                  <c:v>1.6616918973859491</c:v>
                </c:pt>
                <c:pt idx="262">
                  <c:v>1.6856391980176926</c:v>
                </c:pt>
                <c:pt idx="263">
                  <c:v>1.710353429116465</c:v>
                </c:pt>
                <c:pt idx="264">
                  <c:v>1.7358619589162885</c:v>
                </c:pt>
                <c:pt idx="265">
                  <c:v>1.7621933243377814</c:v>
                </c:pt>
                <c:pt idx="266">
                  <c:v>1.7893772837240383</c:v>
                </c:pt>
                <c:pt idx="267">
                  <c:v>1.817444871934079</c:v>
                </c:pt>
                <c:pt idx="268">
                  <c:v>1.846428457872018</c:v>
                </c:pt>
                <c:pt idx="269">
                  <c:v>1.8763618045279427</c:v>
                </c:pt>
                <c:pt idx="270">
                  <c:v>1.9072801316033527</c:v>
                </c:pt>
                <c:pt idx="271">
                  <c:v>1.9392201807898291</c:v>
                </c:pt>
                <c:pt idx="272">
                  <c:v>1.9722202837639429</c:v>
                </c:pt>
                <c:pt idx="273">
                  <c:v>2.0063204329544213</c:v>
                </c:pt>
                <c:pt idx="274">
                  <c:v>2.0415623551285651</c:v>
                </c:pt>
                <c:pt idx="275">
                  <c:v>2.0779895878341188</c:v>
                </c:pt>
                <c:pt idx="276">
                  <c:v>2.1156475587193713</c:v>
                </c:pt>
                <c:pt idx="277">
                  <c:v>2.1545836677383252</c:v>
                </c:pt>
                <c:pt idx="278">
                  <c:v>2.1948473722285757</c:v>
                </c:pt>
                <c:pt idx="279">
                  <c:v>2.2364902748268989</c:v>
                </c:pt>
                <c:pt idx="280">
                  <c:v>2.2795662141607131</c:v>
                </c:pt>
                <c:pt idx="281">
                  <c:v>2.3241313582222363</c:v>
                </c:pt>
                <c:pt idx="282">
                  <c:v>2.3702443002953992</c:v>
                </c:pt>
                <c:pt idx="283">
                  <c:v>2.4179661572629616</c:v>
                </c:pt>
                <c:pt idx="284">
                  <c:v>2.4673606700717516</c:v>
                </c:pt>
                <c:pt idx="285">
                  <c:v>2.5184943060768523</c:v>
                </c:pt>
                <c:pt idx="286">
                  <c:v>2.5714363629196497</c:v>
                </c:pt>
                <c:pt idx="287">
                  <c:v>2.626259073519146</c:v>
                </c:pt>
                <c:pt idx="288">
                  <c:v>2.6830377116692077</c:v>
                </c:pt>
                <c:pt idx="289">
                  <c:v>2.7418506976356332</c:v>
                </c:pt>
                <c:pt idx="290">
                  <c:v>2.8027797030339259</c:v>
                </c:pt>
                <c:pt idx="291">
                  <c:v>2.8659097541406342</c:v>
                </c:pt>
                <c:pt idx="292">
                  <c:v>2.9313293326455252</c:v>
                </c:pt>
                <c:pt idx="293">
                  <c:v>2.9991304726872792</c:v>
                </c:pt>
                <c:pt idx="294">
                  <c:v>3.0694088528295809</c:v>
                </c:pt>
                <c:pt idx="295">
                  <c:v>3.1422638814251287</c:v>
                </c:pt>
                <c:pt idx="296">
                  <c:v>3.2177987735800242</c:v>
                </c:pt>
                <c:pt idx="297">
                  <c:v>3.296120617667428</c:v>
                </c:pt>
                <c:pt idx="298">
                  <c:v>3.3773404290450686</c:v>
                </c:pt>
                <c:pt idx="299">
                  <c:v>3.4615731883029612</c:v>
                </c:pt>
                <c:pt idx="300">
                  <c:v>3.5489378610033935</c:v>
                </c:pt>
                <c:pt idx="301">
                  <c:v>3.6395573954716758</c:v>
                </c:pt>
                <c:pt idx="302">
                  <c:v>3.7335586947509163</c:v>
                </c:pt>
                <c:pt idx="303">
                  <c:v>3.8310725583450482</c:v>
                </c:pt>
                <c:pt idx="304">
                  <c:v>3.9322335888390194</c:v>
                </c:pt>
                <c:pt idx="305">
                  <c:v>4.0371800579022912</c:v>
                </c:pt>
                <c:pt idx="306">
                  <c:v>4.1460537255507148</c:v>
                </c:pt>
                <c:pt idx="307">
                  <c:v>4.2589996058626065</c:v>
                </c:pt>
                <c:pt idx="308">
                  <c:v>4.376165671618943</c:v>
                </c:pt>
                <c:pt idx="309">
                  <c:v>4.497702489568236</c:v>
                </c:pt>
                <c:pt idx="310">
                  <c:v>4.6237627772090057</c:v>
                </c:pt>
                <c:pt idx="311">
                  <c:v>4.7545008711448133</c:v>
                </c:pt>
                <c:pt idx="312">
                  <c:v>4.8900720962098196</c:v>
                </c:pt>
                <c:pt idx="313">
                  <c:v>5.0306320237012452</c:v>
                </c:pt>
                <c:pt idx="314">
                  <c:v>5.1763356062100137</c:v>
                </c:pt>
                <c:pt idx="315">
                  <c:v>5.3273361757358941</c:v>
                </c:pt>
                <c:pt idx="316">
                  <c:v>5.4837842910425794</c:v>
                </c:pt>
                <c:pt idx="317">
                  <c:v>5.6458264195890928</c:v>
                </c:pt>
                <c:pt idx="318">
                  <c:v>5.8136034389165276</c:v>
                </c:pt>
                <c:pt idx="319">
                  <c:v>5.9872489421302539</c:v>
                </c:pt>
                <c:pt idx="320">
                  <c:v>6.1668873321666213</c:v>
                </c:pt>
                <c:pt idx="321">
                  <c:v>6.3526316899501651</c:v>
                </c:pt>
                <c:pt idx="322">
                  <c:v>6.5445814024243107</c:v>
                </c:pt>
                <c:pt idx="323">
                  <c:v>6.7428195378807967</c:v>
                </c:pt>
                <c:pt idx="324">
                  <c:v>6.9474099581366531</c:v>
                </c:pt>
                <c:pt idx="325">
                  <c:v>7.1583941600401291</c:v>
                </c:pt>
                <c:pt idx="326">
                  <c:v>7.3757878426636783</c:v>
                </c:pt>
                <c:pt idx="327">
                  <c:v>7.5995772015042666</c:v>
                </c:pt>
                <c:pt idx="328">
                  <c:v>7.8297149571972282</c:v>
                </c:pt>
                <c:pt idx="329">
                  <c:v>8.0661161337938658</c:v>
                </c:pt>
                <c:pt idx="330">
                  <c:v>8.3086536106683013</c:v>
                </c:pt>
                <c:pt idx="331">
                  <c:v>8.5571534826920743</c:v>
                </c:pt>
                <c:pt idx="332">
                  <c:v>8.8113902754868665</c:v>
                </c:pt>
                <c:pt idx="333">
                  <c:v>9.0710820763179303</c:v>
                </c:pt>
                <c:pt idx="334">
                  <c:v>9.3358856564192259</c:v>
                </c:pt>
                <c:pt idx="335">
                  <c:v>9.6053916770465797</c:v>
                </c:pt>
                <c:pt idx="336">
                  <c:v>9.879120089003214</c:v>
                </c:pt>
                <c:pt idx="337">
                  <c:v>10.156515853302034</c:v>
                </c:pt>
                <c:pt idx="338">
                  <c:v>10.436945128376937</c:v>
                </c:pt>
                <c:pt idx="339">
                  <c:v>10.71969208601293</c:v>
                </c:pt>
                <c:pt idx="340">
                  <c:v>11.003956532934135</c:v>
                </c:pt>
                <c:pt idx="341">
                  <c:v>11.288852526589611</c:v>
                </c:pt>
                <c:pt idx="342">
                  <c:v>11.573408180795951</c:v>
                </c:pt>
                <c:pt idx="343">
                  <c:v>11.856566858100415</c:v>
                </c:pt>
                <c:pt idx="344">
                  <c:v>12.137189939571758</c:v>
                </c:pt>
                <c:pt idx="345">
                  <c:v>12.414061347803035</c:v>
                </c:pt>
                <c:pt idx="346">
                  <c:v>12.685893974015224</c:v>
                </c:pt>
                <c:pt idx="347">
                  <c:v>12.951338124368361</c:v>
                </c:pt>
                <c:pt idx="348">
                  <c:v>13.208992053493528</c:v>
                </c:pt>
                <c:pt idx="349">
                  <c:v>13.457414595023463</c:v>
                </c:pt>
                <c:pt idx="350">
                  <c:v>13.695139830455709</c:v>
                </c:pt>
                <c:pt idx="351">
                  <c:v>13.920693660808071</c:v>
                </c:pt>
                <c:pt idx="352">
                  <c:v>14.132612062906411</c:v>
                </c:pt>
                <c:pt idx="353">
                  <c:v>14.329460727335691</c:v>
                </c:pt>
                <c:pt idx="354">
                  <c:v>14.509855692415956</c:v>
                </c:pt>
                <c:pt idx="355">
                  <c:v>14.672484512919086</c:v>
                </c:pt>
                <c:pt idx="356">
                  <c:v>14.816127438768627</c:v>
                </c:pt>
                <c:pt idx="357">
                  <c:v>14.939678032693795</c:v>
                </c:pt>
                <c:pt idx="358">
                  <c:v>15.04216263122267</c:v>
                </c:pt>
                <c:pt idx="359">
                  <c:v>15.122758054002922</c:v>
                </c:pt>
                <c:pt idx="360">
                  <c:v>15.180806994338658</c:v>
                </c:pt>
                <c:pt idx="361">
                  <c:v>15.215830579445759</c:v>
                </c:pt>
                <c:pt idx="362">
                  <c:v>15.227537670773161</c:v>
                </c:pt>
                <c:pt idx="363">
                  <c:v>100.40623773283085</c:v>
                </c:pt>
                <c:pt idx="364">
                  <c:v>100.32904435985138</c:v>
                </c:pt>
                <c:pt idx="365">
                  <c:v>100.09810837475976</c:v>
                </c:pt>
                <c:pt idx="366">
                  <c:v>99.715349465899777</c:v>
                </c:pt>
                <c:pt idx="367">
                  <c:v>99.183925190037826</c:v>
                </c:pt>
                <c:pt idx="368">
                  <c:v>98.508169648575901</c:v>
                </c:pt>
                <c:pt idx="369">
                  <c:v>97.693510668648301</c:v>
                </c:pt>
                <c:pt idx="370">
                  <c:v>96.746368322110456</c:v>
                </c:pt>
                <c:pt idx="371">
                  <c:v>95.674038155100789</c:v>
                </c:pt>
                <c:pt idx="372">
                  <c:v>94.484562867548561</c:v>
                </c:pt>
                <c:pt idx="373">
                  <c:v>93.186596365977451</c:v>
                </c:pt>
                <c:pt idx="374">
                  <c:v>91.789264116923889</c:v>
                </c:pt>
                <c:pt idx="375">
                  <c:v>90.30202356618301</c:v>
                </c:pt>
                <c:pt idx="376">
                  <c:v>88.7345280839872</c:v>
                </c:pt>
                <c:pt idx="377">
                  <c:v>87.096497477704446</c:v>
                </c:pt>
                <c:pt idx="378">
                  <c:v>85.397597614846674</c:v>
                </c:pt>
                <c:pt idx="379">
                  <c:v>83.647331154084483</c:v>
                </c:pt>
                <c:pt idx="380">
                  <c:v>81.854940822758138</c:v>
                </c:pt>
                <c:pt idx="381">
                  <c:v>80.029326134596886</c:v>
                </c:pt>
                <c:pt idx="382">
                  <c:v>78.17897393447673</c:v>
                </c:pt>
                <c:pt idx="383">
                  <c:v>76.311902705743606</c:v>
                </c:pt>
                <c:pt idx="384">
                  <c:v>74.435620191644261</c:v>
                </c:pt>
                <c:pt idx="385">
                  <c:v>72.557093571873835</c:v>
                </c:pt>
                <c:pt idx="386">
                  <c:v>70.682731199332181</c:v>
                </c:pt>
                <c:pt idx="387">
                  <c:v>68.818374738003044</c:v>
                </c:pt>
                <c:pt idx="388">
                  <c:v>66.969300444497406</c:v>
                </c:pt>
                <c:pt idx="389">
                  <c:v>65.140228295181572</c:v>
                </c:pt>
                <c:pt idx="390">
                  <c:v>63.33533766878044</c:v>
                </c:pt>
                <c:pt idx="391">
                  <c:v>61.558288341266731</c:v>
                </c:pt>
                <c:pt idx="392">
                  <c:v>59.812245626351086</c:v>
                </c:pt>
                <c:pt idx="393">
                  <c:v>58.099908592271397</c:v>
                </c:pt>
                <c:pt idx="394">
                  <c:v>56.423540396067033</c:v>
                </c:pt>
                <c:pt idx="395">
                  <c:v>54.784999893561171</c:v>
                </c:pt>
                <c:pt idx="396">
                  <c:v>53.18577380141911</c:v>
                </c:pt>
                <c:pt idx="397">
                  <c:v>51.627008802712858</c:v>
                </c:pt>
                <c:pt idx="398">
                  <c:v>50.10954309624087</c:v>
                </c:pt>
                <c:pt idx="399">
                  <c:v>48.633936990274449</c:v>
                </c:pt>
                <c:pt idx="400">
                  <c:v>47.200502232072573</c:v>
                </c:pt>
                <c:pt idx="401">
                  <c:v>45.809329844769806</c:v>
                </c:pt>
                <c:pt idx="402">
                  <c:v>44.460316312956685</c:v>
                </c:pt>
                <c:pt idx="403">
                  <c:v>43.153188017712836</c:v>
                </c:pt>
                <c:pt idx="404">
                  <c:v>41.887523871603456</c:v>
                </c:pt>
                <c:pt idx="405">
                  <c:v>40.662776144927818</c:v>
                </c:pt>
                <c:pt idx="406">
                  <c:v>39.478289507239005</c:v>
                </c:pt>
                <c:pt idx="407">
                  <c:v>38.333318333706558</c:v>
                </c:pt>
                <c:pt idx="408">
                  <c:v>37.227042345236775</c:v>
                </c:pt>
                <c:pt idx="409">
                  <c:v>36.158580665263194</c:v>
                </c:pt>
                <c:pt idx="410">
                  <c:v>35.127004385633519</c:v>
                </c:pt>
                <c:pt idx="411">
                  <c:v>34.131347739798535</c:v>
                </c:pt>
                <c:pt idx="412">
                  <c:v>33.170617984259643</c:v>
                </c:pt>
                <c:pt idx="413">
                  <c:v>32.243804089554828</c:v>
                </c:pt>
                <c:pt idx="414">
                  <c:v>31.349884340485016</c:v>
                </c:pt>
                <c:pt idx="415">
                  <c:v>30.487832942270423</c:v>
                </c:pt>
                <c:pt idx="416">
                  <c:v>29.656625725241391</c:v>
                </c:pt>
                <c:pt idx="417">
                  <c:v>28.855245035851937</c:v>
                </c:pt>
                <c:pt idx="418">
                  <c:v>28.082683896493798</c:v>
                </c:pt>
                <c:pt idx="419">
                  <c:v>27.337949511018834</c:v>
                </c:pt>
                <c:pt idx="420">
                  <c:v>26.620066187194659</c:v>
                </c:pt>
                <c:pt idx="421">
                  <c:v>25.928077741668588</c:v>
                </c:pt>
                <c:pt idx="422">
                  <c:v>25.261049447490027</c:v>
                </c:pt>
                <c:pt idx="423">
                  <c:v>24.618069578914671</c:v>
                </c:pt>
                <c:pt idx="424">
                  <c:v>23.99825060314285</c:v>
                </c:pt>
                <c:pt idx="425">
                  <c:v>23.400730063855342</c:v>
                </c:pt>
                <c:pt idx="426">
                  <c:v>22.82467119693511</c:v>
                </c:pt>
                <c:pt idx="427">
                  <c:v>22.269263314597502</c:v>
                </c:pt>
                <c:pt idx="428">
                  <c:v>21.73372199031293</c:v>
                </c:pt>
                <c:pt idx="429">
                  <c:v>21.217289073374058</c:v>
                </c:pt>
                <c:pt idx="430">
                  <c:v>20.719232558735786</c:v>
                </c:pt>
                <c:pt idx="431">
                  <c:v>20.238846334820114</c:v>
                </c:pt>
                <c:pt idx="432">
                  <c:v>19.77544982931747</c:v>
                </c:pt>
                <c:pt idx="433">
                  <c:v>19.328387570613941</c:v>
                </c:pt>
                <c:pt idx="434">
                  <c:v>18.897028680308818</c:v>
                </c:pt>
                <c:pt idx="435">
                  <c:v>18.48076631034786</c:v>
                </c:pt>
                <c:pt idx="436">
                  <c:v>18.079017036557644</c:v>
                </c:pt>
                <c:pt idx="437">
                  <c:v>17.691220218818934</c:v>
                </c:pt>
                <c:pt idx="438">
                  <c:v>17.316837336733936</c:v>
                </c:pt>
                <c:pt idx="439">
                  <c:v>16.955351308419875</c:v>
                </c:pt>
                <c:pt idx="440">
                  <c:v>16.606265798973013</c:v>
                </c:pt>
                <c:pt idx="441">
                  <c:v>16.269104524190787</c:v>
                </c:pt>
                <c:pt idx="442">
                  <c:v>15.943410554292056</c:v>
                </c:pt>
                <c:pt idx="443">
                  <c:v>15.628745621632973</c:v>
                </c:pt>
                <c:pt idx="444">
                  <c:v>15.324689435763553</c:v>
                </c:pt>
                <c:pt idx="445">
                  <c:v>15.030839008597797</c:v>
                </c:pt>
                <c:pt idx="446">
                  <c:v>14.746807991973412</c:v>
                </c:pt>
                <c:pt idx="447">
                  <c:v>14.472226029441314</c:v>
                </c:pt>
                <c:pt idx="448">
                  <c:v>14.206738123749791</c:v>
                </c:pt>
                <c:pt idx="449">
                  <c:v>13.950004021160625</c:v>
                </c:pt>
                <c:pt idx="450">
                  <c:v>13.701697613454414</c:v>
                </c:pt>
                <c:pt idx="451">
                  <c:v>13.46150635823899</c:v>
                </c:pt>
                <c:pt idx="452">
                  <c:v>13.229130717969165</c:v>
                </c:pt>
                <c:pt idx="453">
                  <c:v>13.004283617908087</c:v>
                </c:pt>
                <c:pt idx="454">
                  <c:v>12.78668992311221</c:v>
                </c:pt>
                <c:pt idx="455">
                  <c:v>12.57608593439441</c:v>
                </c:pt>
                <c:pt idx="456">
                  <c:v>12.372218903115046</c:v>
                </c:pt>
                <c:pt idx="457">
                  <c:v>12.174846564562737</c:v>
                </c:pt>
                <c:pt idx="458">
                  <c:v>11.983736689614254</c:v>
                </c:pt>
                <c:pt idx="459">
                  <c:v>11.798666654304899</c:v>
                </c:pt>
                <c:pt idx="460">
                  <c:v>11.619423026893291</c:v>
                </c:pt>
                <c:pt idx="461">
                  <c:v>11.445801171968267</c:v>
                </c:pt>
                <c:pt idx="462">
                  <c:v>11.277604871117097</c:v>
                </c:pt>
                <c:pt idx="463">
                  <c:v>11.114645959654322</c:v>
                </c:pt>
                <c:pt idx="464">
                  <c:v>10.956743978895775</c:v>
                </c:pt>
                <c:pt idx="465">
                  <c:v>10.803725843454076</c:v>
                </c:pt>
                <c:pt idx="466">
                  <c:v>10.655425523027823</c:v>
                </c:pt>
                <c:pt idx="467">
                  <c:v>10.511683738156389</c:v>
                </c:pt>
                <c:pt idx="468">
                  <c:v>10.372347669415689</c:v>
                </c:pt>
                <c:pt idx="469">
                  <c:v>10.237270679535595</c:v>
                </c:pt>
                <c:pt idx="470">
                  <c:v>10.106312047928492</c:v>
                </c:pt>
                <c:pt idx="471">
                  <c:v>9.979336717127449</c:v>
                </c:pt>
                <c:pt idx="472">
                  <c:v>9.8562150506448436</c:v>
                </c:pt>
                <c:pt idx="473">
                  <c:v>9.7368226017738611</c:v>
                </c:pt>
                <c:pt idx="474">
                  <c:v>9.6210398928693817</c:v>
                </c:pt>
                <c:pt idx="475">
                  <c:v>9.5087522046583643</c:v>
                </c:pt>
                <c:pt idx="476">
                  <c:v>9.399849375144564</c:v>
                </c:pt>
                <c:pt idx="477">
                  <c:v>9.294225607687256</c:v>
                </c:pt>
                <c:pt idx="478">
                  <c:v>9.1917792878484601</c:v>
                </c:pt>
                <c:pt idx="479">
                  <c:v>9.0924128086182279</c:v>
                </c:pt>
                <c:pt idx="480">
                  <c:v>8.996032403642543</c:v>
                </c:pt>
                <c:pt idx="481">
                  <c:v>8.9025479880931648</c:v>
                </c:pt>
                <c:pt idx="482">
                  <c:v>8.8118730068331583</c:v>
                </c:pt>
                <c:pt idx="483">
                  <c:v>8.7239242895465754</c:v>
                </c:pt>
                <c:pt idx="484">
                  <c:v>8.6386219125141146</c:v>
                </c:pt>
                <c:pt idx="485">
                  <c:v>8.5558890667310283</c:v>
                </c:pt>
                <c:pt idx="486">
                  <c:v>8.475651932076067</c:v>
                </c:pt>
                <c:pt idx="487">
                  <c:v>8.3978395572536009</c:v>
                </c:pt>
                <c:pt idx="488">
                  <c:v>8.3223837452435365</c:v>
                </c:pt>
                <c:pt idx="489">
                  <c:v>8.249218944005225</c:v>
                </c:pt>
                <c:pt idx="490">
                  <c:v>8.178282142193904</c:v>
                </c:pt>
                <c:pt idx="491">
                  <c:v>8.1095127696587248</c:v>
                </c:pt>
                <c:pt idx="492">
                  <c:v>8.0428526025026894</c:v>
                </c:pt>
                <c:pt idx="493">
                  <c:v>7.9782456724948911</c:v>
                </c:pt>
                <c:pt idx="494">
                  <c:v>7.9156381806354572</c:v>
                </c:pt>
                <c:pt idx="495">
                  <c:v>7.8549784146833286</c:v>
                </c:pt>
                <c:pt idx="496">
                  <c:v>7.7962166704656957</c:v>
                </c:pt>
                <c:pt idx="497">
                  <c:v>7.7393051767971404</c:v>
                </c:pt>
                <c:pt idx="498">
                  <c:v>7.6841980238446199</c:v>
                </c:pt>
                <c:pt idx="499">
                  <c:v>7.6308510947824422</c:v>
                </c:pt>
                <c:pt idx="500">
                  <c:v>7.5792220005891133</c:v>
                </c:pt>
                <c:pt idx="501">
                  <c:v>7.5292700178453327</c:v>
                </c:pt>
                <c:pt idx="502">
                  <c:v>7.4809560293990209</c:v>
                </c:pt>
                <c:pt idx="503">
                  <c:v>7.4342424677703969</c:v>
                </c:pt>
                <c:pt idx="504">
                  <c:v>7.3890932611761713</c:v>
                </c:pt>
                <c:pt idx="505">
                  <c:v>7.3454737820580647</c:v>
                </c:pt>
                <c:pt idx="506">
                  <c:v>7.3033507980066776</c:v>
                </c:pt>
                <c:pt idx="507">
                  <c:v>7.2626924249772093</c:v>
                </c:pt>
                <c:pt idx="508">
                  <c:v>7.2234680826988953</c:v>
                </c:pt>
                <c:pt idx="509">
                  <c:v>7.1856484521848607</c:v>
                </c:pt>
                <c:pt idx="510">
                  <c:v>7.1492054352540828</c:v>
                </c:pt>
                <c:pt idx="511">
                  <c:v>7.1141121159816416</c:v>
                </c:pt>
                <c:pt idx="512">
                  <c:v>7.0803427239976857</c:v>
                </c:pt>
                <c:pt idx="513">
                  <c:v>7.0478725995599323</c:v>
                </c:pt>
                <c:pt idx="514">
                  <c:v>7.0166781603283095</c:v>
                </c:pt>
                <c:pt idx="515">
                  <c:v>6.9867368697741492</c:v>
                </c:pt>
                <c:pt idx="516">
                  <c:v>6.9580272071600469</c:v>
                </c:pt>
                <c:pt idx="517">
                  <c:v>6.9305286390299488</c:v>
                </c:pt>
                <c:pt idx="518">
                  <c:v>6.9042215921520764</c:v>
                </c:pt>
                <c:pt idx="519">
                  <c:v>6.879087427861049</c:v>
                </c:pt>
                <c:pt idx="520">
                  <c:v>6.8551084177477515</c:v>
                </c:pt>
                <c:pt idx="521">
                  <c:v>6.8322677206491811</c:v>
                </c:pt>
                <c:pt idx="522">
                  <c:v>6.8105493608927192</c:v>
                </c:pt>
                <c:pt idx="523">
                  <c:v>6.7899382077522512</c:v>
                </c:pt>
                <c:pt idx="524">
                  <c:v>6.7704199560758589</c:v>
                </c:pt>
                <c:pt idx="525">
                  <c:v>6.7519811080474739</c:v>
                </c:pt>
                <c:pt idx="526">
                  <c:v>6.7346089560470128</c:v>
                </c:pt>
                <c:pt idx="527">
                  <c:v>6.7182915665760001</c:v>
                </c:pt>
                <c:pt idx="528">
                  <c:v>6.7030177652175569</c:v>
                </c:pt>
                <c:pt idx="529">
                  <c:v>6.6887771226020742</c:v>
                </c:pt>
                <c:pt idx="530">
                  <c:v>6.6755599413515663</c:v>
                </c:pt>
                <c:pt idx="531">
                  <c:v>6.6633572439779503</c:v>
                </c:pt>
                <c:pt idx="532">
                  <c:v>6.6521607617121212</c:v>
                </c:pt>
                <c:pt idx="533">
                  <c:v>6.6419629242427307</c:v>
                </c:pt>
                <c:pt idx="534">
                  <c:v>6.6327568503452365</c:v>
                </c:pt>
                <c:pt idx="535">
                  <c:v>6.6245363393835603</c:v>
                </c:pt>
                <c:pt idx="536">
                  <c:v>6.6172958636683292</c:v>
                </c:pt>
                <c:pt idx="537">
                  <c:v>6.6110305616573699</c:v>
                </c:pt>
                <c:pt idx="538">
                  <c:v>6.6057362319857615</c:v>
                </c:pt>
                <c:pt idx="539">
                  <c:v>6.601409328314138</c:v>
                </c:pt>
                <c:pt idx="540">
                  <c:v>6.5980469549857883</c:v>
                </c:pt>
                <c:pt idx="541">
                  <c:v>6.5956468634843084</c:v>
                </c:pt>
                <c:pt idx="542">
                  <c:v>6.5942074496852756</c:v>
                </c:pt>
                <c:pt idx="543" formatCode="_(* #,##0.00_);_(* \(#,##0.00\);_(* &quot;-&quot;??_);_(@_)">
                  <c:v>6.5937277518967932</c:v>
                </c:pt>
                <c:pt idx="544" formatCode="_(* #,##0.00_);_(* \(#,##0.00\);_(* &quot;-&quot;??_);_(@_)">
                  <c:v>5.8468739947086696</c:v>
                </c:pt>
                <c:pt idx="545" formatCode="_(* #,##0.00_);_(* \(#,##0.00\);_(* &quot;-&quot;??_);_(@_)">
                  <c:v>5.8454124131823022</c:v>
                </c:pt>
                <c:pt idx="546" formatCode="_(* #,##0.00_);_(* \(#,##0.00\);_(* &quot;-&quot;??_);_(@_)">
                  <c:v>5.8410323143594765</c:v>
                </c:pt>
                <c:pt idx="547" formatCode="_(* #,##0.00_);_(* \(#,##0.00\);_(* &quot;-&quot;??_);_(@_)">
                  <c:v>5.8337476007002023</c:v>
                </c:pt>
                <c:pt idx="548" formatCode="_(* #,##0.00_);_(* \(#,##0.00\);_(* &quot;-&quot;??_);_(@_)">
                  <c:v>5.8235813274158676</c:v>
                </c:pt>
                <c:pt idx="549" formatCode="_(* #,##0.00_);_(* \(#,##0.00\);_(* &quot;-&quot;??_);_(@_)">
                  <c:v>5.8105655307854045</c:v>
                </c:pt>
                <c:pt idx="550" formatCode="_(* #,##0.00_);_(* \(#,##0.00\);_(* &quot;-&quot;??_);_(@_)">
                  <c:v>5.7947409910596832</c:v>
                </c:pt>
                <c:pt idx="551" formatCode="_(* #,##0.00_);_(* \(#,##0.00\);_(* &quot;-&quot;??_);_(@_)">
                  <c:v>5.7761569331322367</c:v>
                </c:pt>
                <c:pt idx="552" formatCode="_(* #,##0.00_);_(* \(#,##0.00\);_(* &quot;-&quot;??_);_(@_)">
                  <c:v>5.7548706689457294</c:v>
                </c:pt>
                <c:pt idx="553" formatCode="_(* #,##0.00_);_(* \(#,##0.00\);_(* &quot;-&quot;??_);_(@_)">
                  <c:v>5.730947186312223</c:v>
                </c:pt>
                <c:pt idx="554" formatCode="_(* #,##0.00_);_(* \(#,##0.00\);_(* &quot;-&quot;??_);_(@_)">
                  <c:v>5.7044586894385629</c:v>
                </c:pt>
                <c:pt idx="555" formatCode="_(* #,##0.00_);_(* \(#,##0.00\);_(* &quot;-&quot;??_);_(@_)">
                  <c:v>5.6754840969550777</c:v>
                </c:pt>
                <c:pt idx="556" formatCode="_(* #,##0.00_);_(* \(#,##0.00\);_(* &quot;-&quot;??_);_(@_)">
                  <c:v>5.6441085036397567</c:v>
                </c:pt>
                <c:pt idx="557" formatCode="_(* #,##0.00_);_(* \(#,##0.00\);_(* &quot;-&quot;??_);_(@_)">
                  <c:v>5.6104226123064365</c:v>
                </c:pt>
                <c:pt idx="558" formatCode="_(* #,##0.00_);_(* \(#,##0.00\);_(* &quot;-&quot;??_);_(@_)">
                  <c:v>5.5745221424835645</c:v>
                </c:pt>
                <c:pt idx="559" formatCode="_(* #,##0.00_);_(* \(#,##0.00\);_(* &quot;-&quot;??_);_(@_)">
                  <c:v>5.5365072225515846</c:v>
                </c:pt>
                <c:pt idx="560" formatCode="_(* #,##0.00_);_(* \(#,##0.00\);_(* &quot;-&quot;??_);_(@_)">
                  <c:v>5.4964817719369767</c:v>
                </c:pt>
                <c:pt idx="561" formatCode="_(* #,##0.00_);_(* \(#,##0.00\);_(* &quot;-&quot;??_);_(@_)">
                  <c:v>5.4545528797864309</c:v>
                </c:pt>
                <c:pt idx="562" formatCode="_(* #,##0.00_);_(* \(#,##0.00\);_(* &quot;-&quot;??_);_(@_)">
                  <c:v>5.4108301862750672</c:v>
                </c:pt>
                <c:pt idx="563" formatCode="_(* #,##0.00_);_(* \(#,##0.00\);_(* &quot;-&quot;??_);_(@_)">
                  <c:v>5.3654252723492251</c:v>
                </c:pt>
                <c:pt idx="564" formatCode="_(* #,##0.00_);_(* \(#,##0.00\);_(* &quot;-&quot;??_);_(@_)">
                  <c:v>5.3184510632793449</c:v>
                </c:pt>
                <c:pt idx="565" formatCode="_(* #,##0.00_);_(* \(#,##0.00\);_(* &quot;-&quot;??_);_(@_)">
                  <c:v>5.2700212509150735</c:v>
                </c:pt>
                <c:pt idx="566" formatCode="_(* #,##0.00_);_(* \(#,##0.00\);_(* &quot;-&quot;??_);_(@_)">
                  <c:v>5.2202497390065394</c:v>
                </c:pt>
                <c:pt idx="567" formatCode="_(* #,##0.00_);_(* \(#,##0.00\);_(* &quot;-&quot;??_);_(@_)">
                  <c:v>5.1692501153965571</c:v>
                </c:pt>
                <c:pt idx="568" formatCode="_(* #,##0.00_);_(* \(#,##0.00\);_(* &quot;-&quot;??_);_(@_)">
                  <c:v>5.1171351543105557</c:v>
                </c:pt>
                <c:pt idx="569" formatCode="_(* #,##0.00_);_(* \(#,##0.00\);_(* &quot;-&quot;??_);_(@_)">
                  <c:v>5.0640163513884699</c:v>
                </c:pt>
                <c:pt idx="570" formatCode="_(* #,##0.00_);_(* \(#,##0.00\);_(* &quot;-&quot;??_);_(@_)">
                  <c:v>5.0100034935246063</c:v>
                </c:pt>
                <c:pt idx="571" formatCode="_(* #,##0.00_);_(* \(#,##0.00\);_(* &quot;-&quot;??_);_(@_)">
                  <c:v>4.9552042650205088</c:v>
                </c:pt>
                <c:pt idx="572" formatCode="_(* #,##0.00_);_(* \(#,##0.00\);_(* &quot;-&quot;??_);_(@_)">
                  <c:v>4.8997238910188807</c:v>
                </c:pt>
                <c:pt idx="573" formatCode="_(* #,##0.00_);_(* \(#,##0.00\);_(* &quot;-&quot;??_);_(@_)">
                  <c:v>4.8436648186819324</c:v>
                </c:pt>
                <c:pt idx="574" formatCode="_(* #,##0.00_);_(* \(#,##0.00\);_(* &quot;-&quot;??_);_(@_)">
                  <c:v>4.7871264361115413</c:v>
                </c:pt>
                <c:pt idx="575" formatCode="_(* #,##0.00_);_(* \(#,##0.00\);_(* &quot;-&quot;??_);_(@_)">
                  <c:v>4.7302048285845002</c:v>
                </c:pt>
                <c:pt idx="576" formatCode="_(* #,##0.00_);_(* \(#,##0.00\);_(* &quot;-&quot;??_);_(@_)">
                  <c:v>4.6729925712987246</c:v>
                </c:pt>
                <c:pt idx="577" formatCode="_(* #,##0.00_);_(* \(#,##0.00\);_(* &quot;-&quot;??_);_(@_)">
                  <c:v>4.6155785574953763</c:v>
                </c:pt>
                <c:pt idx="578" formatCode="_(* #,##0.00_);_(* \(#,##0.00\);_(* &quot;-&quot;??_);_(@_)">
                  <c:v>4.5580478605402028</c:v>
                </c:pt>
                <c:pt idx="579" formatCode="_(* #,##0.00_);_(* \(#,##0.00\);_(* &quot;-&quot;??_);_(@_)">
                  <c:v>4.5004816283123423</c:v>
                </c:pt>
                <c:pt idx="580" formatCode="_(* #,##0.00_);_(* \(#,##0.00\);_(* &quot;-&quot;??_);_(@_)">
                  <c:v>4.4429570080609357</c:v>
                </c:pt>
                <c:pt idx="581" formatCode="_(* #,##0.00_);_(* \(#,##0.00\);_(* &quot;-&quot;??_);_(@_)">
                  <c:v>4.3855470997453985</c:v>
                </c:pt>
                <c:pt idx="582" formatCode="_(* #,##0.00_);_(* \(#,##0.00\);_(* &quot;-&quot;??_);_(@_)">
                  <c:v>4.3283209357726111</c:v>
                </c:pt>
                <c:pt idx="583" formatCode="_(* #,##0.00_);_(* \(#,##0.00\);_(* &quot;-&quot;??_);_(@_)">
                  <c:v>4.271343484979683</c:v>
                </c:pt>
                <c:pt idx="584" formatCode="_(* #,##0.00_);_(* \(#,##0.00\);_(* &quot;-&quot;??_);_(@_)">
                  <c:v>4.2146756786806288</c:v>
                </c:pt>
                <c:pt idx="585" formatCode="_(* #,##0.00_);_(* \(#,##0.00\);_(* &quot;-&quot;??_);_(@_)">
                  <c:v>4.1583744565966887</c:v>
                </c:pt>
                <c:pt idx="586" formatCode="_(* #,##0.00_);_(* \(#,##0.00\);_(* &quot;-&quot;??_);_(@_)">
                  <c:v>4.1024928305174662</c:v>
                </c:pt>
                <c:pt idx="587" formatCode="_(* #,##0.00_);_(* \(#,##0.00\);_(* &quot;-&quot;??_);_(@_)">
                  <c:v>4.047079963591786</c:v>
                </c:pt>
                <c:pt idx="588" formatCode="_(* #,##0.00_);_(* \(#,##0.00\);_(* &quot;-&quot;??_);_(@_)">
                  <c:v>3.9921812632176437</c:v>
                </c:pt>
                <c:pt idx="589" formatCode="_(* #,##0.00_);_(* \(#,##0.00\);_(* &quot;-&quot;??_);_(@_)">
                  <c:v>3.9378384855878048</c:v>
                </c:pt>
                <c:pt idx="590" formatCode="_(* #,##0.00_);_(* \(#,##0.00\);_(* &quot;-&quot;??_);_(@_)">
                  <c:v>3.8840898500468195</c:v>
                </c:pt>
                <c:pt idx="591" formatCode="_(* #,##0.00_);_(* \(#,##0.00\);_(* &quot;-&quot;??_);_(@_)">
                  <c:v>3.8309701615247373</c:v>
                </c:pt>
                <c:pt idx="592" formatCode="_(* #,##0.00_);_(* \(#,##0.00\);_(* &quot;-&quot;??_);_(@_)">
                  <c:v>3.7785109394283563</c:v>
                </c:pt>
                <c:pt idx="593" formatCode="_(* #,##0.00_);_(* \(#,##0.00\);_(* &quot;-&quot;??_);_(@_)">
                  <c:v>3.7267405514912828</c:v>
                </c:pt>
                <c:pt idx="594" formatCode="_(* #,##0.00_);_(* \(#,##0.00\);_(* &quot;-&quot;??_);_(@_)">
                  <c:v>3.6756843512062853</c:v>
                </c:pt>
                <c:pt idx="595" formatCode="_(* #,##0.00_);_(* \(#,##0.00\);_(* &quot;-&quot;??_);_(@_)">
                  <c:v>3.6253648175853925</c:v>
                </c:pt>
                <c:pt idx="596" formatCode="_(* #,##0.00_);_(* \(#,##0.00\);_(* &quot;-&quot;??_);_(@_)">
                  <c:v>3.575801696114381</c:v>
                </c:pt>
                <c:pt idx="597" formatCode="_(* #,##0.00_);_(* \(#,##0.00\);_(* &quot;-&quot;??_);_(@_)">
                  <c:v>3.5270121398855965</c:v>
                </c:pt>
                <c:pt idx="598" formatCode="_(* #,##0.00_);_(* \(#,##0.00\);_(* &quot;-&quot;??_);_(@_)">
                  <c:v>3.479010850007096</c:v>
                </c:pt>
                <c:pt idx="599" formatCode="_(* #,##0.00_);_(* \(#,##0.00\);_(* &quot;-&quot;??_);_(@_)">
                  <c:v>3.4318102144944547</c:v>
                </c:pt>
                <c:pt idx="600" formatCode="_(* #,##0.00_);_(* \(#,##0.00\);_(* &quot;-&quot;??_);_(@_)">
                  <c:v>3.3854204449549319</c:v>
                </c:pt>
                <c:pt idx="601" formatCode="_(* #,##0.00_);_(* \(#,##0.00\);_(* &quot;-&quot;??_);_(@_)">
                  <c:v>3.3398497104702325</c:v>
                </c:pt>
                <c:pt idx="602" formatCode="_(* #,##0.00_);_(* \(#,##0.00\);_(* &quot;-&quot;??_);_(@_)">
                  <c:v>3.2951042681746796</c:v>
                </c:pt>
                <c:pt idx="603" formatCode="_(* #,##0.00_);_(* \(#,##0.00\);_(* &quot;-&quot;??_);_(@_)">
                  <c:v>3.251188590109205</c:v>
                </c:pt>
                <c:pt idx="604" formatCode="_(* #,##0.00_);_(* \(#,##0.00\);_(* &quot;-&quot;??_);_(@_)">
                  <c:v>3.208105486008539</c:v>
                </c:pt>
                <c:pt idx="605" formatCode="_(* #,##0.00_);_(* \(#,##0.00\);_(* &quot;-&quot;??_);_(@_)">
                  <c:v>3.1658562217492388</c:v>
                </c:pt>
                <c:pt idx="606" formatCode="_(* #,##0.00_);_(* \(#,##0.00\);_(* &quot;-&quot;??_);_(@_)">
                  <c:v>3.124440633249892</c:v>
                </c:pt>
                <c:pt idx="607" formatCode="_(* #,##0.00_);_(* \(#,##0.00\);_(* &quot;-&quot;??_);_(@_)">
                  <c:v>3.0838572356723164</c:v>
                </c:pt>
                <c:pt idx="608" formatCode="_(* #,##0.00_);_(* \(#,##0.00\);_(* &quot;-&quot;??_);_(@_)">
                  <c:v>3.0441033278236569</c:v>
                </c:pt>
                <c:pt idx="609" formatCode="_(* #,##0.00_);_(* \(#,##0.00\);_(* &quot;-&quot;??_);_(@_)">
                  <c:v>3.0051750917050088</c:v>
                </c:pt>
                <c:pt idx="610" formatCode="_(* #,##0.00_);_(* \(#,##0.00\);_(* &quot;-&quot;??_);_(@_)">
                  <c:v>2.9670676871920794</c:v>
                </c:pt>
                <c:pt idx="611" formatCode="_(* #,##0.00_);_(* \(#,##0.00\);_(* &quot;-&quot;??_);_(@_)">
                  <c:v>2.9297753418684382</c:v>
                </c:pt>
                <c:pt idx="612" formatCode="_(* #,##0.00_);_(* \(#,##0.00\);_(* &quot;-&quot;??_);_(@_)">
                  <c:v>2.8932914360620403</c:v>
                </c:pt>
                <c:pt idx="613" formatCode="_(* #,##0.00_);_(* \(#,##0.00\);_(* &quot;-&quot;??_);_(@_)">
                  <c:v>2.8576085831615985</c:v>
                </c:pt>
                <c:pt idx="614" formatCode="_(* #,##0.00_);_(* \(#,##0.00\);_(* &quot;-&quot;??_);_(@_)">
                  <c:v>2.822718705311178</c:v>
                </c:pt>
                <c:pt idx="615" formatCode="_(* #,##0.00_);_(* \(#,##0.00\);_(* &quot;-&quot;??_);_(@_)">
                  <c:v>2.7886131045994604</c:v>
                </c:pt>
                <c:pt idx="616" formatCode="_(* #,##0.00_);_(* \(#,##0.00\);_(* &quot;-&quot;??_);_(@_)">
                  <c:v>2.7552825298751711</c:v>
                </c:pt>
                <c:pt idx="617" formatCode="_(* #,##0.00_);_(* \(#,##0.00\);_(* &quot;-&quot;??_);_(@_)">
                  <c:v>2.7227172393317192</c:v>
                </c:pt>
                <c:pt idx="618" formatCode="_(* #,##0.00_);_(* \(#,##0.00\);_(* &quot;-&quot;??_);_(@_)">
                  <c:v>2.6909070590136501</c:v>
                </c:pt>
                <c:pt idx="619" formatCode="_(* #,##0.00_);_(* \(#,##0.00\);_(* &quot;-&quot;??_);_(@_)">
                  <c:v>2.6598414374039567</c:v>
                </c:pt>
                <c:pt idx="620" formatCode="_(* #,##0.00_);_(* \(#,##0.00\);_(* &quot;-&quot;??_);_(@_)">
                  <c:v>2.6295094962563699</c:v>
                </c:pt>
                <c:pt idx="621" formatCode="_(* #,##0.00_);_(* \(#,##0.00\);_(* &quot;-&quot;??_);_(@_)">
                  <c:v>2.5999000778392936</c:v>
                </c:pt>
                <c:pt idx="622" formatCode="_(* #,##0.00_);_(* \(#,##0.00\);_(* &quot;-&quot;??_);_(@_)">
                  <c:v>2.5710017887596481</c:v>
                </c:pt>
                <c:pt idx="623" formatCode="_(* #,##0.00_);_(* \(#,##0.00\);_(* &quot;-&quot;??_);_(@_)">
                  <c:v>2.5428030405344439</c:v>
                </c:pt>
                <c:pt idx="624" formatCode="_(* #,##0.00_);_(* \(#,##0.00\);_(* &quot;-&quot;??_);_(@_)">
                  <c:v>2.515292087076892</c:v>
                </c:pt>
                <c:pt idx="625" formatCode="_(* #,##0.00_);_(* \(#,##0.00\);_(* &quot;-&quot;??_);_(@_)">
                  <c:v>2.4884570592614255</c:v>
                </c:pt>
                <c:pt idx="626" formatCode="_(* #,##0.00_);_(* \(#,##0.00\);_(* &quot;-&quot;??_);_(@_)">
                  <c:v>2.4622859967287885</c:v>
                </c:pt>
                <c:pt idx="627" formatCode="_(* #,##0.00_);_(* \(#,##0.00\);_(* &quot;-&quot;??_);_(@_)">
                  <c:v>2.4367668770887088</c:v>
                </c:pt>
                <c:pt idx="628" formatCode="_(* #,##0.00_);_(* \(#,##0.00\);_(* &quot;-&quot;??_);_(@_)">
                  <c:v>2.4118876426730029</c:v>
                </c:pt>
                <c:pt idx="629" formatCode="_(* #,##0.00_);_(* \(#,##0.00\);_(* &quot;-&quot;??_);_(@_)">
                  <c:v>2.3876362249873906</c:v>
                </c:pt>
                <c:pt idx="630" formatCode="_(* #,##0.00_);_(* \(#,##0.00\);_(* &quot;-&quot;??_);_(@_)">
                  <c:v>2.3640005670047635</c:v>
                </c:pt>
                <c:pt idx="631" formatCode="_(* #,##0.00_);_(* \(#,##0.00\);_(* &quot;-&quot;??_);_(@_)">
                  <c:v>2.3409686434375501</c:v>
                </c:pt>
                <c:pt idx="632" formatCode="_(* #,##0.00_);_(* \(#,##0.00\);_(* &quot;-&quot;??_);_(@_)">
                  <c:v>2.3185284791208272</c:v>
                </c:pt>
                <c:pt idx="633" formatCode="_(* #,##0.00_);_(* \(#,##0.00\);_(* &quot;-&quot;??_);_(@_)">
                  <c:v>2.2966681656323957</c:v>
                </c:pt>
                <c:pt idx="634" formatCode="_(* #,##0.00_);_(* \(#,##0.00\);_(* &quot;-&quot;??_);_(@_)">
                  <c:v>2.2753758762699943</c:v>
                </c:pt>
                <c:pt idx="635" formatCode="_(* #,##0.00_);_(* \(#,##0.00\);_(* &quot;-&quot;??_);_(@_)">
                  <c:v>2.2546398795002074</c:v>
                </c:pt>
                <c:pt idx="636" formatCode="_(* #,##0.00_);_(* \(#,##0.00\);_(* &quot;-&quot;??_);_(@_)">
                  <c:v>2.2344485509877967</c:v>
                </c:pt>
                <c:pt idx="637" formatCode="_(* #,##0.00_);_(* \(#,##0.00\);_(* &quot;-&quot;??_);_(@_)">
                  <c:v>2.2147903843084866</c:v>
                </c:pt>
                <c:pt idx="638" formatCode="_(* #,##0.00_);_(* \(#,##0.00\);_(* &quot;-&quot;??_);_(@_)">
                  <c:v>2.1956540004428087</c:v>
                </c:pt>
                <c:pt idx="639" formatCode="_(* #,##0.00_);_(* \(#,##0.00\);_(* &quot;-&quot;??_);_(@_)">
                  <c:v>2.1770281561430158</c:v>
                </c:pt>
                <c:pt idx="640" formatCode="_(* #,##0.00_);_(* \(#,##0.00\);_(* &quot;-&quot;??_);_(@_)">
                  <c:v>2.1589017512599886</c:v>
                </c:pt>
                <c:pt idx="641" formatCode="_(* #,##0.00_);_(* \(#,##0.00\);_(* &quot;-&quot;??_);_(@_)">
                  <c:v>2.1412638351117939</c:v>
                </c:pt>
                <c:pt idx="642" formatCode="_(* #,##0.00_);_(* \(#,##0.00\);_(* &quot;-&quot;??_);_(@_)">
                  <c:v>2.1241036119708099</c:v>
                </c:pt>
                <c:pt idx="643" formatCode="_(* #,##0.00_);_(* \(#,##0.00\);_(* &quot;-&quot;??_);_(@_)">
                  <c:v>2.1074104457414444</c:v>
                </c:pt>
                <c:pt idx="644" formatCode="_(* #,##0.00_);_(* \(#,##0.00\);_(* &quot;-&quot;??_);_(@_)">
                  <c:v>2.091173863896115</c:v>
                </c:pt>
                <c:pt idx="645" formatCode="_(* #,##0.00_);_(* \(#,##0.00\);_(* &quot;-&quot;??_);_(@_)">
                  <c:v>2.0753835607326825</c:v>
                </c:pt>
                <c:pt idx="646" formatCode="_(* #,##0.00_);_(* \(#,##0.00\);_(* &quot;-&quot;??_);_(@_)">
                  <c:v>2.0600294000125019</c:v>
                </c:pt>
                <c:pt idx="647" formatCode="_(* #,##0.00_);_(* \(#,##0.00\);_(* &quot;-&quot;??_);_(@_)">
                  <c:v>2.0451014170343109</c:v>
                </c:pt>
                <c:pt idx="648" formatCode="_(* #,##0.00_);_(* \(#,##0.00\);_(* &quot;-&quot;??_);_(@_)">
                  <c:v>2.0305898201954031</c:v>
                </c:pt>
                <c:pt idx="649" formatCode="_(* #,##0.00_);_(* \(#,##0.00\);_(* &quot;-&quot;??_);_(@_)">
                  <c:v>2.0164849920880874</c:v>
                </c:pt>
                <c:pt idx="650" formatCode="_(* #,##0.00_);_(* \(#,##0.00\);_(* &quot;-&quot;??_);_(@_)">
                  <c:v>2.0027774901759723</c:v>
                </c:pt>
                <c:pt idx="651" formatCode="_(* #,##0.00_);_(* \(#,##0.00\);_(* &quot;-&quot;??_);_(@_)">
                  <c:v>1.9894580470916157</c:v>
                </c:pt>
                <c:pt idx="652" formatCode="_(* #,##0.00_);_(* \(#,##0.00\);_(* &quot;-&quot;??_);_(@_)">
                  <c:v>1.9765175705939155</c:v>
                </c:pt>
                <c:pt idx="653" formatCode="_(* #,##0.00_);_(* \(#,##0.00\);_(* &quot;-&quot;??_);_(@_)">
                  <c:v>1.9639471432210107</c:v>
                </c:pt>
                <c:pt idx="654" formatCode="_(* #,##0.00_);_(* \(#,##0.00\);_(* &quot;-&quot;??_);_(@_)">
                  <c:v>1.9517380216716367</c:v>
                </c:pt>
                <c:pt idx="655" formatCode="_(* #,##0.00_);_(* \(#,##0.00\);_(* &quot;-&quot;??_);_(@_)">
                  <c:v>1.9398816359455755</c:v>
                </c:pt>
                <c:pt idx="656" formatCode="_(* #,##0.00_);_(* \(#,##0.00\);_(* &quot;-&quot;??_);_(@_)">
                  <c:v>1.9283695882713716</c:v>
                </c:pt>
                <c:pt idx="657" formatCode="_(* #,##0.00_);_(* \(#,##0.00\);_(* &quot;-&quot;??_);_(@_)">
                  <c:v>1.917193651847396</c:v>
                </c:pt>
                <c:pt idx="658" formatCode="_(* #,##0.00_);_(* \(#,##0.00\);_(* &quot;-&quot;??_);_(@_)">
                  <c:v>1.906345769420297</c:v>
                </c:pt>
                <c:pt idx="659" formatCode="_(* #,##0.00_);_(* \(#,##0.00\);_(* &quot;-&quot;??_);_(@_)">
                  <c:v>1.8958180517229113</c:v>
                </c:pt>
                <c:pt idx="660" formatCode="_(* #,##0.00_);_(* \(#,##0.00\);_(* &quot;-&quot;??_);_(@_)">
                  <c:v>1.8856027757919807</c:v>
                </c:pt>
                <c:pt idx="661" formatCode="_(* #,##0.00_);_(* \(#,##0.00\);_(* &quot;-&quot;??_);_(@_)">
                  <c:v>1.875692383184359</c:v>
                </c:pt>
                <c:pt idx="662" formatCode="_(* #,##0.00_);_(* \(#,##0.00\);_(* &quot;-&quot;??_);_(@_)">
                  <c:v>1.8660794781087857</c:v>
                </c:pt>
                <c:pt idx="663" formatCode="_(* #,##0.00_);_(* \(#,##0.00\);_(* &quot;-&quot;??_);_(@_)">
                  <c:v>1.856756825488926</c:v>
                </c:pt>
                <c:pt idx="664" formatCode="_(* #,##0.00_);_(* \(#,##0.00\);_(* &quot;-&quot;??_);_(@_)">
                  <c:v>1.8477173489719882</c:v>
                </c:pt>
                <c:pt idx="665" formatCode="_(* #,##0.00_);_(* \(#,##0.00\);_(* &quot;-&quot;??_);_(@_)">
                  <c:v>1.8389541288959468</c:v>
                </c:pt>
                <c:pt idx="666" formatCode="_(* #,##0.00_);_(* \(#,##0.00\);_(* &quot;-&quot;??_);_(@_)">
                  <c:v>1.8304604002273344</c:v>
                </c:pt>
                <c:pt idx="667" formatCode="_(* #,##0.00_);_(* \(#,##0.00\);_(* &quot;-&quot;??_);_(@_)">
                  <c:v>1.822229550480337</c:v>
                </c:pt>
                <c:pt idx="668" formatCode="_(* #,##0.00_);_(* \(#,##0.00\);_(* &quot;-&quot;??_);_(@_)">
                  <c:v>1.8142551176270412</c:v>
                </c:pt>
                <c:pt idx="669" formatCode="_(* #,##0.00_);_(* \(#,##0.00\);_(* &quot;-&quot;??_);_(@_)">
                  <c:v>1.8065307880076793</c:v>
                </c:pt>
                <c:pt idx="670" formatCode="_(* #,##0.00_);_(* \(#,##0.00\);_(* &quot;-&quot;??_);_(@_)">
                  <c:v>1.7990503942488385</c:v>
                </c:pt>
                <c:pt idx="671" formatCode="_(* #,##0.00_);_(* \(#,##0.00\);_(* &quot;-&quot;??_);_(@_)">
                  <c:v>1.7918079131968676</c:v>
                </c:pt>
                <c:pt idx="672" formatCode="_(* #,##0.00_);_(* \(#,##0.00\);_(* &quot;-&quot;??_);_(@_)">
                  <c:v>1.7847974638728334</c:v>
                </c:pt>
                <c:pt idx="673" formatCode="_(* #,##0.00_);_(* \(#,##0.00\);_(* &quot;-&quot;??_);_(@_)">
                  <c:v>1.7780133054548335</c:v>
                </c:pt>
                <c:pt idx="674" formatCode="_(* #,##0.00_);_(* \(#,##0.00\);_(* &quot;-&quot;??_);_(@_)">
                  <c:v>1.7714498352927024</c:v>
                </c:pt>
                <c:pt idx="675" formatCode="_(* #,##0.00_);_(* \(#,##0.00\);_(* &quot;-&quot;??_);_(@_)">
                  <c:v>1.7651015869596112</c:v>
                </c:pt>
                <c:pt idx="676" formatCode="_(* #,##0.00_);_(* \(#,##0.00\);_(* &quot;-&quot;??_);_(@_)">
                  <c:v>1.7589632283445078</c:v>
                </c:pt>
                <c:pt idx="677" formatCode="_(* #,##0.00_);_(* \(#,##0.00\);_(* &quot;-&quot;??_);_(@_)">
                  <c:v>1.7530295597887831</c:v>
                </c:pt>
                <c:pt idx="678" formatCode="_(* #,##0.00_);_(* \(#,##0.00\);_(* &quot;-&quot;??_);_(@_)">
                  <c:v>1.7472955122701432</c:v>
                </c:pt>
                <c:pt idx="679" formatCode="_(* #,##0.00_);_(* \(#,##0.00\);_(* &quot;-&quot;??_);_(@_)">
                  <c:v>1.7417561456361519</c:v>
                </c:pt>
                <c:pt idx="680" formatCode="_(* #,##0.00_);_(* \(#,##0.00\);_(* &quot;-&quot;??_);_(@_)">
                  <c:v>1.7364066468895656</c:v>
                </c:pt>
                <c:pt idx="681" formatCode="_(* #,##0.00_);_(* \(#,##0.00\);_(* &quot;-&quot;??_);_(@_)">
                  <c:v>1.7312423285271568</c:v>
                </c:pt>
                <c:pt idx="682" formatCode="_(* #,##0.00_);_(* \(#,##0.00\);_(* &quot;-&quot;??_);_(@_)">
                  <c:v>1.7262586269334086</c:v>
                </c:pt>
                <c:pt idx="683" formatCode="_(* #,##0.00_);_(* \(#,##0.00\);_(* &quot;-&quot;??_);_(@_)">
                  <c:v>1.7214511008301163</c:v>
                </c:pt>
                <c:pt idx="684" formatCode="_(* #,##0.00_);_(* \(#,##0.00\);_(* &quot;-&quot;??_);_(@_)">
                  <c:v>1.7168154297826512</c:v>
                </c:pt>
                <c:pt idx="685" formatCode="_(* #,##0.00_);_(* \(#,##0.00\);_(* &quot;-&quot;??_);_(@_)">
                  <c:v>1.7123474127633649</c:v>
                </c:pt>
                <c:pt idx="686" formatCode="_(* #,##0.00_);_(* \(#,##0.00\);_(* &quot;-&quot;??_);_(@_)">
                  <c:v>1.708042966772362</c:v>
                </c:pt>
                <c:pt idx="687" formatCode="_(* #,##0.00_);_(* \(#,##0.00\);_(* &quot;-&quot;??_);_(@_)">
                  <c:v>1.7038981255156307</c:v>
                </c:pt>
                <c:pt idx="688" formatCode="_(* #,##0.00_);_(* \(#,##0.00\);_(* &quot;-&quot;??_);_(@_)">
                  <c:v>1.6999090381403139</c:v>
                </c:pt>
                <c:pt idx="689" formatCode="_(* #,##0.00_);_(* \(#,##0.00\);_(* &quot;-&quot;??_);_(@_)">
                  <c:v>1.6960719680267373</c:v>
                </c:pt>
                <c:pt idx="690" formatCode="_(* #,##0.00_);_(* \(#,##0.00\);_(* &quot;-&quot;??_);_(@_)">
                  <c:v>1.6923832916365735</c:v>
                </c:pt>
                <c:pt idx="691" formatCode="_(* #,##0.00_);_(* \(#,##0.00\);_(* &quot;-&quot;??_);_(@_)">
                  <c:v>1.6888394974164276</c:v>
                </c:pt>
                <c:pt idx="692" formatCode="_(* #,##0.00_);_(* \(#,##0.00\);_(* &quot;-&quot;??_);_(@_)">
                  <c:v>1.6854371847559464</c:v>
                </c:pt>
                <c:pt idx="693" formatCode="_(* #,##0.00_);_(* \(#,##0.00\);_(* &quot;-&quot;??_);_(@_)">
                  <c:v>1.6821730629994354</c:v>
                </c:pt>
                <c:pt idx="694" formatCode="_(* #,##0.00_);_(* \(#,##0.00\);_(* &quot;-&quot;??_);_(@_)">
                  <c:v>1.679043950509844</c:v>
                </c:pt>
                <c:pt idx="695" formatCode="_(* #,##0.00_);_(* \(#,##0.00\);_(* &quot;-&quot;??_);_(@_)">
                  <c:v>1.6760467737838998</c:v>
                </c:pt>
                <c:pt idx="696" formatCode="_(* #,##0.00_);_(* \(#,##0.00\);_(* &quot;-&quot;??_);_(@_)">
                  <c:v>1.6731785666170518</c:v>
                </c:pt>
                <c:pt idx="697" formatCode="_(* #,##0.00_);_(* \(#,##0.00\);_(* &quot;-&quot;??_);_(@_)">
                  <c:v>1.6704364693168265</c:v>
                </c:pt>
                <c:pt idx="698" formatCode="_(* #,##0.00_);_(* \(#,##0.00\);_(* &quot;-&quot;??_);_(@_)">
                  <c:v>1.6678177279631237</c:v>
                </c:pt>
                <c:pt idx="699" formatCode="_(* #,##0.00_);_(* \(#,##0.00\);_(* &quot;-&quot;??_);_(@_)">
                  <c:v>1.6653196937139292</c:v>
                </c:pt>
                <c:pt idx="700" formatCode="_(* #,##0.00_);_(* \(#,##0.00\);_(* &quot;-&quot;??_);_(@_)">
                  <c:v>1.6629398221548752</c:v>
                </c:pt>
                <c:pt idx="701" formatCode="_(* #,##0.00_);_(* \(#,##0.00\);_(* &quot;-&quot;??_);_(@_)">
                  <c:v>1.6606756726910448</c:v>
                </c:pt>
                <c:pt idx="702" formatCode="_(* #,##0.00_);_(* \(#,##0.00\);_(* &quot;-&quot;??_);_(@_)">
                  <c:v>1.658524907979382</c:v>
                </c:pt>
                <c:pt idx="703" formatCode="_(* #,##0.00_);_(* \(#,##0.00\);_(* &quot;-&quot;??_);_(@_)">
                  <c:v>1.6564852934000844</c:v>
                </c:pt>
                <c:pt idx="704" formatCode="_(* #,##0.00_);_(* \(#,##0.00\);_(* &quot;-&quot;??_);_(@_)">
                  <c:v>1.654554696565302</c:v>
                </c:pt>
                <c:pt idx="705" formatCode="_(* #,##0.00_);_(* \(#,##0.00\);_(* &quot;-&quot;??_);_(@_)">
                  <c:v>1.6527310868635137</c:v>
                </c:pt>
                <c:pt idx="706" formatCode="_(* #,##0.00_);_(* \(#,##0.00\);_(* &quot;-&quot;??_);_(@_)">
                  <c:v>1.6510125350379321</c:v>
                </c:pt>
                <c:pt idx="707" formatCode="_(* #,##0.00_);_(* \(#,##0.00\);_(* &quot;-&quot;??_);_(@_)">
                  <c:v>1.6493972127973369</c:v>
                </c:pt>
                <c:pt idx="708" formatCode="_(* #,##0.00_);_(* \(#,##0.00\);_(* &quot;-&quot;??_);_(@_)">
                  <c:v>1.6478833924577223</c:v>
                </c:pt>
                <c:pt idx="709" formatCode="_(* #,##0.00_);_(* \(#,##0.00\);_(* &quot;-&quot;??_);_(@_)">
                  <c:v>1.6464694466132179</c:v>
                </c:pt>
                <c:pt idx="710" formatCode="_(* #,##0.00_);_(* \(#,##0.00\);_(* &quot;-&quot;??_);_(@_)">
                  <c:v>1.6451538478347669</c:v>
                </c:pt>
                <c:pt idx="711" formatCode="_(* #,##0.00_);_(* \(#,##0.00\);_(* &quot;-&quot;??_);_(@_)">
                  <c:v>1.6439351683950978</c:v>
                </c:pt>
                <c:pt idx="712" formatCode="_(* #,##0.00_);_(* \(#,##0.00\);_(* &quot;-&quot;??_);_(@_)">
                  <c:v>1.6428120800185604</c:v>
                </c:pt>
                <c:pt idx="713" formatCode="_(* #,##0.00_);_(* \(#,##0.00\);_(* &quot;-&quot;??_);_(@_)">
                  <c:v>1.6417833536545072</c:v>
                </c:pt>
                <c:pt idx="714" formatCode="_(* #,##0.00_);_(* \(#,##0.00\);_(* &quot;-&quot;??_);_(@_)">
                  <c:v>1.6408478592729077</c:v>
                </c:pt>
                <c:pt idx="715" formatCode="_-* #,##0.00000\ _€_-;\-* #,##0.00000\ _€_-;_-* &quot;-&quot;??\ _€_-;_-@_-">
                  <c:v>1.6400045656810012</c:v>
                </c:pt>
                <c:pt idx="716" formatCode="_-* #,##0.00000\ _€_-;\-* #,##0.00000\ _€_-;_-* &quot;-&quot;??\ _€_-;_-@_-">
                  <c:v>1.6392525403598526</c:v>
                </c:pt>
                <c:pt idx="717" formatCode="_-* #,##0.00000\ _€_-;\-* #,##0.00000\ _€_-;_-* &quot;-&quot;??\ _€_-;_-@_-">
                  <c:v>1.638590949319751</c:v>
                </c:pt>
                <c:pt idx="718" formatCode="_-* #,##0.00000\ _€_-;\-* #,##0.00000\ _€_-;_-* &quot;-&quot;??\ _€_-;_-@_-">
                  <c:v>1.6380190569735065</c:v>
                </c:pt>
                <c:pt idx="719" formatCode="_-* #,##0.00000\ _€_-;\-* #,##0.00000\ _€_-;_-* &quot;-&quot;??\ _€_-;_-@_-">
                  <c:v>1.6375362260267441</c:v>
                </c:pt>
                <c:pt idx="720" formatCode="_-* #,##0.00000\ _€_-;\-* #,##0.00000\ _€_-;_-* &quot;-&quot;??\ _€_-;_-@_-">
                  <c:v>1.6371419173844444</c:v>
                </c:pt>
                <c:pt idx="721" formatCode="_-* #,##0.00000\ _€_-;\-* #,##0.00000\ _€_-;_-* &quot;-&quot;??\ _€_-;_-@_-">
                  <c:v>1.6368356900730223</c:v>
                </c:pt>
                <c:pt idx="722" formatCode="_-* #,##0.00000\ _€_-;\-* #,##0.00000\ _€_-;_-* &quot;-&quot;??\ _€_-;_-@_-">
                  <c:v>1.6366172011773821</c:v>
                </c:pt>
                <c:pt idx="723" formatCode="_-* #,##0.00000\ _€_-;\-* #,##0.00000\ _€_-;_-* &quot;-&quot;??\ _€_-;_-@_-">
                  <c:v>1.636486205792461</c:v>
                </c:pt>
                <c:pt idx="724" formatCode="_-* #,##0.00000\ _€_-;\-* #,##0.00000\ _€_-;_-* &quot;-&quot;??\ _€_-;_-@_-">
                  <c:v>1.636442556988883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361B-4D5B-BD0E-E08BB3726487}"/>
            </c:ext>
          </c:extLst>
        </c:ser>
        <c:ser>
          <c:idx val="4"/>
          <c:order val="1"/>
          <c:tx>
            <c:strRef>
              <c:f>'5T_discret'!$G$14:$G$15</c:f>
              <c:strCache>
                <c:ptCount val="2"/>
                <c:pt idx="0">
                  <c:v>pression_cyl 2</c:v>
                </c:pt>
                <c:pt idx="1">
                  <c:v>bar</c:v>
                </c:pt>
              </c:strCache>
            </c:strRef>
          </c:tx>
          <c:spPr>
            <a:ln w="22225">
              <a:solidFill>
                <a:srgbClr val="FF0000"/>
              </a:solidFill>
            </a:ln>
          </c:spPr>
          <c:marker>
            <c:symbol val="none"/>
          </c:marker>
          <c:xVal>
            <c:numRef>
              <c:f>'5T_discret'!$C$16:$C$740</c:f>
              <c:numCache>
                <c:formatCode>General</c:formatCode>
                <c:ptCount val="725"/>
                <c:pt idx="0">
                  <c:v>475.96668719944711</c:v>
                </c:pt>
                <c:pt idx="1">
                  <c:v>475.96668719944711</c:v>
                </c:pt>
                <c:pt idx="2">
                  <c:v>475.94340512227785</c:v>
                </c:pt>
                <c:pt idx="3">
                  <c:v>475.87355702381365</c:v>
                </c:pt>
                <c:pt idx="4">
                  <c:v>475.7571373105024</c:v>
                </c:pt>
                <c:pt idx="5">
                  <c:v>475.59413668414851</c:v>
                </c:pt>
                <c:pt idx="6">
                  <c:v>475.3845421785191</c:v>
                </c:pt>
                <c:pt idx="7">
                  <c:v>475.12833721063026</c:v>
                </c:pt>
                <c:pt idx="8">
                  <c:v>474.82550164674916</c:v>
                </c:pt>
                <c:pt idx="9">
                  <c:v>474.47601188315838</c:v>
                </c:pt>
                <c:pt idx="10">
                  <c:v>474.07984094174139</c:v>
                </c:pt>
                <c:pt idx="11">
                  <c:v>473.63695858044912</c:v>
                </c:pt>
                <c:pt idx="12">
                  <c:v>473.14733141872716</c:v>
                </c:pt>
                <c:pt idx="13">
                  <c:v>472.6109230779806</c:v>
                </c:pt>
                <c:pt idx="14">
                  <c:v>472.02769433716497</c:v>
                </c:pt>
                <c:pt idx="15">
                  <c:v>471.39760330359854</c:v>
                </c:pt>
                <c:pt idx="16">
                  <c:v>470.72060559909448</c:v>
                </c:pt>
                <c:pt idx="17">
                  <c:v>469.99665456151411</c:v>
                </c:pt>
                <c:pt idx="18">
                  <c:v>469.22570146184887</c:v>
                </c:pt>
                <c:pt idx="19">
                  <c:v>468.40769573693399</c:v>
                </c:pt>
                <c:pt idx="20">
                  <c:v>467.54258523790588</c:v>
                </c:pt>
                <c:pt idx="21">
                  <c:v>466.63031649450164</c:v>
                </c:pt>
                <c:pt idx="22">
                  <c:v>465.67083499530759</c:v>
                </c:pt>
                <c:pt idx="23">
                  <c:v>464.66408548405138</c:v>
                </c:pt>
                <c:pt idx="24">
                  <c:v>463.61001227202706</c:v>
                </c:pt>
                <c:pt idx="25">
                  <c:v>462.50855956673809</c:v>
                </c:pt>
                <c:pt idx="26">
                  <c:v>461.35967181682452</c:v>
                </c:pt>
                <c:pt idx="27">
                  <c:v>460.16329407333734</c:v>
                </c:pt>
                <c:pt idx="28">
                  <c:v>458.91937236740125</c:v>
                </c:pt>
                <c:pt idx="29">
                  <c:v>457.62785410429353</c:v>
                </c:pt>
                <c:pt idx="30">
                  <c:v>456.28868847394557</c:v>
                </c:pt>
                <c:pt idx="31">
                  <c:v>454.90182687785426</c:v>
                </c:pt>
                <c:pt idx="32">
                  <c:v>453.4672233723648</c:v>
                </c:pt>
                <c:pt idx="33">
                  <c:v>451.98483512825857</c:v>
                </c:pt>
                <c:pt idx="34">
                  <c:v>450.45462290655445</c:v>
                </c:pt>
                <c:pt idx="35">
                  <c:v>448.87655155039636</c:v>
                </c:pt>
                <c:pt idx="36">
                  <c:v>447.25059049286767</c:v>
                </c:pt>
                <c:pt idx="37">
                  <c:v>445.57671428053715</c:v>
                </c:pt>
                <c:pt idx="38">
                  <c:v>443.85490311249652</c:v>
                </c:pt>
                <c:pt idx="39">
                  <c:v>442.08514339461681</c:v>
                </c:pt>
                <c:pt idx="40">
                  <c:v>440.2674283086954</c:v>
                </c:pt>
                <c:pt idx="41">
                  <c:v>438.40175839612732</c:v>
                </c:pt>
                <c:pt idx="42">
                  <c:v>436.48814215567961</c:v>
                </c:pt>
                <c:pt idx="43">
                  <c:v>434.52659665489711</c:v>
                </c:pt>
                <c:pt idx="44">
                  <c:v>432.517148154616</c:v>
                </c:pt>
                <c:pt idx="45">
                  <c:v>430.45983274599945</c:v>
                </c:pt>
                <c:pt idx="46">
                  <c:v>428.35469699945963</c:v>
                </c:pt>
                <c:pt idx="47">
                  <c:v>426.20179862476095</c:v>
                </c:pt>
                <c:pt idx="48">
                  <c:v>424.00120714154684</c:v>
                </c:pt>
                <c:pt idx="49">
                  <c:v>421.75300455946115</c:v>
                </c:pt>
                <c:pt idx="50">
                  <c:v>419.45728606697793</c:v>
                </c:pt>
                <c:pt idx="51">
                  <c:v>417.1141607279817</c:v>
                </c:pt>
                <c:pt idx="52">
                  <c:v>414.72375218508006</c:v>
                </c:pt>
                <c:pt idx="53">
                  <c:v>412.28619936856177</c:v>
                </c:pt>
                <c:pt idx="54">
                  <c:v>409.80165720984621</c:v>
                </c:pt>
                <c:pt idx="55">
                  <c:v>407.27029735820679</c:v>
                </c:pt>
                <c:pt idx="56">
                  <c:v>404.69230889948619</c:v>
                </c:pt>
                <c:pt idx="57">
                  <c:v>402.06789907545368</c:v>
                </c:pt>
                <c:pt idx="58">
                  <c:v>399.39729400239651</c:v>
                </c:pt>
                <c:pt idx="59">
                  <c:v>396.68073938747665</c:v>
                </c:pt>
                <c:pt idx="60">
                  <c:v>393.91850124132304</c:v>
                </c:pt>
                <c:pt idx="61">
                  <c:v>391.11086658527836</c:v>
                </c:pt>
                <c:pt idx="62">
                  <c:v>388.25814415166496</c:v>
                </c:pt>
                <c:pt idx="63">
                  <c:v>385.36066507538749</c:v>
                </c:pt>
                <c:pt idx="64">
                  <c:v>382.41878357514668</c:v>
                </c:pt>
                <c:pt idx="65">
                  <c:v>379.43287762249651</c:v>
                </c:pt>
                <c:pt idx="66">
                  <c:v>376.4033495969486</c:v>
                </c:pt>
                <c:pt idx="67">
                  <c:v>373.3306269252916</c:v>
                </c:pt>
                <c:pt idx="68">
                  <c:v>370.21516270327618</c:v>
                </c:pt>
                <c:pt idx="69">
                  <c:v>367.05743629779909</c:v>
                </c:pt>
                <c:pt idx="70">
                  <c:v>363.85795392770643</c:v>
                </c:pt>
                <c:pt idx="71">
                  <c:v>360.61724922133743</c:v>
                </c:pt>
                <c:pt idx="72">
                  <c:v>357.33588374893333</c:v>
                </c:pt>
                <c:pt idx="73">
                  <c:v>354.01444752804571</c:v>
                </c:pt>
                <c:pt idx="74">
                  <c:v>350.65355950010149</c:v>
                </c:pt>
                <c:pt idx="75">
                  <c:v>347.25386797630904</c:v>
                </c:pt>
                <c:pt idx="76">
                  <c:v>343.81605105112152</c:v>
                </c:pt>
                <c:pt idx="77">
                  <c:v>340.34081698152403</c:v>
                </c:pt>
                <c:pt idx="78">
                  <c:v>336.82890453045729</c:v>
                </c:pt>
                <c:pt idx="79">
                  <c:v>333.28108327275385</c:v>
                </c:pt>
                <c:pt idx="80">
                  <c:v>329.69815386202907</c:v>
                </c:pt>
                <c:pt idx="81">
                  <c:v>326.08094825704597</c:v>
                </c:pt>
                <c:pt idx="82">
                  <c:v>322.430329906157</c:v>
                </c:pt>
                <c:pt idx="83">
                  <c:v>318.74719388851338</c:v>
                </c:pt>
                <c:pt idx="84">
                  <c:v>315.03246701083589</c:v>
                </c:pt>
                <c:pt idx="85">
                  <c:v>311.28710785863865</c:v>
                </c:pt>
                <c:pt idx="86">
                  <c:v>307.51210680091367</c:v>
                </c:pt>
                <c:pt idx="87">
                  <c:v>303.70848594739692</c:v>
                </c:pt>
                <c:pt idx="88">
                  <c:v>299.87729905765809</c:v>
                </c:pt>
                <c:pt idx="89">
                  <c:v>296.01963140138395</c:v>
                </c:pt>
                <c:pt idx="90">
                  <c:v>292.13659956935089</c:v>
                </c:pt>
                <c:pt idx="91">
                  <c:v>288.2293512347195</c:v>
                </c:pt>
                <c:pt idx="92">
                  <c:v>284.2990648644178</c:v>
                </c:pt>
                <c:pt idx="93">
                  <c:v>280.34694938051285</c:v>
                </c:pt>
                <c:pt idx="94">
                  <c:v>276.37424377161722</c:v>
                </c:pt>
                <c:pt idx="95">
                  <c:v>272.3822166545055</c:v>
                </c:pt>
                <c:pt idx="96">
                  <c:v>268.37216578626277</c:v>
                </c:pt>
                <c:pt idx="97">
                  <c:v>264.34541752741848</c:v>
                </c:pt>
                <c:pt idx="98">
                  <c:v>260.30332625665568</c:v>
                </c:pt>
                <c:pt idx="99">
                  <c:v>256.24727373781985</c:v>
                </c:pt>
                <c:pt idx="100">
                  <c:v>252.1786684400785</c:v>
                </c:pt>
                <c:pt idx="101">
                  <c:v>248.0989448122082</c:v>
                </c:pt>
                <c:pt idx="102">
                  <c:v>244.00956251210988</c:v>
                </c:pt>
                <c:pt idx="103">
                  <c:v>239.9120055927626</c:v>
                </c:pt>
                <c:pt idx="104">
                  <c:v>235.80778164594176</c:v>
                </c:pt>
                <c:pt idx="105">
                  <c:v>231.69842090512827</c:v>
                </c:pt>
                <c:pt idx="106">
                  <c:v>227.58547530913316</c:v>
                </c:pt>
                <c:pt idx="107">
                  <c:v>223.47051752804992</c:v>
                </c:pt>
                <c:pt idx="108">
                  <c:v>219.35513995323436</c:v>
                </c:pt>
                <c:pt idx="109">
                  <c:v>215.24095365308077</c:v>
                </c:pt>
                <c:pt idx="110">
                  <c:v>211.12958729643412</c:v>
                </c:pt>
                <c:pt idx="111">
                  <c:v>207.02268604553552</c:v>
                </c:pt>
                <c:pt idx="112">
                  <c:v>202.92191042044905</c:v>
                </c:pt>
                <c:pt idx="113">
                  <c:v>198.82893513696118</c:v>
                </c:pt>
                <c:pt idx="114">
                  <c:v>194.74544791997721</c:v>
                </c:pt>
                <c:pt idx="115">
                  <c:v>190.67314829446792</c:v>
                </c:pt>
                <c:pt idx="116">
                  <c:v>186.61374635603394</c:v>
                </c:pt>
                <c:pt idx="117">
                  <c:v>182.56896152317114</c:v>
                </c:pt>
                <c:pt idx="118">
                  <c:v>178.54052127331806</c:v>
                </c:pt>
                <c:pt idx="119">
                  <c:v>174.53015986476595</c:v>
                </c:pt>
                <c:pt idx="120">
                  <c:v>170.53961704649842</c:v>
                </c:pt>
                <c:pt idx="121">
                  <c:v>166.57063675800993</c:v>
                </c:pt>
                <c:pt idx="122">
                  <c:v>162.62496582112806</c:v>
                </c:pt>
                <c:pt idx="123">
                  <c:v>158.7043526258349</c:v>
                </c:pt>
                <c:pt idx="124">
                  <c:v>154.81054581204469</c:v>
                </c:pt>
                <c:pt idx="125">
                  <c:v>150.94529294925562</c:v>
                </c:pt>
                <c:pt idx="126">
                  <c:v>147.11033921594725</c:v>
                </c:pt>
                <c:pt idx="127">
                  <c:v>143.30742608054501</c:v>
                </c:pt>
                <c:pt idx="128">
                  <c:v>139.53828998571851</c:v>
                </c:pt>
                <c:pt idx="129">
                  <c:v>135.8046610377248</c:v>
                </c:pt>
                <c:pt idx="130">
                  <c:v>132.10826170244613</c:v>
                </c:pt>
                <c:pt idx="131">
                  <c:v>128.45080550970954</c:v>
                </c:pt>
                <c:pt idx="132">
                  <c:v>124.83399576741182</c:v>
                </c:pt>
                <c:pt idx="133">
                  <c:v>121.25952428690613</c:v>
                </c:pt>
                <c:pt idx="134">
                  <c:v>117.72907012103956</c:v>
                </c:pt>
                <c:pt idx="135">
                  <c:v>114.24429831616281</c:v>
                </c:pt>
                <c:pt idx="136">
                  <c:v>110.80685867936481</c:v>
                </c:pt>
                <c:pt idx="137">
                  <c:v>107.41838456211522</c:v>
                </c:pt>
                <c:pt idx="138">
                  <c:v>104.08049166143184</c:v>
                </c:pt>
                <c:pt idx="139">
                  <c:v>100.79477683961832</c:v>
                </c:pt>
                <c:pt idx="140">
                  <c:v>97.562816963554525</c:v>
                </c:pt>
                <c:pt idx="141">
                  <c:v>94.386167764452964</c:v>
                </c:pt>
                <c:pt idx="142">
                  <c:v>91.266362718931902</c:v>
                </c:pt>
                <c:pt idx="143">
                  <c:v>88.204911952191992</c:v>
                </c:pt>
                <c:pt idx="144">
                  <c:v>85.20330116402269</c:v>
                </c:pt>
                <c:pt idx="145">
                  <c:v>82.2629905783038</c:v>
                </c:pt>
                <c:pt idx="146">
                  <c:v>79.385413916613672</c:v>
                </c:pt>
                <c:pt idx="147">
                  <c:v>76.571977396496735</c:v>
                </c:pt>
                <c:pt idx="148">
                  <c:v>73.824058754891922</c:v>
                </c:pt>
                <c:pt idx="149">
                  <c:v>71.143006297175916</c:v>
                </c:pt>
                <c:pt idx="150">
                  <c:v>68.530137972221567</c:v>
                </c:pt>
                <c:pt idx="151">
                  <c:v>65.986740473832569</c:v>
                </c:pt>
                <c:pt idx="152">
                  <c:v>63.514068368869218</c:v>
                </c:pt>
                <c:pt idx="153">
                  <c:v>61.113343252339732</c:v>
                </c:pt>
                <c:pt idx="154">
                  <c:v>58.785752929697736</c:v>
                </c:pt>
                <c:pt idx="155">
                  <c:v>56.53245062654625</c:v>
                </c:pt>
                <c:pt idx="156">
                  <c:v>54.354554225919543</c:v>
                </c:pt>
                <c:pt idx="157">
                  <c:v>52.253145533284631</c:v>
                </c:pt>
                <c:pt idx="158">
                  <c:v>50.229269569373074</c:v>
                </c:pt>
                <c:pt idx="159">
                  <c:v>48.28393389093317</c:v>
                </c:pt>
                <c:pt idx="160">
                  <c:v>46.418107939465706</c:v>
                </c:pt>
                <c:pt idx="161">
                  <c:v>44.632722417989442</c:v>
                </c:pt>
                <c:pt idx="162">
                  <c:v>42.928668695861631</c:v>
                </c:pt>
                <c:pt idx="163">
                  <c:v>41.306798241663849</c:v>
                </c:pt>
                <c:pt idx="164">
                  <c:v>39.767922084149056</c:v>
                </c:pt>
                <c:pt idx="165">
                  <c:v>38.312810301234222</c:v>
                </c:pt>
                <c:pt idx="166">
                  <c:v>36.942191537011283</c:v>
                </c:pt>
                <c:pt idx="167">
                  <c:v>35.656752546741295</c:v>
                </c:pt>
                <c:pt idx="168">
                  <c:v>34.457137769790563</c:v>
                </c:pt>
                <c:pt idx="169">
                  <c:v>33.343948930460712</c:v>
                </c:pt>
                <c:pt idx="170">
                  <c:v>32.317744666661795</c:v>
                </c:pt>
                <c:pt idx="171">
                  <c:v>31.379040186374979</c:v>
                </c:pt>
                <c:pt idx="172">
                  <c:v>30.528306951850105</c:v>
                </c:pt>
                <c:pt idx="173">
                  <c:v>29.765972391483526</c:v>
                </c:pt>
                <c:pt idx="174">
                  <c:v>29.092419639322586</c:v>
                </c:pt>
                <c:pt idx="175">
                  <c:v>28.50798730214483</c:v>
                </c:pt>
                <c:pt idx="176">
                  <c:v>28.012969254065354</c:v>
                </c:pt>
                <c:pt idx="177">
                  <c:v>27.607614458625108</c:v>
                </c:pt>
                <c:pt idx="178">
                  <c:v>27.29212681832211</c:v>
                </c:pt>
                <c:pt idx="179">
                  <c:v>27.066665051550377</c:v>
                </c:pt>
                <c:pt idx="180">
                  <c:v>26.93134259691633</c:v>
                </c:pt>
                <c:pt idx="181">
                  <c:v>26.886227544910181</c:v>
                </c:pt>
                <c:pt idx="182">
                  <c:v>26.886227544910181</c:v>
                </c:pt>
                <c:pt idx="183">
                  <c:v>26.93134259691633</c:v>
                </c:pt>
                <c:pt idx="184">
                  <c:v>27.066665051550377</c:v>
                </c:pt>
                <c:pt idx="185">
                  <c:v>27.29212681832211</c:v>
                </c:pt>
                <c:pt idx="186">
                  <c:v>27.607614458625108</c:v>
                </c:pt>
                <c:pt idx="187">
                  <c:v>28.012969254065354</c:v>
                </c:pt>
                <c:pt idx="188">
                  <c:v>28.50798730214483</c:v>
                </c:pt>
                <c:pt idx="189">
                  <c:v>29.092419639322586</c:v>
                </c:pt>
                <c:pt idx="190">
                  <c:v>29.765972391483526</c:v>
                </c:pt>
                <c:pt idx="191">
                  <c:v>30.528306951850105</c:v>
                </c:pt>
                <c:pt idx="192">
                  <c:v>31.379040186374979</c:v>
                </c:pt>
                <c:pt idx="193">
                  <c:v>32.317744666661795</c:v>
                </c:pt>
                <c:pt idx="194">
                  <c:v>33.343948930460712</c:v>
                </c:pt>
                <c:pt idx="195">
                  <c:v>34.457137769790563</c:v>
                </c:pt>
                <c:pt idx="196">
                  <c:v>35.656752546741295</c:v>
                </c:pt>
                <c:pt idx="197">
                  <c:v>36.942191537011283</c:v>
                </c:pt>
                <c:pt idx="198">
                  <c:v>38.312810301234222</c:v>
                </c:pt>
                <c:pt idx="199">
                  <c:v>39.767922084149056</c:v>
                </c:pt>
                <c:pt idx="200">
                  <c:v>41.306798241663849</c:v>
                </c:pt>
                <c:pt idx="201">
                  <c:v>42.928668695861631</c:v>
                </c:pt>
                <c:pt idx="202">
                  <c:v>44.632722417989442</c:v>
                </c:pt>
                <c:pt idx="203">
                  <c:v>46.418107939465706</c:v>
                </c:pt>
                <c:pt idx="204">
                  <c:v>48.28393389093317</c:v>
                </c:pt>
                <c:pt idx="205">
                  <c:v>50.229269569373074</c:v>
                </c:pt>
                <c:pt idx="206">
                  <c:v>52.253145533284631</c:v>
                </c:pt>
                <c:pt idx="207">
                  <c:v>54.354554225919543</c:v>
                </c:pt>
                <c:pt idx="208">
                  <c:v>56.53245062654625</c:v>
                </c:pt>
                <c:pt idx="209">
                  <c:v>58.785752929697736</c:v>
                </c:pt>
                <c:pt idx="210">
                  <c:v>61.113343252339732</c:v>
                </c:pt>
                <c:pt idx="211">
                  <c:v>63.514068368869218</c:v>
                </c:pt>
                <c:pt idx="212">
                  <c:v>65.986740473832569</c:v>
                </c:pt>
                <c:pt idx="213">
                  <c:v>68.530137972221567</c:v>
                </c:pt>
                <c:pt idx="214">
                  <c:v>71.143006297175916</c:v>
                </c:pt>
                <c:pt idx="215">
                  <c:v>73.824058754891922</c:v>
                </c:pt>
                <c:pt idx="216">
                  <c:v>76.571977396496735</c:v>
                </c:pt>
                <c:pt idx="217">
                  <c:v>79.385413916613672</c:v>
                </c:pt>
                <c:pt idx="218">
                  <c:v>82.2629905783038</c:v>
                </c:pt>
                <c:pt idx="219">
                  <c:v>85.20330116402269</c:v>
                </c:pt>
                <c:pt idx="220">
                  <c:v>88.204911952191992</c:v>
                </c:pt>
                <c:pt idx="221">
                  <c:v>91.266362718931902</c:v>
                </c:pt>
                <c:pt idx="222">
                  <c:v>94.386167764452964</c:v>
                </c:pt>
                <c:pt idx="223">
                  <c:v>97.562816963554525</c:v>
                </c:pt>
                <c:pt idx="224">
                  <c:v>100.79477683961832</c:v>
                </c:pt>
                <c:pt idx="225">
                  <c:v>104.08049166143184</c:v>
                </c:pt>
                <c:pt idx="226">
                  <c:v>107.41838456211522</c:v>
                </c:pt>
                <c:pt idx="227">
                  <c:v>110.80685867936481</c:v>
                </c:pt>
                <c:pt idx="228">
                  <c:v>114.24429831616281</c:v>
                </c:pt>
                <c:pt idx="229">
                  <c:v>117.72907012103956</c:v>
                </c:pt>
                <c:pt idx="230">
                  <c:v>121.25952428690613</c:v>
                </c:pt>
                <c:pt idx="231">
                  <c:v>124.83399576741182</c:v>
                </c:pt>
                <c:pt idx="232">
                  <c:v>128.45080550970954</c:v>
                </c:pt>
                <c:pt idx="233">
                  <c:v>132.10826170244613</c:v>
                </c:pt>
                <c:pt idx="234">
                  <c:v>135.8046610377248</c:v>
                </c:pt>
                <c:pt idx="235">
                  <c:v>139.53828998571851</c:v>
                </c:pt>
                <c:pt idx="236">
                  <c:v>143.30742608054501</c:v>
                </c:pt>
                <c:pt idx="237">
                  <c:v>147.11033921594725</c:v>
                </c:pt>
                <c:pt idx="238">
                  <c:v>150.94529294925562</c:v>
                </c:pt>
                <c:pt idx="239">
                  <c:v>154.81054581204469</c:v>
                </c:pt>
                <c:pt idx="240">
                  <c:v>158.7043526258349</c:v>
                </c:pt>
                <c:pt idx="241">
                  <c:v>162.62496582112806</c:v>
                </c:pt>
                <c:pt idx="242">
                  <c:v>166.57063675800993</c:v>
                </c:pt>
                <c:pt idx="243">
                  <c:v>170.53961704649842</c:v>
                </c:pt>
                <c:pt idx="244">
                  <c:v>174.53015986476595</c:v>
                </c:pt>
                <c:pt idx="245">
                  <c:v>178.54052127331806</c:v>
                </c:pt>
                <c:pt idx="246">
                  <c:v>182.56896152317114</c:v>
                </c:pt>
                <c:pt idx="247">
                  <c:v>186.61374635603394</c:v>
                </c:pt>
                <c:pt idx="248">
                  <c:v>190.67314829446792</c:v>
                </c:pt>
                <c:pt idx="249">
                  <c:v>194.74544791997721</c:v>
                </c:pt>
                <c:pt idx="250">
                  <c:v>198.82893513696118</c:v>
                </c:pt>
                <c:pt idx="251">
                  <c:v>202.92191042044905</c:v>
                </c:pt>
                <c:pt idx="252">
                  <c:v>207.02268604553552</c:v>
                </c:pt>
                <c:pt idx="253">
                  <c:v>211.12958729643412</c:v>
                </c:pt>
                <c:pt idx="254">
                  <c:v>215.24095365308077</c:v>
                </c:pt>
                <c:pt idx="255">
                  <c:v>219.35513995323436</c:v>
                </c:pt>
                <c:pt idx="256">
                  <c:v>223.47051752804992</c:v>
                </c:pt>
                <c:pt idx="257">
                  <c:v>227.58547530913316</c:v>
                </c:pt>
                <c:pt idx="258">
                  <c:v>231.69842090512827</c:v>
                </c:pt>
                <c:pt idx="259">
                  <c:v>235.80778164594176</c:v>
                </c:pt>
                <c:pt idx="260">
                  <c:v>239.9120055927626</c:v>
                </c:pt>
                <c:pt idx="261">
                  <c:v>244.00956251210988</c:v>
                </c:pt>
                <c:pt idx="262">
                  <c:v>248.0989448122082</c:v>
                </c:pt>
                <c:pt idx="263">
                  <c:v>252.1786684400785</c:v>
                </c:pt>
                <c:pt idx="264">
                  <c:v>256.24727373781985</c:v>
                </c:pt>
                <c:pt idx="265">
                  <c:v>260.30332625665568</c:v>
                </c:pt>
                <c:pt idx="266">
                  <c:v>264.34541752741848</c:v>
                </c:pt>
                <c:pt idx="267">
                  <c:v>268.37216578626277</c:v>
                </c:pt>
                <c:pt idx="268">
                  <c:v>272.3822166545055</c:v>
                </c:pt>
                <c:pt idx="269">
                  <c:v>276.37424377161722</c:v>
                </c:pt>
                <c:pt idx="270">
                  <c:v>280.34694938051285</c:v>
                </c:pt>
                <c:pt idx="271">
                  <c:v>284.2990648644178</c:v>
                </c:pt>
                <c:pt idx="272">
                  <c:v>288.2293512347195</c:v>
                </c:pt>
                <c:pt idx="273">
                  <c:v>292.13659956935089</c:v>
                </c:pt>
                <c:pt idx="274">
                  <c:v>296.01963140138395</c:v>
                </c:pt>
                <c:pt idx="275">
                  <c:v>299.87729905765809</c:v>
                </c:pt>
                <c:pt idx="276">
                  <c:v>303.70848594739692</c:v>
                </c:pt>
                <c:pt idx="277">
                  <c:v>307.51210680091367</c:v>
                </c:pt>
                <c:pt idx="278">
                  <c:v>311.28710785863865</c:v>
                </c:pt>
                <c:pt idx="279">
                  <c:v>315.03246701083589</c:v>
                </c:pt>
                <c:pt idx="280">
                  <c:v>318.74719388851338</c:v>
                </c:pt>
                <c:pt idx="281">
                  <c:v>322.430329906157</c:v>
                </c:pt>
                <c:pt idx="282">
                  <c:v>326.08094825704597</c:v>
                </c:pt>
                <c:pt idx="283">
                  <c:v>329.69815386202907</c:v>
                </c:pt>
                <c:pt idx="284">
                  <c:v>333.28108327275385</c:v>
                </c:pt>
                <c:pt idx="285">
                  <c:v>336.82890453045729</c:v>
                </c:pt>
                <c:pt idx="286">
                  <c:v>340.34081698152403</c:v>
                </c:pt>
                <c:pt idx="287">
                  <c:v>343.81605105112152</c:v>
                </c:pt>
                <c:pt idx="288">
                  <c:v>347.25386797630904</c:v>
                </c:pt>
                <c:pt idx="289">
                  <c:v>350.65355950010149</c:v>
                </c:pt>
                <c:pt idx="290">
                  <c:v>354.01444752804571</c:v>
                </c:pt>
                <c:pt idx="291">
                  <c:v>357.33588374893333</c:v>
                </c:pt>
                <c:pt idx="292">
                  <c:v>360.61724922133743</c:v>
                </c:pt>
                <c:pt idx="293">
                  <c:v>363.85795392770643</c:v>
                </c:pt>
                <c:pt idx="294">
                  <c:v>367.05743629779909</c:v>
                </c:pt>
                <c:pt idx="295">
                  <c:v>370.21516270327618</c:v>
                </c:pt>
                <c:pt idx="296">
                  <c:v>373.3306269252916</c:v>
                </c:pt>
                <c:pt idx="297">
                  <c:v>376.4033495969486</c:v>
                </c:pt>
                <c:pt idx="298">
                  <c:v>379.43287762249651</c:v>
                </c:pt>
                <c:pt idx="299">
                  <c:v>382.41878357514668</c:v>
                </c:pt>
                <c:pt idx="300">
                  <c:v>385.36066507538749</c:v>
                </c:pt>
                <c:pt idx="301">
                  <c:v>388.25814415166496</c:v>
                </c:pt>
                <c:pt idx="302">
                  <c:v>391.11086658527836</c:v>
                </c:pt>
                <c:pt idx="303">
                  <c:v>393.91850124132304</c:v>
                </c:pt>
                <c:pt idx="304">
                  <c:v>396.68073938747665</c:v>
                </c:pt>
                <c:pt idx="305">
                  <c:v>399.39729400239651</c:v>
                </c:pt>
                <c:pt idx="306">
                  <c:v>402.06789907545368</c:v>
                </c:pt>
                <c:pt idx="307">
                  <c:v>404.69230889948619</c:v>
                </c:pt>
                <c:pt idx="308">
                  <c:v>407.27029735820679</c:v>
                </c:pt>
                <c:pt idx="309">
                  <c:v>409.80165720984621</c:v>
                </c:pt>
                <c:pt idx="310">
                  <c:v>412.28619936856177</c:v>
                </c:pt>
                <c:pt idx="311">
                  <c:v>414.72375218508006</c:v>
                </c:pt>
                <c:pt idx="312">
                  <c:v>417.1141607279817</c:v>
                </c:pt>
                <c:pt idx="313">
                  <c:v>419.45728606697793</c:v>
                </c:pt>
                <c:pt idx="314">
                  <c:v>421.75300455946115</c:v>
                </c:pt>
                <c:pt idx="315">
                  <c:v>424.00120714154684</c:v>
                </c:pt>
                <c:pt idx="316">
                  <c:v>426.20179862476095</c:v>
                </c:pt>
                <c:pt idx="317">
                  <c:v>428.35469699945963</c:v>
                </c:pt>
                <c:pt idx="318">
                  <c:v>430.45983274599945</c:v>
                </c:pt>
                <c:pt idx="319">
                  <c:v>432.517148154616</c:v>
                </c:pt>
                <c:pt idx="320">
                  <c:v>434.52659665489711</c:v>
                </c:pt>
                <c:pt idx="321">
                  <c:v>436.48814215567961</c:v>
                </c:pt>
                <c:pt idx="322">
                  <c:v>438.40175839612732</c:v>
                </c:pt>
                <c:pt idx="323">
                  <c:v>440.2674283086954</c:v>
                </c:pt>
                <c:pt idx="324">
                  <c:v>442.08514339461681</c:v>
                </c:pt>
                <c:pt idx="325">
                  <c:v>443.85490311249652</c:v>
                </c:pt>
                <c:pt idx="326">
                  <c:v>445.57671428053715</c:v>
                </c:pt>
                <c:pt idx="327">
                  <c:v>447.25059049286767</c:v>
                </c:pt>
                <c:pt idx="328">
                  <c:v>448.87655155039636</c:v>
                </c:pt>
                <c:pt idx="329">
                  <c:v>450.45462290655445</c:v>
                </c:pt>
                <c:pt idx="330">
                  <c:v>451.98483512825857</c:v>
                </c:pt>
                <c:pt idx="331">
                  <c:v>453.4672233723648</c:v>
                </c:pt>
                <c:pt idx="332">
                  <c:v>454.90182687785426</c:v>
                </c:pt>
                <c:pt idx="333">
                  <c:v>456.28868847394557</c:v>
                </c:pt>
                <c:pt idx="334">
                  <c:v>457.62785410429353</c:v>
                </c:pt>
                <c:pt idx="335">
                  <c:v>458.91937236740125</c:v>
                </c:pt>
                <c:pt idx="336">
                  <c:v>460.16329407333734</c:v>
                </c:pt>
                <c:pt idx="337">
                  <c:v>461.35967181682452</c:v>
                </c:pt>
                <c:pt idx="338">
                  <c:v>462.50855956673809</c:v>
                </c:pt>
                <c:pt idx="339">
                  <c:v>463.61001227202706</c:v>
                </c:pt>
                <c:pt idx="340">
                  <c:v>464.66408548405138</c:v>
                </c:pt>
                <c:pt idx="341">
                  <c:v>465.67083499530759</c:v>
                </c:pt>
                <c:pt idx="342">
                  <c:v>466.63031649450164</c:v>
                </c:pt>
                <c:pt idx="343">
                  <c:v>467.54258523790588</c:v>
                </c:pt>
                <c:pt idx="344">
                  <c:v>468.40769573693399</c:v>
                </c:pt>
                <c:pt idx="345">
                  <c:v>469.22570146184887</c:v>
                </c:pt>
                <c:pt idx="346">
                  <c:v>469.99665456151411</c:v>
                </c:pt>
                <c:pt idx="347">
                  <c:v>470.72060559909448</c:v>
                </c:pt>
                <c:pt idx="348">
                  <c:v>471.39760330359854</c:v>
                </c:pt>
                <c:pt idx="349">
                  <c:v>472.02769433716497</c:v>
                </c:pt>
                <c:pt idx="350">
                  <c:v>472.6109230779806</c:v>
                </c:pt>
                <c:pt idx="351">
                  <c:v>473.14733141872716</c:v>
                </c:pt>
                <c:pt idx="352">
                  <c:v>473.63695858044912</c:v>
                </c:pt>
                <c:pt idx="353">
                  <c:v>474.07984094174139</c:v>
                </c:pt>
                <c:pt idx="354">
                  <c:v>474.47601188315838</c:v>
                </c:pt>
                <c:pt idx="355">
                  <c:v>474.82550164674916</c:v>
                </c:pt>
                <c:pt idx="356">
                  <c:v>475.12833721063026</c:v>
                </c:pt>
                <c:pt idx="357">
                  <c:v>475.3845421785191</c:v>
                </c:pt>
                <c:pt idx="358">
                  <c:v>475.59413668414851</c:v>
                </c:pt>
                <c:pt idx="359">
                  <c:v>475.7571373105024</c:v>
                </c:pt>
                <c:pt idx="360">
                  <c:v>475.87355702381365</c:v>
                </c:pt>
                <c:pt idx="361">
                  <c:v>475.94340512227785</c:v>
                </c:pt>
                <c:pt idx="362">
                  <c:v>475.96668719944711</c:v>
                </c:pt>
                <c:pt idx="363">
                  <c:v>475.96668719944711</c:v>
                </c:pt>
                <c:pt idx="364">
                  <c:v>475.94340512227785</c:v>
                </c:pt>
                <c:pt idx="365">
                  <c:v>475.87355702381365</c:v>
                </c:pt>
                <c:pt idx="366">
                  <c:v>475.7571373105024</c:v>
                </c:pt>
                <c:pt idx="367">
                  <c:v>475.59413668414862</c:v>
                </c:pt>
                <c:pt idx="368">
                  <c:v>475.3845421785191</c:v>
                </c:pt>
                <c:pt idx="369">
                  <c:v>475.12833721063038</c:v>
                </c:pt>
                <c:pt idx="370">
                  <c:v>474.82550164674916</c:v>
                </c:pt>
                <c:pt idx="371">
                  <c:v>474.47601188315838</c:v>
                </c:pt>
                <c:pt idx="372">
                  <c:v>474.07984094174139</c:v>
                </c:pt>
                <c:pt idx="373">
                  <c:v>473.63695858044912</c:v>
                </c:pt>
                <c:pt idx="374">
                  <c:v>473.14733141872716</c:v>
                </c:pt>
                <c:pt idx="375">
                  <c:v>472.6109230779806</c:v>
                </c:pt>
                <c:pt idx="376">
                  <c:v>472.02769433716497</c:v>
                </c:pt>
                <c:pt idx="377">
                  <c:v>471.39760330359854</c:v>
                </c:pt>
                <c:pt idx="378">
                  <c:v>470.72060559909454</c:v>
                </c:pt>
                <c:pt idx="379">
                  <c:v>469.99665456151411</c:v>
                </c:pt>
                <c:pt idx="380">
                  <c:v>469.22570146184887</c:v>
                </c:pt>
                <c:pt idx="381">
                  <c:v>468.40769573693399</c:v>
                </c:pt>
                <c:pt idx="382">
                  <c:v>467.54258523790588</c:v>
                </c:pt>
                <c:pt idx="383">
                  <c:v>466.63031649450164</c:v>
                </c:pt>
                <c:pt idx="384">
                  <c:v>465.67083499530759</c:v>
                </c:pt>
                <c:pt idx="385">
                  <c:v>464.66408548405138</c:v>
                </c:pt>
                <c:pt idx="386">
                  <c:v>463.61001227202718</c:v>
                </c:pt>
                <c:pt idx="387">
                  <c:v>462.5085595667382</c:v>
                </c:pt>
                <c:pt idx="388">
                  <c:v>461.35967181682452</c:v>
                </c:pt>
                <c:pt idx="389">
                  <c:v>460.16329407333734</c:v>
                </c:pt>
                <c:pt idx="390">
                  <c:v>458.91937236740137</c:v>
                </c:pt>
                <c:pt idx="391">
                  <c:v>457.62785410429359</c:v>
                </c:pt>
                <c:pt idx="392">
                  <c:v>456.28868847394551</c:v>
                </c:pt>
                <c:pt idx="393">
                  <c:v>454.90182687785426</c:v>
                </c:pt>
                <c:pt idx="394">
                  <c:v>453.46722337236486</c:v>
                </c:pt>
                <c:pt idx="395">
                  <c:v>451.98483512825862</c:v>
                </c:pt>
                <c:pt idx="396">
                  <c:v>450.45462290655445</c:v>
                </c:pt>
                <c:pt idx="397">
                  <c:v>448.87655155039641</c:v>
                </c:pt>
                <c:pt idx="398">
                  <c:v>447.25059049286773</c:v>
                </c:pt>
                <c:pt idx="399">
                  <c:v>445.57671428053715</c:v>
                </c:pt>
                <c:pt idx="400">
                  <c:v>443.85490311249657</c:v>
                </c:pt>
                <c:pt idx="401">
                  <c:v>442.08514339461681</c:v>
                </c:pt>
                <c:pt idx="402">
                  <c:v>440.2674283086954</c:v>
                </c:pt>
                <c:pt idx="403">
                  <c:v>438.40175839612732</c:v>
                </c:pt>
                <c:pt idx="404">
                  <c:v>436.48814215567955</c:v>
                </c:pt>
                <c:pt idx="405">
                  <c:v>434.52659665489716</c:v>
                </c:pt>
                <c:pt idx="406">
                  <c:v>432.517148154616</c:v>
                </c:pt>
                <c:pt idx="407">
                  <c:v>430.45983274599956</c:v>
                </c:pt>
                <c:pt idx="408">
                  <c:v>428.35469699945969</c:v>
                </c:pt>
                <c:pt idx="409">
                  <c:v>426.20179862476101</c:v>
                </c:pt>
                <c:pt idx="410">
                  <c:v>424.0012071415469</c:v>
                </c:pt>
                <c:pt idx="411">
                  <c:v>421.7530045594612</c:v>
                </c:pt>
                <c:pt idx="412">
                  <c:v>419.45728606697804</c:v>
                </c:pt>
                <c:pt idx="413">
                  <c:v>417.1141607279817</c:v>
                </c:pt>
                <c:pt idx="414">
                  <c:v>414.72375218508006</c:v>
                </c:pt>
                <c:pt idx="415">
                  <c:v>412.28619936856182</c:v>
                </c:pt>
                <c:pt idx="416">
                  <c:v>409.80165720984616</c:v>
                </c:pt>
                <c:pt idx="417">
                  <c:v>407.27029735820685</c:v>
                </c:pt>
                <c:pt idx="418">
                  <c:v>404.69230889948636</c:v>
                </c:pt>
                <c:pt idx="419">
                  <c:v>402.06789907545379</c:v>
                </c:pt>
                <c:pt idx="420">
                  <c:v>399.39729400239651</c:v>
                </c:pt>
                <c:pt idx="421">
                  <c:v>396.68073938747665</c:v>
                </c:pt>
                <c:pt idx="422">
                  <c:v>393.9185012413231</c:v>
                </c:pt>
                <c:pt idx="423">
                  <c:v>391.11086658527847</c:v>
                </c:pt>
                <c:pt idx="424">
                  <c:v>388.25814415166502</c:v>
                </c:pt>
                <c:pt idx="425">
                  <c:v>385.3606650753876</c:v>
                </c:pt>
                <c:pt idx="426">
                  <c:v>382.41878357514668</c:v>
                </c:pt>
                <c:pt idx="427">
                  <c:v>379.43287762249656</c:v>
                </c:pt>
                <c:pt idx="428">
                  <c:v>376.40334959694877</c:v>
                </c:pt>
                <c:pt idx="429">
                  <c:v>373.3306269252916</c:v>
                </c:pt>
                <c:pt idx="430">
                  <c:v>370.21516270327618</c:v>
                </c:pt>
                <c:pt idx="431">
                  <c:v>367.0574362977992</c:v>
                </c:pt>
                <c:pt idx="432">
                  <c:v>363.85795392770655</c:v>
                </c:pt>
                <c:pt idx="433">
                  <c:v>360.6172492213376</c:v>
                </c:pt>
                <c:pt idx="434">
                  <c:v>357.33588374893333</c:v>
                </c:pt>
                <c:pt idx="435">
                  <c:v>354.01444752804559</c:v>
                </c:pt>
                <c:pt idx="436">
                  <c:v>350.65355950010161</c:v>
                </c:pt>
                <c:pt idx="437">
                  <c:v>347.25386797630898</c:v>
                </c:pt>
                <c:pt idx="438">
                  <c:v>343.81605105112152</c:v>
                </c:pt>
                <c:pt idx="439">
                  <c:v>340.34081698152403</c:v>
                </c:pt>
                <c:pt idx="440">
                  <c:v>336.82890453045741</c:v>
                </c:pt>
                <c:pt idx="441">
                  <c:v>333.28108327275402</c:v>
                </c:pt>
                <c:pt idx="442">
                  <c:v>329.69815386202924</c:v>
                </c:pt>
                <c:pt idx="443">
                  <c:v>326.08094825704597</c:v>
                </c:pt>
                <c:pt idx="444">
                  <c:v>322.430329906157</c:v>
                </c:pt>
                <c:pt idx="445">
                  <c:v>318.74719388851327</c:v>
                </c:pt>
                <c:pt idx="446">
                  <c:v>315.03246701083583</c:v>
                </c:pt>
                <c:pt idx="447">
                  <c:v>311.28710785863865</c:v>
                </c:pt>
                <c:pt idx="448">
                  <c:v>307.51210680091367</c:v>
                </c:pt>
                <c:pt idx="449">
                  <c:v>303.70848594739698</c:v>
                </c:pt>
                <c:pt idx="450">
                  <c:v>299.87729905765832</c:v>
                </c:pt>
                <c:pt idx="451">
                  <c:v>296.01963140138412</c:v>
                </c:pt>
                <c:pt idx="452">
                  <c:v>292.13659956935089</c:v>
                </c:pt>
                <c:pt idx="453">
                  <c:v>288.22935123471962</c:v>
                </c:pt>
                <c:pt idx="454">
                  <c:v>284.29906486441786</c:v>
                </c:pt>
                <c:pt idx="455">
                  <c:v>280.3469493805128</c:v>
                </c:pt>
                <c:pt idx="456">
                  <c:v>276.37424377161722</c:v>
                </c:pt>
                <c:pt idx="457">
                  <c:v>272.3822166545055</c:v>
                </c:pt>
                <c:pt idx="458">
                  <c:v>268.37216578626283</c:v>
                </c:pt>
                <c:pt idx="459">
                  <c:v>264.34541752741859</c:v>
                </c:pt>
                <c:pt idx="460">
                  <c:v>260.30332625665562</c:v>
                </c:pt>
                <c:pt idx="461">
                  <c:v>256.24727373781997</c:v>
                </c:pt>
                <c:pt idx="462">
                  <c:v>252.17866844007852</c:v>
                </c:pt>
                <c:pt idx="463">
                  <c:v>248.09894481220832</c:v>
                </c:pt>
                <c:pt idx="464">
                  <c:v>244.00956251211002</c:v>
                </c:pt>
                <c:pt idx="465">
                  <c:v>239.9120055927628</c:v>
                </c:pt>
                <c:pt idx="466">
                  <c:v>235.80778164594176</c:v>
                </c:pt>
                <c:pt idx="467">
                  <c:v>231.69842090512839</c:v>
                </c:pt>
                <c:pt idx="468">
                  <c:v>227.58547530913305</c:v>
                </c:pt>
                <c:pt idx="469">
                  <c:v>223.4705175280499</c:v>
                </c:pt>
                <c:pt idx="470">
                  <c:v>219.35513995323436</c:v>
                </c:pt>
                <c:pt idx="471">
                  <c:v>215.24095365308091</c:v>
                </c:pt>
                <c:pt idx="472">
                  <c:v>211.12958729643424</c:v>
                </c:pt>
                <c:pt idx="473">
                  <c:v>207.02268604553566</c:v>
                </c:pt>
                <c:pt idx="474">
                  <c:v>202.92191042044922</c:v>
                </c:pt>
                <c:pt idx="475">
                  <c:v>198.82893513696118</c:v>
                </c:pt>
                <c:pt idx="476">
                  <c:v>194.74544791997729</c:v>
                </c:pt>
                <c:pt idx="477">
                  <c:v>190.67314829446784</c:v>
                </c:pt>
                <c:pt idx="478">
                  <c:v>186.61374635603391</c:v>
                </c:pt>
                <c:pt idx="479">
                  <c:v>182.56896152317114</c:v>
                </c:pt>
                <c:pt idx="480">
                  <c:v>178.54052127331809</c:v>
                </c:pt>
                <c:pt idx="481">
                  <c:v>174.53015986476603</c:v>
                </c:pt>
                <c:pt idx="482">
                  <c:v>170.53961704649865</c:v>
                </c:pt>
                <c:pt idx="483">
                  <c:v>166.57063675800993</c:v>
                </c:pt>
                <c:pt idx="484">
                  <c:v>162.62496582112809</c:v>
                </c:pt>
                <c:pt idx="485">
                  <c:v>158.70435262583504</c:v>
                </c:pt>
                <c:pt idx="486">
                  <c:v>154.81054581204484</c:v>
                </c:pt>
                <c:pt idx="487">
                  <c:v>150.94529294925573</c:v>
                </c:pt>
                <c:pt idx="488">
                  <c:v>147.11033921594728</c:v>
                </c:pt>
                <c:pt idx="489">
                  <c:v>143.30742608054504</c:v>
                </c:pt>
                <c:pt idx="490">
                  <c:v>139.53828998571859</c:v>
                </c:pt>
                <c:pt idx="491">
                  <c:v>135.80466103772474</c:v>
                </c:pt>
                <c:pt idx="492">
                  <c:v>132.10826170244613</c:v>
                </c:pt>
                <c:pt idx="493">
                  <c:v>128.45080550970957</c:v>
                </c:pt>
                <c:pt idx="494">
                  <c:v>124.83399576741188</c:v>
                </c:pt>
                <c:pt idx="495">
                  <c:v>121.25952428690621</c:v>
                </c:pt>
                <c:pt idx="496">
                  <c:v>117.72907012103973</c:v>
                </c:pt>
                <c:pt idx="497">
                  <c:v>114.24429831616308</c:v>
                </c:pt>
                <c:pt idx="498">
                  <c:v>110.80685867936485</c:v>
                </c:pt>
                <c:pt idx="499">
                  <c:v>107.41838456211536</c:v>
                </c:pt>
                <c:pt idx="500">
                  <c:v>104.08049166143181</c:v>
                </c:pt>
                <c:pt idx="501">
                  <c:v>100.79477683961832</c:v>
                </c:pt>
                <c:pt idx="502">
                  <c:v>97.562816963554567</c:v>
                </c:pt>
                <c:pt idx="503">
                  <c:v>94.38616776445302</c:v>
                </c:pt>
                <c:pt idx="504">
                  <c:v>91.266362718932044</c:v>
                </c:pt>
                <c:pt idx="505">
                  <c:v>88.204911952192177</c:v>
                </c:pt>
                <c:pt idx="506">
                  <c:v>85.20330116402269</c:v>
                </c:pt>
                <c:pt idx="507">
                  <c:v>82.262990578303828</c:v>
                </c:pt>
                <c:pt idx="508">
                  <c:v>79.385413916613814</c:v>
                </c:pt>
                <c:pt idx="509">
                  <c:v>76.571977396496791</c:v>
                </c:pt>
                <c:pt idx="510">
                  <c:v>73.824058754891922</c:v>
                </c:pt>
                <c:pt idx="511">
                  <c:v>71.143006297176115</c:v>
                </c:pt>
                <c:pt idx="512">
                  <c:v>68.53013797222161</c:v>
                </c:pt>
                <c:pt idx="513">
                  <c:v>65.986740473832725</c:v>
                </c:pt>
                <c:pt idx="514">
                  <c:v>63.514068368869118</c:v>
                </c:pt>
                <c:pt idx="515">
                  <c:v>61.11334325233976</c:v>
                </c:pt>
                <c:pt idx="516">
                  <c:v>58.785752929697765</c:v>
                </c:pt>
                <c:pt idx="517">
                  <c:v>56.532450626546222</c:v>
                </c:pt>
                <c:pt idx="518">
                  <c:v>54.354554225919671</c:v>
                </c:pt>
                <c:pt idx="519">
                  <c:v>52.253145533284609</c:v>
                </c:pt>
                <c:pt idx="520">
                  <c:v>50.229269569373173</c:v>
                </c:pt>
                <c:pt idx="521">
                  <c:v>48.283933890933199</c:v>
                </c:pt>
                <c:pt idx="522">
                  <c:v>46.418107939465756</c:v>
                </c:pt>
                <c:pt idx="523">
                  <c:v>44.632722417989442</c:v>
                </c:pt>
                <c:pt idx="524">
                  <c:v>42.928668695861717</c:v>
                </c:pt>
                <c:pt idx="525">
                  <c:v>41.306798241663849</c:v>
                </c:pt>
                <c:pt idx="526">
                  <c:v>39.767922084149006</c:v>
                </c:pt>
                <c:pt idx="527">
                  <c:v>38.312810301234272</c:v>
                </c:pt>
                <c:pt idx="528">
                  <c:v>36.942191537011283</c:v>
                </c:pt>
                <c:pt idx="529">
                  <c:v>35.656752546741295</c:v>
                </c:pt>
                <c:pt idx="530">
                  <c:v>34.457137769790592</c:v>
                </c:pt>
                <c:pt idx="531">
                  <c:v>33.343948930460733</c:v>
                </c:pt>
                <c:pt idx="532">
                  <c:v>32.317744666661795</c:v>
                </c:pt>
                <c:pt idx="533">
                  <c:v>31.379040186375001</c:v>
                </c:pt>
                <c:pt idx="534">
                  <c:v>30.52830695185013</c:v>
                </c:pt>
                <c:pt idx="535">
                  <c:v>29.765972391483551</c:v>
                </c:pt>
                <c:pt idx="536">
                  <c:v>29.092419639322586</c:v>
                </c:pt>
                <c:pt idx="537">
                  <c:v>28.50798730214483</c:v>
                </c:pt>
                <c:pt idx="538">
                  <c:v>28.012969254065354</c:v>
                </c:pt>
                <c:pt idx="539">
                  <c:v>27.607614458625083</c:v>
                </c:pt>
                <c:pt idx="540">
                  <c:v>27.29212681832211</c:v>
                </c:pt>
                <c:pt idx="541">
                  <c:v>27.066665051550377</c:v>
                </c:pt>
                <c:pt idx="542">
                  <c:v>26.93134259691633</c:v>
                </c:pt>
                <c:pt idx="543">
                  <c:v>26.886227544910181</c:v>
                </c:pt>
                <c:pt idx="544">
                  <c:v>26.886227544910181</c:v>
                </c:pt>
                <c:pt idx="545">
                  <c:v>26.93134259691633</c:v>
                </c:pt>
                <c:pt idx="546">
                  <c:v>27.066665051550377</c:v>
                </c:pt>
                <c:pt idx="547">
                  <c:v>27.29212681832211</c:v>
                </c:pt>
                <c:pt idx="548">
                  <c:v>27.607614458625083</c:v>
                </c:pt>
                <c:pt idx="549">
                  <c:v>28.012969254065379</c:v>
                </c:pt>
                <c:pt idx="550">
                  <c:v>28.507987302144805</c:v>
                </c:pt>
                <c:pt idx="551">
                  <c:v>29.092419639322586</c:v>
                </c:pt>
                <c:pt idx="552">
                  <c:v>29.765972391483501</c:v>
                </c:pt>
                <c:pt idx="553">
                  <c:v>30.528306951850105</c:v>
                </c:pt>
                <c:pt idx="554">
                  <c:v>31.379040186374951</c:v>
                </c:pt>
                <c:pt idx="555">
                  <c:v>32.317744666661817</c:v>
                </c:pt>
                <c:pt idx="556">
                  <c:v>33.343948930460684</c:v>
                </c:pt>
                <c:pt idx="557">
                  <c:v>34.457137769790563</c:v>
                </c:pt>
                <c:pt idx="558">
                  <c:v>35.656752546741316</c:v>
                </c:pt>
                <c:pt idx="559">
                  <c:v>36.942191537011254</c:v>
                </c:pt>
                <c:pt idx="560">
                  <c:v>38.312810301234244</c:v>
                </c:pt>
                <c:pt idx="561">
                  <c:v>39.767922084149035</c:v>
                </c:pt>
                <c:pt idx="562">
                  <c:v>41.30679824166382</c:v>
                </c:pt>
                <c:pt idx="563">
                  <c:v>42.928668695861617</c:v>
                </c:pt>
                <c:pt idx="564">
                  <c:v>44.63272241798947</c:v>
                </c:pt>
                <c:pt idx="565">
                  <c:v>46.418107939465557</c:v>
                </c:pt>
                <c:pt idx="566">
                  <c:v>48.28393389093317</c:v>
                </c:pt>
                <c:pt idx="567">
                  <c:v>50.229269569372896</c:v>
                </c:pt>
                <c:pt idx="568">
                  <c:v>52.253145533284581</c:v>
                </c:pt>
                <c:pt idx="569">
                  <c:v>54.354554225919628</c:v>
                </c:pt>
                <c:pt idx="570">
                  <c:v>56.53245062654625</c:v>
                </c:pt>
                <c:pt idx="571">
                  <c:v>58.785752929697807</c:v>
                </c:pt>
                <c:pt idx="572">
                  <c:v>61.113343252339689</c:v>
                </c:pt>
                <c:pt idx="573">
                  <c:v>63.514068368869218</c:v>
                </c:pt>
                <c:pt idx="574">
                  <c:v>65.986740473832498</c:v>
                </c:pt>
                <c:pt idx="575">
                  <c:v>68.530137972221567</c:v>
                </c:pt>
                <c:pt idx="576">
                  <c:v>71.143006297175859</c:v>
                </c:pt>
                <c:pt idx="577">
                  <c:v>73.824058754891851</c:v>
                </c:pt>
                <c:pt idx="578">
                  <c:v>76.57197739649655</c:v>
                </c:pt>
                <c:pt idx="579">
                  <c:v>79.385413916613672</c:v>
                </c:pt>
                <c:pt idx="580">
                  <c:v>82.262990578303899</c:v>
                </c:pt>
                <c:pt idx="581">
                  <c:v>85.203301164022619</c:v>
                </c:pt>
                <c:pt idx="582">
                  <c:v>88.204911952192134</c:v>
                </c:pt>
                <c:pt idx="583">
                  <c:v>91.266362718931774</c:v>
                </c:pt>
                <c:pt idx="584">
                  <c:v>94.386167764452949</c:v>
                </c:pt>
                <c:pt idx="585">
                  <c:v>97.562816963554496</c:v>
                </c:pt>
                <c:pt idx="586">
                  <c:v>100.79477683961838</c:v>
                </c:pt>
                <c:pt idx="587">
                  <c:v>104.08049166143174</c:v>
                </c:pt>
                <c:pt idx="588">
                  <c:v>107.41838456211522</c:v>
                </c:pt>
                <c:pt idx="589">
                  <c:v>110.80685867936461</c:v>
                </c:pt>
                <c:pt idx="590">
                  <c:v>114.24429831616277</c:v>
                </c:pt>
                <c:pt idx="591">
                  <c:v>117.72907012103965</c:v>
                </c:pt>
                <c:pt idx="592">
                  <c:v>121.25952428690596</c:v>
                </c:pt>
                <c:pt idx="593">
                  <c:v>124.83399576741181</c:v>
                </c:pt>
                <c:pt idx="594">
                  <c:v>128.45080550970948</c:v>
                </c:pt>
                <c:pt idx="595">
                  <c:v>132.10826170244619</c:v>
                </c:pt>
                <c:pt idx="596">
                  <c:v>135.80466103772469</c:v>
                </c:pt>
                <c:pt idx="597">
                  <c:v>139.53828998571851</c:v>
                </c:pt>
                <c:pt idx="598">
                  <c:v>143.30742608054481</c:v>
                </c:pt>
                <c:pt idx="599">
                  <c:v>147.11033921594716</c:v>
                </c:pt>
                <c:pt idx="600">
                  <c:v>150.94529294925564</c:v>
                </c:pt>
                <c:pt idx="601">
                  <c:v>154.81054581204472</c:v>
                </c:pt>
                <c:pt idx="602">
                  <c:v>158.70435262583484</c:v>
                </c:pt>
                <c:pt idx="603">
                  <c:v>162.62496582112803</c:v>
                </c:pt>
                <c:pt idx="604">
                  <c:v>166.57063675800998</c:v>
                </c:pt>
                <c:pt idx="605">
                  <c:v>170.53961704649831</c:v>
                </c:pt>
                <c:pt idx="606">
                  <c:v>174.53015986476595</c:v>
                </c:pt>
                <c:pt idx="607">
                  <c:v>178.54052127331803</c:v>
                </c:pt>
                <c:pt idx="608">
                  <c:v>182.56896152317105</c:v>
                </c:pt>
                <c:pt idx="609">
                  <c:v>186.61374635603383</c:v>
                </c:pt>
                <c:pt idx="610">
                  <c:v>190.67314829446792</c:v>
                </c:pt>
                <c:pt idx="611">
                  <c:v>194.74544791997735</c:v>
                </c:pt>
                <c:pt idx="612">
                  <c:v>198.82893513696109</c:v>
                </c:pt>
                <c:pt idx="613">
                  <c:v>202.92191042044914</c:v>
                </c:pt>
                <c:pt idx="614">
                  <c:v>207.02268604553535</c:v>
                </c:pt>
                <c:pt idx="615">
                  <c:v>211.12958729643412</c:v>
                </c:pt>
                <c:pt idx="616">
                  <c:v>215.24095365308071</c:v>
                </c:pt>
                <c:pt idx="617">
                  <c:v>219.35513995323444</c:v>
                </c:pt>
                <c:pt idx="618">
                  <c:v>223.47051752804978</c:v>
                </c:pt>
                <c:pt idx="619">
                  <c:v>227.58547530913316</c:v>
                </c:pt>
                <c:pt idx="620">
                  <c:v>231.69842090512799</c:v>
                </c:pt>
                <c:pt idx="621">
                  <c:v>235.80778164594162</c:v>
                </c:pt>
                <c:pt idx="622">
                  <c:v>239.91200559276265</c:v>
                </c:pt>
                <c:pt idx="623">
                  <c:v>244.00956251210974</c:v>
                </c:pt>
                <c:pt idx="624">
                  <c:v>248.0989448122082</c:v>
                </c:pt>
                <c:pt idx="625">
                  <c:v>252.17866844007844</c:v>
                </c:pt>
                <c:pt idx="626">
                  <c:v>256.24727373781997</c:v>
                </c:pt>
                <c:pt idx="627">
                  <c:v>260.30332625665545</c:v>
                </c:pt>
                <c:pt idx="628">
                  <c:v>264.34541752741842</c:v>
                </c:pt>
                <c:pt idx="629">
                  <c:v>268.37216578626254</c:v>
                </c:pt>
                <c:pt idx="630">
                  <c:v>272.38221665450538</c:v>
                </c:pt>
                <c:pt idx="631">
                  <c:v>276.3742437716171</c:v>
                </c:pt>
                <c:pt idx="632">
                  <c:v>280.34694938051291</c:v>
                </c:pt>
                <c:pt idx="633">
                  <c:v>284.29906486441774</c:v>
                </c:pt>
                <c:pt idx="634">
                  <c:v>288.22935123471945</c:v>
                </c:pt>
                <c:pt idx="635">
                  <c:v>292.13659956935095</c:v>
                </c:pt>
                <c:pt idx="636">
                  <c:v>296.01963140138383</c:v>
                </c:pt>
                <c:pt idx="637">
                  <c:v>299.87729905765815</c:v>
                </c:pt>
                <c:pt idx="638">
                  <c:v>303.7084859473967</c:v>
                </c:pt>
                <c:pt idx="639">
                  <c:v>307.51210680091356</c:v>
                </c:pt>
                <c:pt idx="640">
                  <c:v>311.28710785863854</c:v>
                </c:pt>
                <c:pt idx="641">
                  <c:v>315.03246701083594</c:v>
                </c:pt>
                <c:pt idx="642">
                  <c:v>318.74719388851315</c:v>
                </c:pt>
                <c:pt idx="643">
                  <c:v>322.43032990615671</c:v>
                </c:pt>
                <c:pt idx="644">
                  <c:v>326.08094825704592</c:v>
                </c:pt>
                <c:pt idx="645">
                  <c:v>329.69815386202913</c:v>
                </c:pt>
                <c:pt idx="646">
                  <c:v>333.28108327275402</c:v>
                </c:pt>
                <c:pt idx="647">
                  <c:v>336.82890453045729</c:v>
                </c:pt>
                <c:pt idx="648">
                  <c:v>340.34081698152414</c:v>
                </c:pt>
                <c:pt idx="649">
                  <c:v>343.81605105112141</c:v>
                </c:pt>
                <c:pt idx="650">
                  <c:v>347.2538679763091</c:v>
                </c:pt>
                <c:pt idx="651">
                  <c:v>350.65355950010138</c:v>
                </c:pt>
                <c:pt idx="652">
                  <c:v>354.01444752804559</c:v>
                </c:pt>
                <c:pt idx="653">
                  <c:v>357.33588374893316</c:v>
                </c:pt>
                <c:pt idx="654">
                  <c:v>360.61724922133732</c:v>
                </c:pt>
                <c:pt idx="655">
                  <c:v>363.85795392770643</c:v>
                </c:pt>
                <c:pt idx="656">
                  <c:v>367.05743629779892</c:v>
                </c:pt>
                <c:pt idx="657">
                  <c:v>370.21516270327612</c:v>
                </c:pt>
                <c:pt idx="658">
                  <c:v>373.33062692529165</c:v>
                </c:pt>
                <c:pt idx="659">
                  <c:v>376.40334959694854</c:v>
                </c:pt>
                <c:pt idx="660">
                  <c:v>379.43287762249651</c:v>
                </c:pt>
                <c:pt idx="661">
                  <c:v>382.41878357514668</c:v>
                </c:pt>
                <c:pt idx="662">
                  <c:v>385.36066507538743</c:v>
                </c:pt>
                <c:pt idx="663">
                  <c:v>388.25814415166502</c:v>
                </c:pt>
                <c:pt idx="664">
                  <c:v>391.11086658527819</c:v>
                </c:pt>
                <c:pt idx="665">
                  <c:v>393.91850124132304</c:v>
                </c:pt>
                <c:pt idx="666">
                  <c:v>396.68073938747665</c:v>
                </c:pt>
                <c:pt idx="667">
                  <c:v>399.39729400239639</c:v>
                </c:pt>
                <c:pt idx="668">
                  <c:v>402.06789907545374</c:v>
                </c:pt>
                <c:pt idx="669">
                  <c:v>404.69230889948602</c:v>
                </c:pt>
                <c:pt idx="670">
                  <c:v>407.27029735820679</c:v>
                </c:pt>
                <c:pt idx="671">
                  <c:v>409.80165720984598</c:v>
                </c:pt>
                <c:pt idx="672">
                  <c:v>412.28619936856177</c:v>
                </c:pt>
                <c:pt idx="673">
                  <c:v>414.72375218508006</c:v>
                </c:pt>
                <c:pt idx="674">
                  <c:v>417.11416072798153</c:v>
                </c:pt>
                <c:pt idx="675">
                  <c:v>419.45728606697793</c:v>
                </c:pt>
                <c:pt idx="676">
                  <c:v>421.7530045594612</c:v>
                </c:pt>
                <c:pt idx="677">
                  <c:v>424.0012071415469</c:v>
                </c:pt>
                <c:pt idx="678">
                  <c:v>426.2017986247609</c:v>
                </c:pt>
                <c:pt idx="679">
                  <c:v>428.35469699945975</c:v>
                </c:pt>
                <c:pt idx="680">
                  <c:v>430.45983274599945</c:v>
                </c:pt>
                <c:pt idx="681">
                  <c:v>432.517148154616</c:v>
                </c:pt>
                <c:pt idx="682">
                  <c:v>434.52659665489711</c:v>
                </c:pt>
                <c:pt idx="683">
                  <c:v>436.4881421556795</c:v>
                </c:pt>
                <c:pt idx="684">
                  <c:v>438.40175839612726</c:v>
                </c:pt>
                <c:pt idx="685">
                  <c:v>440.2674283086954</c:v>
                </c:pt>
                <c:pt idx="686">
                  <c:v>442.08514339461675</c:v>
                </c:pt>
                <c:pt idx="687">
                  <c:v>443.8549031124964</c:v>
                </c:pt>
                <c:pt idx="688">
                  <c:v>445.57671428053703</c:v>
                </c:pt>
                <c:pt idx="689">
                  <c:v>447.25059049286756</c:v>
                </c:pt>
                <c:pt idx="690">
                  <c:v>448.87655155039624</c:v>
                </c:pt>
                <c:pt idx="691">
                  <c:v>450.45462290655445</c:v>
                </c:pt>
                <c:pt idx="692">
                  <c:v>451.98483512825868</c:v>
                </c:pt>
                <c:pt idx="693">
                  <c:v>453.4672233723648</c:v>
                </c:pt>
                <c:pt idx="694">
                  <c:v>454.90182687785426</c:v>
                </c:pt>
                <c:pt idx="695">
                  <c:v>456.28868847394551</c:v>
                </c:pt>
                <c:pt idx="696">
                  <c:v>457.62785410429359</c:v>
                </c:pt>
                <c:pt idx="697">
                  <c:v>458.91937236740137</c:v>
                </c:pt>
                <c:pt idx="698">
                  <c:v>460.16329407333734</c:v>
                </c:pt>
                <c:pt idx="699">
                  <c:v>461.35967181682452</c:v>
                </c:pt>
                <c:pt idx="700">
                  <c:v>462.50855956673803</c:v>
                </c:pt>
                <c:pt idx="701">
                  <c:v>463.61001227202706</c:v>
                </c:pt>
                <c:pt idx="702">
                  <c:v>464.66408548405127</c:v>
                </c:pt>
                <c:pt idx="703">
                  <c:v>465.67083499530759</c:v>
                </c:pt>
                <c:pt idx="704">
                  <c:v>466.63031649450164</c:v>
                </c:pt>
                <c:pt idx="705">
                  <c:v>467.54258523790583</c:v>
                </c:pt>
                <c:pt idx="706">
                  <c:v>468.40769573693399</c:v>
                </c:pt>
                <c:pt idx="707">
                  <c:v>469.22570146184887</c:v>
                </c:pt>
                <c:pt idx="708">
                  <c:v>469.99665456151422</c:v>
                </c:pt>
                <c:pt idx="709">
                  <c:v>470.72060559909448</c:v>
                </c:pt>
                <c:pt idx="710">
                  <c:v>471.39760330359854</c:v>
                </c:pt>
                <c:pt idx="711">
                  <c:v>472.02769433716486</c:v>
                </c:pt>
                <c:pt idx="712">
                  <c:v>472.6109230779806</c:v>
                </c:pt>
                <c:pt idx="713">
                  <c:v>473.14733141872716</c:v>
                </c:pt>
                <c:pt idx="714">
                  <c:v>473.63695858044912</c:v>
                </c:pt>
                <c:pt idx="715">
                  <c:v>474.07984094174139</c:v>
                </c:pt>
                <c:pt idx="716">
                  <c:v>474.47601188315838</c:v>
                </c:pt>
                <c:pt idx="717">
                  <c:v>474.8255016467491</c:v>
                </c:pt>
                <c:pt idx="718">
                  <c:v>475.12833721063026</c:v>
                </c:pt>
                <c:pt idx="719">
                  <c:v>475.3845421785191</c:v>
                </c:pt>
                <c:pt idx="720">
                  <c:v>475.59413668414851</c:v>
                </c:pt>
                <c:pt idx="721">
                  <c:v>475.7571373105024</c:v>
                </c:pt>
                <c:pt idx="722">
                  <c:v>475.87355702381365</c:v>
                </c:pt>
                <c:pt idx="723">
                  <c:v>475.94340512227785</c:v>
                </c:pt>
                <c:pt idx="724">
                  <c:v>475.96668719944711</c:v>
                </c:pt>
              </c:numCache>
            </c:numRef>
          </c:xVal>
          <c:yVal>
            <c:numRef>
              <c:f>'5T_discret'!$G$16:$G$740</c:f>
              <c:numCache>
                <c:formatCode>General</c:formatCode>
                <c:ptCount val="725"/>
                <c:pt idx="0">
                  <c:v>1</c:v>
                </c:pt>
                <c:pt idx="1">
                  <c:v>1</c:v>
                </c:pt>
                <c:pt idx="2">
                  <c:v>1</c:v>
                </c:pt>
                <c:pt idx="3">
                  <c:v>1</c:v>
                </c:pt>
                <c:pt idx="4">
                  <c:v>1</c:v>
                </c:pt>
                <c:pt idx="5">
                  <c:v>1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  <c:pt idx="21">
                  <c:v>1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1</c:v>
                </c:pt>
                <c:pt idx="26">
                  <c:v>1</c:v>
                </c:pt>
                <c:pt idx="27">
                  <c:v>1</c:v>
                </c:pt>
                <c:pt idx="28">
                  <c:v>1</c:v>
                </c:pt>
                <c:pt idx="29">
                  <c:v>1</c:v>
                </c:pt>
                <c:pt idx="30">
                  <c:v>1</c:v>
                </c:pt>
                <c:pt idx="31">
                  <c:v>1</c:v>
                </c:pt>
                <c:pt idx="32">
                  <c:v>1</c:v>
                </c:pt>
                <c:pt idx="33">
                  <c:v>1</c:v>
                </c:pt>
                <c:pt idx="34">
                  <c:v>1</c:v>
                </c:pt>
                <c:pt idx="35">
                  <c:v>1</c:v>
                </c:pt>
                <c:pt idx="36">
                  <c:v>1</c:v>
                </c:pt>
                <c:pt idx="37">
                  <c:v>1</c:v>
                </c:pt>
                <c:pt idx="38">
                  <c:v>1</c:v>
                </c:pt>
                <c:pt idx="39">
                  <c:v>1</c:v>
                </c:pt>
                <c:pt idx="40">
                  <c:v>1</c:v>
                </c:pt>
                <c:pt idx="41">
                  <c:v>1</c:v>
                </c:pt>
                <c:pt idx="42">
                  <c:v>1</c:v>
                </c:pt>
                <c:pt idx="43">
                  <c:v>1</c:v>
                </c:pt>
                <c:pt idx="44">
                  <c:v>1</c:v>
                </c:pt>
                <c:pt idx="45">
                  <c:v>1</c:v>
                </c:pt>
                <c:pt idx="46">
                  <c:v>1</c:v>
                </c:pt>
                <c:pt idx="47">
                  <c:v>1</c:v>
                </c:pt>
                <c:pt idx="48">
                  <c:v>1</c:v>
                </c:pt>
                <c:pt idx="49">
                  <c:v>1</c:v>
                </c:pt>
                <c:pt idx="50">
                  <c:v>1</c:v>
                </c:pt>
                <c:pt idx="51">
                  <c:v>1</c:v>
                </c:pt>
                <c:pt idx="52">
                  <c:v>1</c:v>
                </c:pt>
                <c:pt idx="53">
                  <c:v>1</c:v>
                </c:pt>
                <c:pt idx="54">
                  <c:v>1</c:v>
                </c:pt>
                <c:pt idx="55">
                  <c:v>1</c:v>
                </c:pt>
                <c:pt idx="56">
                  <c:v>1</c:v>
                </c:pt>
                <c:pt idx="57">
                  <c:v>1</c:v>
                </c:pt>
                <c:pt idx="58">
                  <c:v>1</c:v>
                </c:pt>
                <c:pt idx="59">
                  <c:v>1</c:v>
                </c:pt>
                <c:pt idx="60">
                  <c:v>1</c:v>
                </c:pt>
                <c:pt idx="61">
                  <c:v>1</c:v>
                </c:pt>
                <c:pt idx="62">
                  <c:v>1</c:v>
                </c:pt>
                <c:pt idx="63">
                  <c:v>1</c:v>
                </c:pt>
                <c:pt idx="64">
                  <c:v>1</c:v>
                </c:pt>
                <c:pt idx="65">
                  <c:v>1</c:v>
                </c:pt>
                <c:pt idx="66">
                  <c:v>1</c:v>
                </c:pt>
                <c:pt idx="67">
                  <c:v>1</c:v>
                </c:pt>
                <c:pt idx="68">
                  <c:v>1</c:v>
                </c:pt>
                <c:pt idx="69">
                  <c:v>1</c:v>
                </c:pt>
                <c:pt idx="70">
                  <c:v>1</c:v>
                </c:pt>
                <c:pt idx="71">
                  <c:v>1</c:v>
                </c:pt>
                <c:pt idx="72">
                  <c:v>1</c:v>
                </c:pt>
                <c:pt idx="73">
                  <c:v>1</c:v>
                </c:pt>
                <c:pt idx="74">
                  <c:v>1</c:v>
                </c:pt>
                <c:pt idx="75">
                  <c:v>1</c:v>
                </c:pt>
                <c:pt idx="76">
                  <c:v>1</c:v>
                </c:pt>
                <c:pt idx="77">
                  <c:v>1</c:v>
                </c:pt>
                <c:pt idx="78">
                  <c:v>1</c:v>
                </c:pt>
                <c:pt idx="79">
                  <c:v>1</c:v>
                </c:pt>
                <c:pt idx="80">
                  <c:v>1</c:v>
                </c:pt>
                <c:pt idx="81">
                  <c:v>1</c:v>
                </c:pt>
                <c:pt idx="82">
                  <c:v>1</c:v>
                </c:pt>
                <c:pt idx="83">
                  <c:v>1</c:v>
                </c:pt>
                <c:pt idx="84">
                  <c:v>1</c:v>
                </c:pt>
                <c:pt idx="85">
                  <c:v>1</c:v>
                </c:pt>
                <c:pt idx="86">
                  <c:v>1</c:v>
                </c:pt>
                <c:pt idx="87">
                  <c:v>1</c:v>
                </c:pt>
                <c:pt idx="88">
                  <c:v>1</c:v>
                </c:pt>
                <c:pt idx="89">
                  <c:v>1</c:v>
                </c:pt>
                <c:pt idx="90">
                  <c:v>1</c:v>
                </c:pt>
                <c:pt idx="91">
                  <c:v>1</c:v>
                </c:pt>
                <c:pt idx="92">
                  <c:v>1</c:v>
                </c:pt>
                <c:pt idx="93">
                  <c:v>1</c:v>
                </c:pt>
                <c:pt idx="94">
                  <c:v>1</c:v>
                </c:pt>
                <c:pt idx="95">
                  <c:v>1</c:v>
                </c:pt>
                <c:pt idx="96">
                  <c:v>1</c:v>
                </c:pt>
                <c:pt idx="97">
                  <c:v>1</c:v>
                </c:pt>
                <c:pt idx="98">
                  <c:v>1</c:v>
                </c:pt>
                <c:pt idx="99">
                  <c:v>1</c:v>
                </c:pt>
                <c:pt idx="100">
                  <c:v>1</c:v>
                </c:pt>
                <c:pt idx="101">
                  <c:v>1</c:v>
                </c:pt>
                <c:pt idx="102">
                  <c:v>1</c:v>
                </c:pt>
                <c:pt idx="103">
                  <c:v>1</c:v>
                </c:pt>
                <c:pt idx="104">
                  <c:v>1</c:v>
                </c:pt>
                <c:pt idx="105">
                  <c:v>1</c:v>
                </c:pt>
                <c:pt idx="106">
                  <c:v>1</c:v>
                </c:pt>
                <c:pt idx="107">
                  <c:v>1</c:v>
                </c:pt>
                <c:pt idx="108">
                  <c:v>1</c:v>
                </c:pt>
                <c:pt idx="109">
                  <c:v>1</c:v>
                </c:pt>
                <c:pt idx="110">
                  <c:v>1</c:v>
                </c:pt>
                <c:pt idx="111">
                  <c:v>1</c:v>
                </c:pt>
                <c:pt idx="112">
                  <c:v>1</c:v>
                </c:pt>
                <c:pt idx="113">
                  <c:v>1</c:v>
                </c:pt>
                <c:pt idx="114">
                  <c:v>1</c:v>
                </c:pt>
                <c:pt idx="115">
                  <c:v>1</c:v>
                </c:pt>
                <c:pt idx="116">
                  <c:v>1</c:v>
                </c:pt>
                <c:pt idx="117">
                  <c:v>1</c:v>
                </c:pt>
                <c:pt idx="118">
                  <c:v>1</c:v>
                </c:pt>
                <c:pt idx="119">
                  <c:v>1</c:v>
                </c:pt>
                <c:pt idx="120">
                  <c:v>1</c:v>
                </c:pt>
                <c:pt idx="121">
                  <c:v>1</c:v>
                </c:pt>
                <c:pt idx="122">
                  <c:v>1</c:v>
                </c:pt>
                <c:pt idx="123">
                  <c:v>1</c:v>
                </c:pt>
                <c:pt idx="124">
                  <c:v>1</c:v>
                </c:pt>
                <c:pt idx="125">
                  <c:v>1</c:v>
                </c:pt>
                <c:pt idx="126">
                  <c:v>1</c:v>
                </c:pt>
                <c:pt idx="127">
                  <c:v>1</c:v>
                </c:pt>
                <c:pt idx="128">
                  <c:v>1</c:v>
                </c:pt>
                <c:pt idx="129">
                  <c:v>1</c:v>
                </c:pt>
                <c:pt idx="130">
                  <c:v>1</c:v>
                </c:pt>
                <c:pt idx="131">
                  <c:v>1</c:v>
                </c:pt>
                <c:pt idx="132">
                  <c:v>1</c:v>
                </c:pt>
                <c:pt idx="133">
                  <c:v>1</c:v>
                </c:pt>
                <c:pt idx="134">
                  <c:v>1</c:v>
                </c:pt>
                <c:pt idx="135">
                  <c:v>1</c:v>
                </c:pt>
                <c:pt idx="136">
                  <c:v>1</c:v>
                </c:pt>
                <c:pt idx="137">
                  <c:v>1</c:v>
                </c:pt>
                <c:pt idx="138">
                  <c:v>1</c:v>
                </c:pt>
                <c:pt idx="139">
                  <c:v>1</c:v>
                </c:pt>
                <c:pt idx="140">
                  <c:v>1</c:v>
                </c:pt>
                <c:pt idx="141">
                  <c:v>1</c:v>
                </c:pt>
                <c:pt idx="142">
                  <c:v>1</c:v>
                </c:pt>
                <c:pt idx="143">
                  <c:v>1</c:v>
                </c:pt>
                <c:pt idx="144">
                  <c:v>1</c:v>
                </c:pt>
                <c:pt idx="145">
                  <c:v>1</c:v>
                </c:pt>
                <c:pt idx="146">
                  <c:v>1</c:v>
                </c:pt>
                <c:pt idx="147">
                  <c:v>1</c:v>
                </c:pt>
                <c:pt idx="148">
                  <c:v>1</c:v>
                </c:pt>
                <c:pt idx="149">
                  <c:v>1</c:v>
                </c:pt>
                <c:pt idx="150">
                  <c:v>1</c:v>
                </c:pt>
                <c:pt idx="151">
                  <c:v>1</c:v>
                </c:pt>
                <c:pt idx="152">
                  <c:v>1</c:v>
                </c:pt>
                <c:pt idx="153">
                  <c:v>1</c:v>
                </c:pt>
                <c:pt idx="154">
                  <c:v>1</c:v>
                </c:pt>
                <c:pt idx="155">
                  <c:v>1</c:v>
                </c:pt>
                <c:pt idx="156">
                  <c:v>1</c:v>
                </c:pt>
                <c:pt idx="157">
                  <c:v>1</c:v>
                </c:pt>
                <c:pt idx="158">
                  <c:v>1</c:v>
                </c:pt>
                <c:pt idx="159">
                  <c:v>1</c:v>
                </c:pt>
                <c:pt idx="160">
                  <c:v>1</c:v>
                </c:pt>
                <c:pt idx="161">
                  <c:v>1</c:v>
                </c:pt>
                <c:pt idx="162">
                  <c:v>1</c:v>
                </c:pt>
                <c:pt idx="163">
                  <c:v>1</c:v>
                </c:pt>
                <c:pt idx="164">
                  <c:v>1</c:v>
                </c:pt>
                <c:pt idx="165">
                  <c:v>1</c:v>
                </c:pt>
                <c:pt idx="166">
                  <c:v>1</c:v>
                </c:pt>
                <c:pt idx="167">
                  <c:v>1</c:v>
                </c:pt>
                <c:pt idx="168">
                  <c:v>1</c:v>
                </c:pt>
                <c:pt idx="169">
                  <c:v>1</c:v>
                </c:pt>
                <c:pt idx="170">
                  <c:v>1</c:v>
                </c:pt>
                <c:pt idx="171">
                  <c:v>1</c:v>
                </c:pt>
                <c:pt idx="172">
                  <c:v>1</c:v>
                </c:pt>
                <c:pt idx="173">
                  <c:v>1</c:v>
                </c:pt>
                <c:pt idx="174">
                  <c:v>1</c:v>
                </c:pt>
                <c:pt idx="175">
                  <c:v>1</c:v>
                </c:pt>
                <c:pt idx="176">
                  <c:v>1</c:v>
                </c:pt>
                <c:pt idx="177">
                  <c:v>1</c:v>
                </c:pt>
                <c:pt idx="178">
                  <c:v>1</c:v>
                </c:pt>
                <c:pt idx="179">
                  <c:v>1</c:v>
                </c:pt>
                <c:pt idx="180">
                  <c:v>1</c:v>
                </c:pt>
                <c:pt idx="181">
                  <c:v>1</c:v>
                </c:pt>
                <c:pt idx="182" formatCode="_(* #,##0.00_);_(* \(#,##0.00\);_(* &quot;-&quot;??_);_(@_)">
                  <c:v>5.8468739947086696</c:v>
                </c:pt>
                <c:pt idx="183" formatCode="_(* #,##0.00_);_(* \(#,##0.00\);_(* &quot;-&quot;??_);_(@_)">
                  <c:v>5.8454124131823022</c:v>
                </c:pt>
                <c:pt idx="184" formatCode="_(* #,##0.00_);_(* \(#,##0.00\);_(* &quot;-&quot;??_);_(@_)">
                  <c:v>5.8410323143594765</c:v>
                </c:pt>
                <c:pt idx="185" formatCode="_(* #,##0.00_);_(* \(#,##0.00\);_(* &quot;-&quot;??_);_(@_)">
                  <c:v>5.8337476007002023</c:v>
                </c:pt>
                <c:pt idx="186" formatCode="_(* #,##0.00_);_(* \(#,##0.00\);_(* &quot;-&quot;??_);_(@_)">
                  <c:v>5.8235813274158659</c:v>
                </c:pt>
                <c:pt idx="187" formatCode="_(* #,##0.00_);_(* \(#,##0.00\);_(* &quot;-&quot;??_);_(@_)">
                  <c:v>5.8105655307854063</c:v>
                </c:pt>
                <c:pt idx="188" formatCode="_(* #,##0.00_);_(* \(#,##0.00\);_(* &quot;-&quot;??_);_(@_)">
                  <c:v>5.7947409910596823</c:v>
                </c:pt>
                <c:pt idx="189" formatCode="_(* #,##0.00_);_(* \(#,##0.00\);_(* &quot;-&quot;??_);_(@_)">
                  <c:v>5.7761569331322367</c:v>
                </c:pt>
                <c:pt idx="190" formatCode="_(* #,##0.00_);_(* \(#,##0.00\);_(* &quot;-&quot;??_);_(@_)">
                  <c:v>5.7548706689457285</c:v>
                </c:pt>
                <c:pt idx="191" formatCode="_(* #,##0.00_);_(* \(#,##0.00\);_(* &quot;-&quot;??_);_(@_)">
                  <c:v>5.730947186312223</c:v>
                </c:pt>
                <c:pt idx="192" formatCode="_(* #,##0.00_);_(* \(#,##0.00\);_(* &quot;-&quot;??_);_(@_)">
                  <c:v>5.7044586894385629</c:v>
                </c:pt>
                <c:pt idx="193" formatCode="_(* #,##0.00_);_(* \(#,##0.00\);_(* &quot;-&quot;??_);_(@_)">
                  <c:v>5.6754840969550759</c:v>
                </c:pt>
                <c:pt idx="194" formatCode="_(* #,##0.00_);_(* \(#,##0.00\);_(* &quot;-&quot;??_);_(@_)">
                  <c:v>5.6441085036397567</c:v>
                </c:pt>
                <c:pt idx="195" formatCode="_(* #,##0.00_);_(* \(#,##0.00\);_(* &quot;-&quot;??_);_(@_)">
                  <c:v>5.6104226123064365</c:v>
                </c:pt>
                <c:pt idx="196" formatCode="_(* #,##0.00_);_(* \(#,##0.00\);_(* &quot;-&quot;??_);_(@_)">
                  <c:v>5.5745221424835663</c:v>
                </c:pt>
                <c:pt idx="197" formatCode="_(* #,##0.00_);_(* \(#,##0.00\);_(* &quot;-&quot;??_);_(@_)">
                  <c:v>5.5365072225515828</c:v>
                </c:pt>
                <c:pt idx="198" formatCode="_(* #,##0.00_);_(* \(#,##0.00\);_(* &quot;-&quot;??_);_(@_)">
                  <c:v>5.4964817719369767</c:v>
                </c:pt>
                <c:pt idx="199" formatCode="_(* #,##0.00_);_(* \(#,##0.00\);_(* &quot;-&quot;??_);_(@_)">
                  <c:v>5.45455287978643</c:v>
                </c:pt>
                <c:pt idx="200" formatCode="_(* #,##0.00_);_(* \(#,##0.00\);_(* &quot;-&quot;??_);_(@_)">
                  <c:v>5.4108301862750663</c:v>
                </c:pt>
                <c:pt idx="201" formatCode="_(* #,##0.00_);_(* \(#,##0.00\);_(* &quot;-&quot;??_);_(@_)">
                  <c:v>5.3654252723492251</c:v>
                </c:pt>
                <c:pt idx="202" formatCode="_(* #,##0.00_);_(* \(#,##0.00\);_(* &quot;-&quot;??_);_(@_)">
                  <c:v>5.3184510632793476</c:v>
                </c:pt>
                <c:pt idx="203" formatCode="_(* #,##0.00_);_(* \(#,##0.00\);_(* &quot;-&quot;??_);_(@_)">
                  <c:v>5.270021250915069</c:v>
                </c:pt>
                <c:pt idx="204" formatCode="_(* #,##0.00_);_(* \(#,##0.00\);_(* &quot;-&quot;??_);_(@_)">
                  <c:v>5.2202497390065394</c:v>
                </c:pt>
                <c:pt idx="205" formatCode="_(* #,##0.00_);_(* \(#,##0.00\);_(* &quot;-&quot;??_);_(@_)">
                  <c:v>5.1692501153965509</c:v>
                </c:pt>
                <c:pt idx="206" formatCode="_(* #,##0.00_);_(* \(#,##0.00\);_(* &quot;-&quot;??_);_(@_)">
                  <c:v>5.1171351543105548</c:v>
                </c:pt>
                <c:pt idx="207" formatCode="_(* #,##0.00_);_(* \(#,##0.00\);_(* &quot;-&quot;??_);_(@_)">
                  <c:v>5.0640163513884744</c:v>
                </c:pt>
                <c:pt idx="208" formatCode="_(* #,##0.00_);_(* \(#,##0.00\);_(* &quot;-&quot;??_);_(@_)">
                  <c:v>5.0100034935246063</c:v>
                </c:pt>
                <c:pt idx="209" formatCode="_(* #,##0.00_);_(* \(#,##0.00\);_(* &quot;-&quot;??_);_(@_)">
                  <c:v>4.9552042650205115</c:v>
                </c:pt>
                <c:pt idx="210" formatCode="_(* #,##0.00_);_(* \(#,##0.00\);_(* &quot;-&quot;??_);_(@_)">
                  <c:v>4.8997238910188798</c:v>
                </c:pt>
                <c:pt idx="211" formatCode="_(* #,##0.00_);_(* \(#,##0.00\);_(* &quot;-&quot;??_);_(@_)">
                  <c:v>4.8436648186819324</c:v>
                </c:pt>
                <c:pt idx="212" formatCode="_(* #,##0.00_);_(* \(#,##0.00\);_(* &quot;-&quot;??_);_(@_)">
                  <c:v>4.7871264361115395</c:v>
                </c:pt>
                <c:pt idx="213" formatCode="_(* #,##0.00_);_(* \(#,##0.00\);_(* &quot;-&quot;??_);_(@_)">
                  <c:v>4.7302048285845002</c:v>
                </c:pt>
                <c:pt idx="214" formatCode="_(* #,##0.00_);_(* \(#,##0.00\);_(* &quot;-&quot;??_);_(@_)">
                  <c:v>4.6729925712987228</c:v>
                </c:pt>
                <c:pt idx="215" formatCode="_(* #,##0.00_);_(* \(#,##0.00\);_(* &quot;-&quot;??_);_(@_)">
                  <c:v>4.6155785574953754</c:v>
                </c:pt>
                <c:pt idx="216" formatCode="_(* #,##0.00_);_(* \(#,##0.00\);_(* &quot;-&quot;??_);_(@_)">
                  <c:v>4.5580478605401975</c:v>
                </c:pt>
                <c:pt idx="217" formatCode="_(* #,##0.00_);_(* \(#,##0.00\);_(* &quot;-&quot;??_);_(@_)">
                  <c:v>4.5004816283123441</c:v>
                </c:pt>
                <c:pt idx="218" formatCode="_(* #,##0.00_);_(* \(#,##0.00\);_(* &quot;-&quot;??_);_(@_)">
                  <c:v>4.4429570080609375</c:v>
                </c:pt>
                <c:pt idx="219" formatCode="_(* #,##0.00_);_(* \(#,##0.00\);_(* &quot;-&quot;??_);_(@_)">
                  <c:v>4.3855470997453967</c:v>
                </c:pt>
                <c:pt idx="220" formatCode="_(* #,##0.00_);_(* \(#,##0.00\);_(* &quot;-&quot;??_);_(@_)">
                  <c:v>4.3283209357726138</c:v>
                </c:pt>
                <c:pt idx="221" formatCode="_(* #,##0.00_);_(* \(#,##0.00\);_(* &quot;-&quot;??_);_(@_)">
                  <c:v>4.2713434849796794</c:v>
                </c:pt>
                <c:pt idx="222" formatCode="_(* #,##0.00_);_(* \(#,##0.00\);_(* &quot;-&quot;??_);_(@_)">
                  <c:v>4.2146756786806296</c:v>
                </c:pt>
                <c:pt idx="223" formatCode="_(* #,##0.00_);_(* \(#,##0.00\);_(* &quot;-&quot;??_);_(@_)">
                  <c:v>4.1583744565966887</c:v>
                </c:pt>
                <c:pt idx="224" formatCode="_(* #,##0.00_);_(* \(#,##0.00\);_(* &quot;-&quot;??_);_(@_)">
                  <c:v>4.1024928305174697</c:v>
                </c:pt>
                <c:pt idx="225" formatCode="_(* #,##0.00_);_(* \(#,##0.00\);_(* &quot;-&quot;??_);_(@_)">
                  <c:v>4.0470799635917842</c:v>
                </c:pt>
                <c:pt idx="226" formatCode="_(* #,##0.00_);_(* \(#,##0.00\);_(* &quot;-&quot;??_);_(@_)">
                  <c:v>3.9921812632176437</c:v>
                </c:pt>
                <c:pt idx="227" formatCode="_(* #,##0.00_);_(* \(#,##0.00\);_(* &quot;-&quot;??_);_(@_)">
                  <c:v>3.9378384855877981</c:v>
                </c:pt>
                <c:pt idx="228" formatCode="_(* #,##0.00_);_(* \(#,##0.00\);_(* &quot;-&quot;??_);_(@_)">
                  <c:v>3.8840898500468195</c:v>
                </c:pt>
                <c:pt idx="229" formatCode="_(* #,##0.00_);_(* \(#,##0.00\);_(* &quot;-&quot;??_);_(@_)">
                  <c:v>3.8309701615247387</c:v>
                </c:pt>
                <c:pt idx="230" formatCode="_(* #,##0.00_);_(* \(#,##0.00\);_(* &quot;-&quot;??_);_(@_)">
                  <c:v>3.7785109394283518</c:v>
                </c:pt>
                <c:pt idx="231" formatCode="_(* #,##0.00_);_(* \(#,##0.00\);_(* &quot;-&quot;??_);_(@_)">
                  <c:v>3.7267405514912828</c:v>
                </c:pt>
                <c:pt idx="232" formatCode="_(* #,##0.00_);_(* \(#,##0.00\);_(* &quot;-&quot;??_);_(@_)">
                  <c:v>3.6756843512062836</c:v>
                </c:pt>
                <c:pt idx="233" formatCode="_(* #,##0.00_);_(* \(#,##0.00\);_(* &quot;-&quot;??_);_(@_)">
                  <c:v>3.6253648175853925</c:v>
                </c:pt>
                <c:pt idx="234" formatCode="_(* #,##0.00_);_(* \(#,##0.00\);_(* &quot;-&quot;??_);_(@_)">
                  <c:v>3.5758016961143784</c:v>
                </c:pt>
                <c:pt idx="235" formatCode="_(* #,##0.00_);_(* \(#,##0.00\);_(* &quot;-&quot;??_);_(@_)">
                  <c:v>3.5270121398855974</c:v>
                </c:pt>
                <c:pt idx="236" formatCode="_(* #,##0.00_);_(* \(#,##0.00\);_(* &quot;-&quot;??_);_(@_)">
                  <c:v>3.479010850007092</c:v>
                </c:pt>
                <c:pt idx="237" formatCode="_(* #,##0.00_);_(* \(#,##0.00\);_(* &quot;-&quot;??_);_(@_)">
                  <c:v>3.4318102144944533</c:v>
                </c:pt>
                <c:pt idx="238" formatCode="_(* #,##0.00_);_(* \(#,##0.00\);_(* &quot;-&quot;??_);_(@_)">
                  <c:v>3.3854204449549332</c:v>
                </c:pt>
                <c:pt idx="239" formatCode="_(* #,##0.00_);_(* \(#,##0.00\);_(* &quot;-&quot;??_);_(@_)">
                  <c:v>3.3398497104702347</c:v>
                </c:pt>
                <c:pt idx="240" formatCode="_(* #,##0.00_);_(* \(#,##0.00\);_(* &quot;-&quot;??_);_(@_)">
                  <c:v>3.2951042681746796</c:v>
                </c:pt>
                <c:pt idx="241" formatCode="_(* #,##0.00_);_(* \(#,##0.00\);_(* &quot;-&quot;??_);_(@_)">
                  <c:v>3.2511885901092041</c:v>
                </c:pt>
                <c:pt idx="242" formatCode="_(* #,##0.00_);_(* \(#,##0.00\);_(* &quot;-&quot;??_);_(@_)">
                  <c:v>3.208105486008539</c:v>
                </c:pt>
                <c:pt idx="243" formatCode="_(* #,##0.00_);_(* \(#,##0.00\);_(* &quot;-&quot;??_);_(@_)">
                  <c:v>3.1658562217492374</c:v>
                </c:pt>
                <c:pt idx="244" formatCode="_(* #,##0.00_);_(* \(#,##0.00\);_(* &quot;-&quot;??_);_(@_)">
                  <c:v>3.124440633249892</c:v>
                </c:pt>
                <c:pt idx="245" formatCode="_(* #,##0.00_);_(* \(#,##0.00\);_(* &quot;-&quot;??_);_(@_)">
                  <c:v>3.0838572356723155</c:v>
                </c:pt>
                <c:pt idx="246" formatCode="_(* #,##0.00_);_(* \(#,##0.00\);_(* &quot;-&quot;??_);_(@_)">
                  <c:v>3.0441033278236564</c:v>
                </c:pt>
                <c:pt idx="247" formatCode="_(* #,##0.00_);_(* \(#,##0.00\);_(* &quot;-&quot;??_);_(@_)">
                  <c:v>3.005175091705008</c:v>
                </c:pt>
                <c:pt idx="248" formatCode="_(* #,##0.00_);_(* \(#,##0.00\);_(* &quot;-&quot;??_);_(@_)">
                  <c:v>2.9670676871920807</c:v>
                </c:pt>
                <c:pt idx="249" formatCode="_(* #,##0.00_);_(* \(#,##0.00\);_(* &quot;-&quot;??_);_(@_)">
                  <c:v>2.9297753418684391</c:v>
                </c:pt>
                <c:pt idx="250" formatCode="_(* #,##0.00_);_(* \(#,##0.00\);_(* &quot;-&quot;??_);_(@_)">
                  <c:v>2.893291436062039</c:v>
                </c:pt>
                <c:pt idx="251" formatCode="_(* #,##0.00_);_(* \(#,##0.00\);_(* &quot;-&quot;??_);_(@_)">
                  <c:v>2.8576085831615998</c:v>
                </c:pt>
                <c:pt idx="252" formatCode="_(* #,##0.00_);_(* \(#,##0.00\);_(* &quot;-&quot;??_);_(@_)">
                  <c:v>2.8227187053111757</c:v>
                </c:pt>
                <c:pt idx="253" formatCode="_(* #,##0.00_);_(* \(#,##0.00\);_(* &quot;-&quot;??_);_(@_)">
                  <c:v>2.7886131045994613</c:v>
                </c:pt>
                <c:pt idx="254" formatCode="_(* #,##0.00_);_(* \(#,##0.00\);_(* &quot;-&quot;??_);_(@_)">
                  <c:v>2.7552825298751702</c:v>
                </c:pt>
                <c:pt idx="255" formatCode="_(* #,##0.00_);_(* \(#,##0.00\);_(* &quot;-&quot;??_);_(@_)">
                  <c:v>2.7227172393317209</c:v>
                </c:pt>
                <c:pt idx="256" formatCode="_(* #,##0.00_);_(* \(#,##0.00\);_(* &quot;-&quot;??_);_(@_)">
                  <c:v>2.6909070590136497</c:v>
                </c:pt>
                <c:pt idx="257" formatCode="_(* #,##0.00_);_(* \(#,##0.00\);_(* &quot;-&quot;??_);_(@_)">
                  <c:v>2.6598414374039567</c:v>
                </c:pt>
                <c:pt idx="258" formatCode="_(* #,##0.00_);_(* \(#,##0.00\);_(* &quot;-&quot;??_);_(@_)">
                  <c:v>2.6295094962563663</c:v>
                </c:pt>
                <c:pt idx="259" formatCode="_(* #,##0.00_);_(* \(#,##0.00\);_(* &quot;-&quot;??_);_(@_)">
                  <c:v>2.5999000778392918</c:v>
                </c:pt>
                <c:pt idx="260" formatCode="_(* #,##0.00_);_(* \(#,##0.00\);_(* &quot;-&quot;??_);_(@_)">
                  <c:v>2.5710017887596481</c:v>
                </c:pt>
                <c:pt idx="261" formatCode="_(* #,##0.00_);_(* \(#,##0.00\);_(* &quot;-&quot;??_);_(@_)">
                  <c:v>2.5428030405344417</c:v>
                </c:pt>
                <c:pt idx="262" formatCode="_(* #,##0.00_);_(* \(#,##0.00\);_(* &quot;-&quot;??_);_(@_)">
                  <c:v>2.515292087076892</c:v>
                </c:pt>
                <c:pt idx="263" formatCode="_(* #,##0.00_);_(* \(#,##0.00\);_(* &quot;-&quot;??_);_(@_)">
                  <c:v>2.4884570592614241</c:v>
                </c:pt>
                <c:pt idx="264" formatCode="_(* #,##0.00_);_(* \(#,##0.00\);_(* &quot;-&quot;??_);_(@_)">
                  <c:v>2.4622859967287902</c:v>
                </c:pt>
                <c:pt idx="265" formatCode="_(* #,##0.00_);_(* \(#,##0.00\);_(* &quot;-&quot;??_);_(@_)">
                  <c:v>2.4367668770887065</c:v>
                </c:pt>
                <c:pt idx="266" formatCode="_(* #,##0.00_);_(* \(#,##0.00\);_(* &quot;-&quot;??_);_(@_)">
                  <c:v>2.4118876426730034</c:v>
                </c:pt>
                <c:pt idx="267" formatCode="_(* #,##0.00_);_(* \(#,##0.00\);_(* &quot;-&quot;??_);_(@_)">
                  <c:v>2.3876362249873884</c:v>
                </c:pt>
                <c:pt idx="268" formatCode="_(* #,##0.00_);_(* \(#,##0.00\);_(* &quot;-&quot;??_);_(@_)">
                  <c:v>2.3640005670047635</c:v>
                </c:pt>
                <c:pt idx="269" formatCode="_(* #,##0.00_);_(* \(#,##0.00\);_(* &quot;-&quot;??_);_(@_)">
                  <c:v>2.3409686434375496</c:v>
                </c:pt>
                <c:pt idx="270" formatCode="_(* #,##0.00_);_(* \(#,##0.00\);_(* &quot;-&quot;??_);_(@_)">
                  <c:v>2.3185284791208285</c:v>
                </c:pt>
                <c:pt idx="271" formatCode="_(* #,##0.00_);_(* \(#,##0.00\);_(* &quot;-&quot;??_);_(@_)">
                  <c:v>2.2966681656323957</c:v>
                </c:pt>
                <c:pt idx="272" formatCode="_(* #,##0.00_);_(* \(#,##0.00\);_(* &quot;-&quot;??_);_(@_)">
                  <c:v>2.2753758762699934</c:v>
                </c:pt>
                <c:pt idx="273" formatCode="_(* #,##0.00_);_(* \(#,##0.00\);_(* &quot;-&quot;??_);_(@_)">
                  <c:v>2.2546398795002083</c:v>
                </c:pt>
                <c:pt idx="274" formatCode="_(* #,##0.00_);_(* \(#,##0.00\);_(* &quot;-&quot;??_);_(@_)">
                  <c:v>2.2344485509877967</c:v>
                </c:pt>
                <c:pt idx="275" formatCode="_(* #,##0.00_);_(* \(#,##0.00\);_(* &quot;-&quot;??_);_(@_)">
                  <c:v>2.214790384308488</c:v>
                </c:pt>
                <c:pt idx="276" formatCode="_(* #,##0.00_);_(* \(#,##0.00\);_(* &quot;-&quot;??_);_(@_)">
                  <c:v>2.1956540004428069</c:v>
                </c:pt>
                <c:pt idx="277" formatCode="_(* #,##0.00_);_(* \(#,##0.00\);_(* &quot;-&quot;??_);_(@_)">
                  <c:v>2.1770281561430154</c:v>
                </c:pt>
                <c:pt idx="278" formatCode="_(* #,##0.00_);_(* \(#,##0.00\);_(* &quot;-&quot;??_);_(@_)">
                  <c:v>2.1589017512599868</c:v>
                </c:pt>
                <c:pt idx="279" formatCode="_(* #,##0.00_);_(* \(#,##0.00\);_(* &quot;-&quot;??_);_(@_)">
                  <c:v>2.1412638351117947</c:v>
                </c:pt>
                <c:pt idx="280" formatCode="_(* #,##0.00_);_(* \(#,##0.00\);_(* &quot;-&quot;??_);_(@_)">
                  <c:v>2.1241036119708085</c:v>
                </c:pt>
                <c:pt idx="281" formatCode="_(* #,##0.00_);_(* \(#,##0.00\);_(* &quot;-&quot;??_);_(@_)">
                  <c:v>2.1074104457414435</c:v>
                </c:pt>
                <c:pt idx="282" formatCode="_(* #,##0.00_);_(* \(#,##0.00\);_(* &quot;-&quot;??_);_(@_)">
                  <c:v>2.091173863896115</c:v>
                </c:pt>
                <c:pt idx="283" formatCode="_(* #,##0.00_);_(* \(#,##0.00\);_(* &quot;-&quot;??_);_(@_)">
                  <c:v>2.0753835607326825</c:v>
                </c:pt>
                <c:pt idx="284" formatCode="_(* #,##0.00_);_(* \(#,##0.00\);_(* &quot;-&quot;??_);_(@_)">
                  <c:v>2.0600294000125032</c:v>
                </c:pt>
                <c:pt idx="285" formatCode="_(* #,##0.00_);_(* \(#,##0.00\);_(* &quot;-&quot;??_);_(@_)">
                  <c:v>2.0451014170343109</c:v>
                </c:pt>
                <c:pt idx="286" formatCode="_(* #,##0.00_);_(* \(#,##0.00\);_(* &quot;-&quot;??_);_(@_)">
                  <c:v>2.030589820195404</c:v>
                </c:pt>
                <c:pt idx="287" formatCode="_(* #,##0.00_);_(* \(#,##0.00\);_(* &quot;-&quot;??_);_(@_)">
                  <c:v>2.016484992088087</c:v>
                </c:pt>
                <c:pt idx="288" formatCode="_(* #,##0.00_);_(* \(#,##0.00\);_(* &quot;-&quot;??_);_(@_)">
                  <c:v>2.0027774901759727</c:v>
                </c:pt>
                <c:pt idx="289" formatCode="_(* #,##0.00_);_(* \(#,##0.00\);_(* &quot;-&quot;??_);_(@_)">
                  <c:v>1.9894580470916143</c:v>
                </c:pt>
                <c:pt idx="290" formatCode="_(* #,##0.00_);_(* \(#,##0.00\);_(* &quot;-&quot;??_);_(@_)">
                  <c:v>1.9765175705939149</c:v>
                </c:pt>
                <c:pt idx="291" formatCode="_(* #,##0.00_);_(* \(#,##0.00\);_(* &quot;-&quot;??_);_(@_)">
                  <c:v>1.9639471432210092</c:v>
                </c:pt>
                <c:pt idx="292" formatCode="_(* #,##0.00_);_(* \(#,##0.00\);_(* &quot;-&quot;??_);_(@_)">
                  <c:v>1.951738021671636</c:v>
                </c:pt>
                <c:pt idx="293" formatCode="_(* #,##0.00_);_(* \(#,##0.00\);_(* &quot;-&quot;??_);_(@_)">
                  <c:v>1.9398816359455755</c:v>
                </c:pt>
                <c:pt idx="294" formatCode="_(* #,##0.00_);_(* \(#,##0.00\);_(* &quot;-&quot;??_);_(@_)">
                  <c:v>1.9283695882713703</c:v>
                </c:pt>
                <c:pt idx="295" formatCode="_(* #,##0.00_);_(* \(#,##0.00\);_(* &quot;-&quot;??_);_(@_)">
                  <c:v>1.9171936518473953</c:v>
                </c:pt>
                <c:pt idx="296" formatCode="_(* #,##0.00_);_(* \(#,##0.00\);_(* &quot;-&quot;??_);_(@_)">
                  <c:v>1.9063457694202977</c:v>
                </c:pt>
                <c:pt idx="297" formatCode="_(* #,##0.00_);_(* \(#,##0.00\);_(* &quot;-&quot;??_);_(@_)">
                  <c:v>1.8958180517229113</c:v>
                </c:pt>
                <c:pt idx="298" formatCode="_(* #,##0.00_);_(* \(#,##0.00\);_(* &quot;-&quot;??_);_(@_)">
                  <c:v>1.8856027757919813</c:v>
                </c:pt>
                <c:pt idx="299" formatCode="_(* #,##0.00_);_(* \(#,##0.00\);_(* &quot;-&quot;??_);_(@_)">
                  <c:v>1.8756923831843588</c:v>
                </c:pt>
                <c:pt idx="300" formatCode="_(* #,##0.00_);_(* \(#,##0.00\);_(* &quot;-&quot;??_);_(@_)">
                  <c:v>1.8660794781087853</c:v>
                </c:pt>
                <c:pt idx="301" formatCode="_(* #,##0.00_);_(* \(#,##0.00\);_(* &quot;-&quot;??_);_(@_)">
                  <c:v>1.8567568254889271</c:v>
                </c:pt>
                <c:pt idx="302" formatCode="_(* #,##0.00_);_(* \(#,##0.00\);_(* &quot;-&quot;??_);_(@_)">
                  <c:v>1.8477173489719878</c:v>
                </c:pt>
                <c:pt idx="303" formatCode="_(* #,##0.00_);_(* \(#,##0.00\);_(* &quot;-&quot;??_);_(@_)">
                  <c:v>1.8389541288959468</c:v>
                </c:pt>
                <c:pt idx="304" formatCode="_(* #,##0.00_);_(* \(#,##0.00\);_(* &quot;-&quot;??_);_(@_)">
                  <c:v>1.8304604002273344</c:v>
                </c:pt>
                <c:pt idx="305" formatCode="_(* #,##0.00_);_(* \(#,##0.00\);_(* &quot;-&quot;??_);_(@_)">
                  <c:v>1.8222295504803365</c:v>
                </c:pt>
                <c:pt idx="306" formatCode="_(* #,##0.00_);_(* \(#,##0.00\);_(* &quot;-&quot;??_);_(@_)">
                  <c:v>1.8142551176270412</c:v>
                </c:pt>
                <c:pt idx="307" formatCode="_(* #,##0.00_);_(* \(#,##0.00\);_(* &quot;-&quot;??_);_(@_)">
                  <c:v>1.8065307880076782</c:v>
                </c:pt>
                <c:pt idx="308" formatCode="_(* #,##0.00_);_(* \(#,##0.00\);_(* &quot;-&quot;??_);_(@_)">
                  <c:v>1.7990503942488385</c:v>
                </c:pt>
                <c:pt idx="309" formatCode="_(* #,##0.00_);_(* \(#,##0.00\);_(* &quot;-&quot;??_);_(@_)">
                  <c:v>1.7918079131968667</c:v>
                </c:pt>
                <c:pt idx="310" formatCode="_(* #,##0.00_);_(* \(#,##0.00\);_(* &quot;-&quot;??_);_(@_)">
                  <c:v>1.7847974638728334</c:v>
                </c:pt>
                <c:pt idx="311" formatCode="_(* #,##0.00_);_(* \(#,##0.00\);_(* &quot;-&quot;??_);_(@_)">
                  <c:v>1.7780133054548335</c:v>
                </c:pt>
                <c:pt idx="312" formatCode="_(* #,##0.00_);_(* \(#,##0.00\);_(* &quot;-&quot;??_);_(@_)">
                  <c:v>1.7714498352927017</c:v>
                </c:pt>
                <c:pt idx="313" formatCode="_(* #,##0.00_);_(* \(#,##0.00\);_(* &quot;-&quot;??_);_(@_)">
                  <c:v>1.7651015869596114</c:v>
                </c:pt>
                <c:pt idx="314" formatCode="_(* #,##0.00_);_(* \(#,##0.00\);_(* &quot;-&quot;??_);_(@_)">
                  <c:v>1.7589632283445078</c:v>
                </c:pt>
                <c:pt idx="315" formatCode="_(* #,##0.00_);_(* \(#,##0.00\);_(* &quot;-&quot;??_);_(@_)">
                  <c:v>1.7530295597887831</c:v>
                </c:pt>
                <c:pt idx="316" formatCode="_(* #,##0.00_);_(* \(#,##0.00\);_(* &quot;-&quot;??_);_(@_)">
                  <c:v>1.7472955122701432</c:v>
                </c:pt>
                <c:pt idx="317" formatCode="_(* #,##0.00_);_(* \(#,##0.00\);_(* &quot;-&quot;??_);_(@_)">
                  <c:v>1.7417561456361521</c:v>
                </c:pt>
                <c:pt idx="318" formatCode="_(* #,##0.00_);_(* \(#,##0.00\);_(* &quot;-&quot;??_);_(@_)">
                  <c:v>1.7364066468895656</c:v>
                </c:pt>
                <c:pt idx="319" formatCode="_(* #,##0.00_);_(* \(#,##0.00\);_(* &quot;-&quot;??_);_(@_)">
                  <c:v>1.7312423285271568</c:v>
                </c:pt>
                <c:pt idx="320" formatCode="_(* #,##0.00_);_(* \(#,##0.00\);_(* &quot;-&quot;??_);_(@_)">
                  <c:v>1.7262586269334088</c:v>
                </c:pt>
                <c:pt idx="321" formatCode="_(* #,##0.00_);_(* \(#,##0.00\);_(* &quot;-&quot;??_);_(@_)">
                  <c:v>1.7214511008301154</c:v>
                </c:pt>
                <c:pt idx="322" formatCode="_(* #,##0.00_);_(* \(#,##0.00\);_(* &quot;-&quot;??_);_(@_)">
                  <c:v>1.7168154297826508</c:v>
                </c:pt>
                <c:pt idx="323" formatCode="_(* #,##0.00_);_(* \(#,##0.00\);_(* &quot;-&quot;??_);_(@_)">
                  <c:v>1.7123474127633649</c:v>
                </c:pt>
                <c:pt idx="324" formatCode="_(* #,##0.00_);_(* \(#,##0.00\);_(* &quot;-&quot;??_);_(@_)">
                  <c:v>1.708042966772362</c:v>
                </c:pt>
                <c:pt idx="325" formatCode="_(* #,##0.00_);_(* \(#,##0.00\);_(* &quot;-&quot;??_);_(@_)">
                  <c:v>1.7038981255156298</c:v>
                </c:pt>
                <c:pt idx="326" formatCode="_(* #,##0.00_);_(* \(#,##0.00\);_(* &quot;-&quot;??_);_(@_)">
                  <c:v>1.6999090381403135</c:v>
                </c:pt>
                <c:pt idx="327" formatCode="_(* #,##0.00_);_(* \(#,##0.00\);_(* &quot;-&quot;??_);_(@_)">
                  <c:v>1.6960719680267371</c:v>
                </c:pt>
                <c:pt idx="328" formatCode="_(* #,##0.00_);_(* \(#,##0.00\);_(* &quot;-&quot;??_);_(@_)">
                  <c:v>1.6923832916365729</c:v>
                </c:pt>
                <c:pt idx="329" formatCode="_(* #,##0.00_);_(* \(#,##0.00\);_(* &quot;-&quot;??_);_(@_)">
                  <c:v>1.6888394974164276</c:v>
                </c:pt>
                <c:pt idx="330" formatCode="_(* #,##0.00_);_(* \(#,##0.00\);_(* &quot;-&quot;??_);_(@_)">
                  <c:v>1.6854371847559473</c:v>
                </c:pt>
                <c:pt idx="331" formatCode="_(* #,##0.00_);_(* \(#,##0.00\);_(* &quot;-&quot;??_);_(@_)">
                  <c:v>1.6821730629994356</c:v>
                </c:pt>
                <c:pt idx="332" formatCode="_(* #,##0.00_);_(* \(#,##0.00\);_(* &quot;-&quot;??_);_(@_)">
                  <c:v>1.679043950509844</c:v>
                </c:pt>
                <c:pt idx="333" formatCode="_(* #,##0.00_);_(* \(#,##0.00\);_(* &quot;-&quot;??_);_(@_)">
                  <c:v>1.6760467737838998</c:v>
                </c:pt>
                <c:pt idx="334" formatCode="_(* #,##0.00_);_(* \(#,##0.00\);_(* &quot;-&quot;??_);_(@_)">
                  <c:v>1.6731785666170522</c:v>
                </c:pt>
                <c:pt idx="335" formatCode="_(* #,##0.00_);_(* \(#,##0.00\);_(* &quot;-&quot;??_);_(@_)">
                  <c:v>1.6704364693168272</c:v>
                </c:pt>
                <c:pt idx="336" formatCode="_(* #,##0.00_);_(* \(#,##0.00\);_(* &quot;-&quot;??_);_(@_)">
                  <c:v>1.6678177279631237</c:v>
                </c:pt>
                <c:pt idx="337" formatCode="_(* #,##0.00_);_(* \(#,##0.00\);_(* &quot;-&quot;??_);_(@_)">
                  <c:v>1.6653196937139292</c:v>
                </c:pt>
                <c:pt idx="338" formatCode="_(* #,##0.00_);_(* \(#,##0.00\);_(* &quot;-&quot;??_);_(@_)">
                  <c:v>1.6629398221548752</c:v>
                </c:pt>
                <c:pt idx="339" formatCode="_(* #,##0.00_);_(* \(#,##0.00\);_(* &quot;-&quot;??_);_(@_)">
                  <c:v>1.6606756726910443</c:v>
                </c:pt>
                <c:pt idx="340" formatCode="_(* #,##0.00_);_(* \(#,##0.00\);_(* &quot;-&quot;??_);_(@_)">
                  <c:v>1.6585249079793816</c:v>
                </c:pt>
                <c:pt idx="341" formatCode="_(* #,##0.00_);_(* \(#,##0.00\);_(* &quot;-&quot;??_);_(@_)">
                  <c:v>1.6564852934000844</c:v>
                </c:pt>
                <c:pt idx="342" formatCode="_(* #,##0.00_);_(* \(#,##0.00\);_(* &quot;-&quot;??_);_(@_)">
                  <c:v>1.6545546965653026</c:v>
                </c:pt>
                <c:pt idx="343" formatCode="_(* #,##0.00_);_(* \(#,##0.00\);_(* &quot;-&quot;??_);_(@_)">
                  <c:v>1.652731086863513</c:v>
                </c:pt>
                <c:pt idx="344" formatCode="_(* #,##0.00_);_(* \(#,##0.00\);_(* &quot;-&quot;??_);_(@_)">
                  <c:v>1.6510125350379321</c:v>
                </c:pt>
                <c:pt idx="345" formatCode="_(* #,##0.00_);_(* \(#,##0.00\);_(* &quot;-&quot;??_);_(@_)">
                  <c:v>1.6493972127973371</c:v>
                </c:pt>
                <c:pt idx="346" formatCode="_(* #,##0.00_);_(* \(#,##0.00\);_(* &quot;-&quot;??_);_(@_)">
                  <c:v>1.6478833924577225</c:v>
                </c:pt>
                <c:pt idx="347" formatCode="_(* #,##0.00_);_(* \(#,##0.00\);_(* &quot;-&quot;??_);_(@_)">
                  <c:v>1.6464694466132179</c:v>
                </c:pt>
                <c:pt idx="348" formatCode="_(* #,##0.00_);_(* \(#,##0.00\);_(* &quot;-&quot;??_);_(@_)">
                  <c:v>1.6451538478347674</c:v>
                </c:pt>
                <c:pt idx="349" formatCode="_(* #,##0.00_);_(* \(#,##0.00\);_(* &quot;-&quot;??_);_(@_)">
                  <c:v>1.6439351683950976</c:v>
                </c:pt>
                <c:pt idx="350" formatCode="_(* #,##0.00_);_(* \(#,##0.00\);_(* &quot;-&quot;??_);_(@_)">
                  <c:v>1.6428120800185604</c:v>
                </c:pt>
                <c:pt idx="351" formatCode="_(* #,##0.00_);_(* \(#,##0.00\);_(* &quot;-&quot;??_);_(@_)">
                  <c:v>1.6417833536545074</c:v>
                </c:pt>
                <c:pt idx="352" formatCode="_(* #,##0.00_);_(* \(#,##0.00\);_(* &quot;-&quot;??_);_(@_)">
                  <c:v>1.6408478592729077</c:v>
                </c:pt>
                <c:pt idx="353" formatCode="_(* #,##0.00_);_(* \(#,##0.00\);_(* &quot;-&quot;??_);_(@_)">
                  <c:v>1.6400045656810014</c:v>
                </c:pt>
                <c:pt idx="354" formatCode="_(* #,##0.00_);_(* \(#,##0.00\);_(* &quot;-&quot;??_);_(@_)">
                  <c:v>1.6392525403598526</c:v>
                </c:pt>
                <c:pt idx="355" formatCode="_(* #,##0.00_);_(* \(#,##0.00\);_(* &quot;-&quot;??_);_(@_)">
                  <c:v>1.6385909493197508</c:v>
                </c:pt>
                <c:pt idx="356" formatCode="_(* #,##0.00_);_(* \(#,##0.00\);_(* &quot;-&quot;??_);_(@_)">
                  <c:v>1.6380190569735065</c:v>
                </c:pt>
                <c:pt idx="357" formatCode="_(* #,##0.00_);_(* \(#,##0.00\);_(* &quot;-&quot;??_);_(@_)">
                  <c:v>1.6375362260267441</c:v>
                </c:pt>
                <c:pt idx="358" formatCode="_(* #,##0.00_);_(* \(#,##0.00\);_(* &quot;-&quot;??_);_(@_)">
                  <c:v>1.6371419173844444</c:v>
                </c:pt>
                <c:pt idx="359" formatCode="_(* #,##0.00_);_(* \(#,##0.00\);_(* &quot;-&quot;??_);_(@_)">
                  <c:v>1.6368356900730223</c:v>
                </c:pt>
                <c:pt idx="360" formatCode="_(* #,##0.00_);_(* \(#,##0.00\);_(* &quot;-&quot;??_);_(@_)">
                  <c:v>1.6366172011773821</c:v>
                </c:pt>
                <c:pt idx="361" formatCode="_(* #,##0.00_);_(* \(#,##0.00\);_(* &quot;-&quot;??_);_(@_)">
                  <c:v>1.636486205792461</c:v>
                </c:pt>
                <c:pt idx="362" formatCode="_(* #,##0.00_);_(* \(#,##0.00\);_(* &quot;-&quot;??_);_(@_)">
                  <c:v>1.636442556988883</c:v>
                </c:pt>
                <c:pt idx="363">
                  <c:v>1</c:v>
                </c:pt>
                <c:pt idx="364">
                  <c:v>1</c:v>
                </c:pt>
                <c:pt idx="365">
                  <c:v>1</c:v>
                </c:pt>
                <c:pt idx="366">
                  <c:v>1</c:v>
                </c:pt>
                <c:pt idx="367">
                  <c:v>1</c:v>
                </c:pt>
                <c:pt idx="368">
                  <c:v>1</c:v>
                </c:pt>
                <c:pt idx="369">
                  <c:v>1</c:v>
                </c:pt>
                <c:pt idx="370">
                  <c:v>1</c:v>
                </c:pt>
                <c:pt idx="371">
                  <c:v>1</c:v>
                </c:pt>
                <c:pt idx="372">
                  <c:v>1</c:v>
                </c:pt>
                <c:pt idx="373">
                  <c:v>1</c:v>
                </c:pt>
                <c:pt idx="374">
                  <c:v>1</c:v>
                </c:pt>
                <c:pt idx="375">
                  <c:v>1</c:v>
                </c:pt>
                <c:pt idx="376">
                  <c:v>1</c:v>
                </c:pt>
                <c:pt idx="377">
                  <c:v>1</c:v>
                </c:pt>
                <c:pt idx="378">
                  <c:v>1</c:v>
                </c:pt>
                <c:pt idx="379">
                  <c:v>1</c:v>
                </c:pt>
                <c:pt idx="380">
                  <c:v>1</c:v>
                </c:pt>
                <c:pt idx="381">
                  <c:v>1</c:v>
                </c:pt>
                <c:pt idx="382">
                  <c:v>1</c:v>
                </c:pt>
                <c:pt idx="383">
                  <c:v>1</c:v>
                </c:pt>
                <c:pt idx="384">
                  <c:v>1</c:v>
                </c:pt>
                <c:pt idx="385">
                  <c:v>1</c:v>
                </c:pt>
                <c:pt idx="386">
                  <c:v>1</c:v>
                </c:pt>
                <c:pt idx="387">
                  <c:v>1</c:v>
                </c:pt>
                <c:pt idx="388">
                  <c:v>1</c:v>
                </c:pt>
                <c:pt idx="389">
                  <c:v>1</c:v>
                </c:pt>
                <c:pt idx="390">
                  <c:v>1</c:v>
                </c:pt>
                <c:pt idx="391">
                  <c:v>1</c:v>
                </c:pt>
                <c:pt idx="392">
                  <c:v>1</c:v>
                </c:pt>
                <c:pt idx="393">
                  <c:v>1</c:v>
                </c:pt>
                <c:pt idx="394">
                  <c:v>1</c:v>
                </c:pt>
                <c:pt idx="395">
                  <c:v>1</c:v>
                </c:pt>
                <c:pt idx="396">
                  <c:v>1</c:v>
                </c:pt>
                <c:pt idx="397">
                  <c:v>1</c:v>
                </c:pt>
                <c:pt idx="398">
                  <c:v>1</c:v>
                </c:pt>
                <c:pt idx="399">
                  <c:v>1</c:v>
                </c:pt>
                <c:pt idx="400">
                  <c:v>1</c:v>
                </c:pt>
                <c:pt idx="401">
                  <c:v>1</c:v>
                </c:pt>
                <c:pt idx="402">
                  <c:v>1</c:v>
                </c:pt>
                <c:pt idx="403">
                  <c:v>1</c:v>
                </c:pt>
                <c:pt idx="404">
                  <c:v>1</c:v>
                </c:pt>
                <c:pt idx="405">
                  <c:v>1</c:v>
                </c:pt>
                <c:pt idx="406">
                  <c:v>1</c:v>
                </c:pt>
                <c:pt idx="407">
                  <c:v>1</c:v>
                </c:pt>
                <c:pt idx="408">
                  <c:v>1</c:v>
                </c:pt>
                <c:pt idx="409">
                  <c:v>1</c:v>
                </c:pt>
                <c:pt idx="410">
                  <c:v>1</c:v>
                </c:pt>
                <c:pt idx="411">
                  <c:v>1</c:v>
                </c:pt>
                <c:pt idx="412">
                  <c:v>1</c:v>
                </c:pt>
                <c:pt idx="413">
                  <c:v>1</c:v>
                </c:pt>
                <c:pt idx="414">
                  <c:v>1</c:v>
                </c:pt>
                <c:pt idx="415">
                  <c:v>1</c:v>
                </c:pt>
                <c:pt idx="416">
                  <c:v>1</c:v>
                </c:pt>
                <c:pt idx="417">
                  <c:v>1</c:v>
                </c:pt>
                <c:pt idx="418">
                  <c:v>1</c:v>
                </c:pt>
                <c:pt idx="419">
                  <c:v>1</c:v>
                </c:pt>
                <c:pt idx="420">
                  <c:v>1</c:v>
                </c:pt>
                <c:pt idx="421">
                  <c:v>1</c:v>
                </c:pt>
                <c:pt idx="422">
                  <c:v>1</c:v>
                </c:pt>
                <c:pt idx="423">
                  <c:v>1</c:v>
                </c:pt>
                <c:pt idx="424">
                  <c:v>1</c:v>
                </c:pt>
                <c:pt idx="425">
                  <c:v>1</c:v>
                </c:pt>
                <c:pt idx="426">
                  <c:v>1</c:v>
                </c:pt>
                <c:pt idx="427">
                  <c:v>1</c:v>
                </c:pt>
                <c:pt idx="428">
                  <c:v>1</c:v>
                </c:pt>
                <c:pt idx="429">
                  <c:v>1</c:v>
                </c:pt>
                <c:pt idx="430">
                  <c:v>1</c:v>
                </c:pt>
                <c:pt idx="431">
                  <c:v>1</c:v>
                </c:pt>
                <c:pt idx="432">
                  <c:v>1</c:v>
                </c:pt>
                <c:pt idx="433">
                  <c:v>1</c:v>
                </c:pt>
                <c:pt idx="434">
                  <c:v>1</c:v>
                </c:pt>
                <c:pt idx="435">
                  <c:v>1</c:v>
                </c:pt>
                <c:pt idx="436">
                  <c:v>1</c:v>
                </c:pt>
                <c:pt idx="437">
                  <c:v>1</c:v>
                </c:pt>
                <c:pt idx="438">
                  <c:v>1</c:v>
                </c:pt>
                <c:pt idx="439">
                  <c:v>1</c:v>
                </c:pt>
                <c:pt idx="440">
                  <c:v>1</c:v>
                </c:pt>
                <c:pt idx="441">
                  <c:v>1</c:v>
                </c:pt>
                <c:pt idx="442">
                  <c:v>1</c:v>
                </c:pt>
                <c:pt idx="443">
                  <c:v>1</c:v>
                </c:pt>
                <c:pt idx="444">
                  <c:v>1</c:v>
                </c:pt>
                <c:pt idx="445">
                  <c:v>1</c:v>
                </c:pt>
                <c:pt idx="446">
                  <c:v>1</c:v>
                </c:pt>
                <c:pt idx="447">
                  <c:v>1</c:v>
                </c:pt>
                <c:pt idx="448">
                  <c:v>1</c:v>
                </c:pt>
                <c:pt idx="449">
                  <c:v>1</c:v>
                </c:pt>
                <c:pt idx="450">
                  <c:v>1</c:v>
                </c:pt>
                <c:pt idx="451">
                  <c:v>1</c:v>
                </c:pt>
                <c:pt idx="452">
                  <c:v>1</c:v>
                </c:pt>
                <c:pt idx="453">
                  <c:v>1</c:v>
                </c:pt>
                <c:pt idx="454">
                  <c:v>1</c:v>
                </c:pt>
                <c:pt idx="455">
                  <c:v>1</c:v>
                </c:pt>
                <c:pt idx="456">
                  <c:v>1</c:v>
                </c:pt>
                <c:pt idx="457">
                  <c:v>1</c:v>
                </c:pt>
                <c:pt idx="458">
                  <c:v>1</c:v>
                </c:pt>
                <c:pt idx="459">
                  <c:v>1</c:v>
                </c:pt>
                <c:pt idx="460">
                  <c:v>1</c:v>
                </c:pt>
                <c:pt idx="461">
                  <c:v>1</c:v>
                </c:pt>
                <c:pt idx="462">
                  <c:v>1</c:v>
                </c:pt>
                <c:pt idx="463">
                  <c:v>1</c:v>
                </c:pt>
                <c:pt idx="464">
                  <c:v>1</c:v>
                </c:pt>
                <c:pt idx="465">
                  <c:v>1</c:v>
                </c:pt>
                <c:pt idx="466">
                  <c:v>1</c:v>
                </c:pt>
                <c:pt idx="467">
                  <c:v>1</c:v>
                </c:pt>
                <c:pt idx="468">
                  <c:v>1</c:v>
                </c:pt>
                <c:pt idx="469">
                  <c:v>1</c:v>
                </c:pt>
                <c:pt idx="470">
                  <c:v>1</c:v>
                </c:pt>
                <c:pt idx="471">
                  <c:v>1</c:v>
                </c:pt>
                <c:pt idx="472">
                  <c:v>1</c:v>
                </c:pt>
                <c:pt idx="473">
                  <c:v>1</c:v>
                </c:pt>
                <c:pt idx="474">
                  <c:v>1</c:v>
                </c:pt>
                <c:pt idx="475">
                  <c:v>1</c:v>
                </c:pt>
                <c:pt idx="476">
                  <c:v>1</c:v>
                </c:pt>
                <c:pt idx="477">
                  <c:v>1</c:v>
                </c:pt>
                <c:pt idx="478">
                  <c:v>1</c:v>
                </c:pt>
                <c:pt idx="479">
                  <c:v>1</c:v>
                </c:pt>
                <c:pt idx="480">
                  <c:v>1</c:v>
                </c:pt>
                <c:pt idx="481">
                  <c:v>1</c:v>
                </c:pt>
                <c:pt idx="482">
                  <c:v>1</c:v>
                </c:pt>
                <c:pt idx="483">
                  <c:v>1</c:v>
                </c:pt>
                <c:pt idx="484">
                  <c:v>1</c:v>
                </c:pt>
                <c:pt idx="485">
                  <c:v>1</c:v>
                </c:pt>
                <c:pt idx="486">
                  <c:v>1</c:v>
                </c:pt>
                <c:pt idx="487">
                  <c:v>1</c:v>
                </c:pt>
                <c:pt idx="488">
                  <c:v>1</c:v>
                </c:pt>
                <c:pt idx="489">
                  <c:v>1</c:v>
                </c:pt>
                <c:pt idx="490">
                  <c:v>1</c:v>
                </c:pt>
                <c:pt idx="491">
                  <c:v>1</c:v>
                </c:pt>
                <c:pt idx="492">
                  <c:v>1</c:v>
                </c:pt>
                <c:pt idx="493">
                  <c:v>1</c:v>
                </c:pt>
                <c:pt idx="494">
                  <c:v>1</c:v>
                </c:pt>
                <c:pt idx="495">
                  <c:v>1</c:v>
                </c:pt>
                <c:pt idx="496">
                  <c:v>1</c:v>
                </c:pt>
                <c:pt idx="497">
                  <c:v>1</c:v>
                </c:pt>
                <c:pt idx="498">
                  <c:v>1</c:v>
                </c:pt>
                <c:pt idx="499">
                  <c:v>1</c:v>
                </c:pt>
                <c:pt idx="500">
                  <c:v>1</c:v>
                </c:pt>
                <c:pt idx="501">
                  <c:v>1</c:v>
                </c:pt>
                <c:pt idx="502">
                  <c:v>1</c:v>
                </c:pt>
                <c:pt idx="503">
                  <c:v>1</c:v>
                </c:pt>
                <c:pt idx="504">
                  <c:v>1</c:v>
                </c:pt>
                <c:pt idx="505">
                  <c:v>1</c:v>
                </c:pt>
                <c:pt idx="506">
                  <c:v>1</c:v>
                </c:pt>
                <c:pt idx="507">
                  <c:v>1</c:v>
                </c:pt>
                <c:pt idx="508">
                  <c:v>1</c:v>
                </c:pt>
                <c:pt idx="509">
                  <c:v>1</c:v>
                </c:pt>
                <c:pt idx="510">
                  <c:v>1</c:v>
                </c:pt>
                <c:pt idx="511">
                  <c:v>1</c:v>
                </c:pt>
                <c:pt idx="512">
                  <c:v>1</c:v>
                </c:pt>
                <c:pt idx="513">
                  <c:v>1</c:v>
                </c:pt>
                <c:pt idx="514">
                  <c:v>1</c:v>
                </c:pt>
                <c:pt idx="515">
                  <c:v>1</c:v>
                </c:pt>
                <c:pt idx="516">
                  <c:v>1</c:v>
                </c:pt>
                <c:pt idx="517">
                  <c:v>1</c:v>
                </c:pt>
                <c:pt idx="518">
                  <c:v>1</c:v>
                </c:pt>
                <c:pt idx="519">
                  <c:v>1</c:v>
                </c:pt>
                <c:pt idx="520">
                  <c:v>1</c:v>
                </c:pt>
                <c:pt idx="521">
                  <c:v>1</c:v>
                </c:pt>
                <c:pt idx="522">
                  <c:v>1</c:v>
                </c:pt>
                <c:pt idx="523">
                  <c:v>1</c:v>
                </c:pt>
                <c:pt idx="524">
                  <c:v>1</c:v>
                </c:pt>
                <c:pt idx="525">
                  <c:v>1</c:v>
                </c:pt>
                <c:pt idx="526">
                  <c:v>1</c:v>
                </c:pt>
                <c:pt idx="527">
                  <c:v>1</c:v>
                </c:pt>
                <c:pt idx="528">
                  <c:v>1</c:v>
                </c:pt>
                <c:pt idx="529">
                  <c:v>1</c:v>
                </c:pt>
                <c:pt idx="530">
                  <c:v>1</c:v>
                </c:pt>
                <c:pt idx="531">
                  <c:v>1</c:v>
                </c:pt>
                <c:pt idx="532">
                  <c:v>1</c:v>
                </c:pt>
                <c:pt idx="533">
                  <c:v>1</c:v>
                </c:pt>
                <c:pt idx="534">
                  <c:v>1</c:v>
                </c:pt>
                <c:pt idx="535">
                  <c:v>1</c:v>
                </c:pt>
                <c:pt idx="536">
                  <c:v>1</c:v>
                </c:pt>
                <c:pt idx="537">
                  <c:v>1</c:v>
                </c:pt>
                <c:pt idx="538">
                  <c:v>1</c:v>
                </c:pt>
                <c:pt idx="539">
                  <c:v>1</c:v>
                </c:pt>
                <c:pt idx="540">
                  <c:v>1</c:v>
                </c:pt>
                <c:pt idx="541">
                  <c:v>1</c:v>
                </c:pt>
                <c:pt idx="542">
                  <c:v>1</c:v>
                </c:pt>
                <c:pt idx="543">
                  <c:v>1</c:v>
                </c:pt>
                <c:pt idx="544" formatCode="_-* #,##0.000\ _€_-;\-* #,##0.000\ _€_-;_-* &quot;-&quot;???\ _€_-;_-@_-">
                  <c:v>5.8468739947086696</c:v>
                </c:pt>
                <c:pt idx="545" formatCode="_-* #,##0.000\ _€_-;\-* #,##0.000\ _€_-;_-* &quot;-&quot;???\ _€_-;_-@_-">
                  <c:v>5.8454124131823022</c:v>
                </c:pt>
                <c:pt idx="546" formatCode="_-* #,##0.000\ _€_-;\-* #,##0.000\ _€_-;_-* &quot;-&quot;???\ _€_-;_-@_-">
                  <c:v>5.8410323143594765</c:v>
                </c:pt>
                <c:pt idx="547" formatCode="_-* #,##0.000\ _€_-;\-* #,##0.000\ _€_-;_-* &quot;-&quot;???\ _€_-;_-@_-">
                  <c:v>5.8337476007002023</c:v>
                </c:pt>
                <c:pt idx="548" formatCode="_-* #,##0.000\ _€_-;\-* #,##0.000\ _€_-;_-* &quot;-&quot;???\ _€_-;_-@_-">
                  <c:v>5.8235813274158676</c:v>
                </c:pt>
                <c:pt idx="549" formatCode="_-* #,##0.000\ _€_-;\-* #,##0.000\ _€_-;_-* &quot;-&quot;???\ _€_-;_-@_-">
                  <c:v>5.8105655307854045</c:v>
                </c:pt>
                <c:pt idx="550" formatCode="_-* #,##0.000\ _€_-;\-* #,##0.000\ _€_-;_-* &quot;-&quot;???\ _€_-;_-@_-">
                  <c:v>5.7947409910596832</c:v>
                </c:pt>
                <c:pt idx="551" formatCode="_-* #,##0.000\ _€_-;\-* #,##0.000\ _€_-;_-* &quot;-&quot;???\ _€_-;_-@_-">
                  <c:v>5.7761569331322367</c:v>
                </c:pt>
                <c:pt idx="552" formatCode="_-* #,##0.000\ _€_-;\-* #,##0.000\ _€_-;_-* &quot;-&quot;???\ _€_-;_-@_-">
                  <c:v>5.7548706689457294</c:v>
                </c:pt>
                <c:pt idx="553" formatCode="_-* #,##0.000\ _€_-;\-* #,##0.000\ _€_-;_-* &quot;-&quot;???\ _€_-;_-@_-">
                  <c:v>5.730947186312223</c:v>
                </c:pt>
                <c:pt idx="554" formatCode="_-* #,##0.000\ _€_-;\-* #,##0.000\ _€_-;_-* &quot;-&quot;???\ _€_-;_-@_-">
                  <c:v>5.7044586894385629</c:v>
                </c:pt>
                <c:pt idx="555" formatCode="_-* #,##0.000\ _€_-;\-* #,##0.000\ _€_-;_-* &quot;-&quot;???\ _€_-;_-@_-">
                  <c:v>5.6754840969550777</c:v>
                </c:pt>
                <c:pt idx="556" formatCode="_-* #,##0.000\ _€_-;\-* #,##0.000\ _€_-;_-* &quot;-&quot;???\ _€_-;_-@_-">
                  <c:v>5.6441085036397567</c:v>
                </c:pt>
                <c:pt idx="557" formatCode="_-* #,##0.000\ _€_-;\-* #,##0.000\ _€_-;_-* &quot;-&quot;???\ _€_-;_-@_-">
                  <c:v>5.6104226123064365</c:v>
                </c:pt>
                <c:pt idx="558" formatCode="_-* #,##0.000\ _€_-;\-* #,##0.000\ _€_-;_-* &quot;-&quot;???\ _€_-;_-@_-">
                  <c:v>5.5745221424835645</c:v>
                </c:pt>
                <c:pt idx="559" formatCode="_-* #,##0.000\ _€_-;\-* #,##0.000\ _€_-;_-* &quot;-&quot;???\ _€_-;_-@_-">
                  <c:v>5.5365072225515846</c:v>
                </c:pt>
                <c:pt idx="560" formatCode="_-* #,##0.000\ _€_-;\-* #,##0.000\ _€_-;_-* &quot;-&quot;???\ _€_-;_-@_-">
                  <c:v>5.4964817719369767</c:v>
                </c:pt>
                <c:pt idx="561" formatCode="_-* #,##0.000\ _€_-;\-* #,##0.000\ _€_-;_-* &quot;-&quot;???\ _€_-;_-@_-">
                  <c:v>5.4545528797864309</c:v>
                </c:pt>
                <c:pt idx="562" formatCode="_-* #,##0.000\ _€_-;\-* #,##0.000\ _€_-;_-* &quot;-&quot;???\ _€_-;_-@_-">
                  <c:v>5.4108301862750672</c:v>
                </c:pt>
                <c:pt idx="563" formatCode="_-* #,##0.000\ _€_-;\-* #,##0.000\ _€_-;_-* &quot;-&quot;???\ _€_-;_-@_-">
                  <c:v>5.3654252723492251</c:v>
                </c:pt>
                <c:pt idx="564" formatCode="_-* #,##0.000\ _€_-;\-* #,##0.000\ _€_-;_-* &quot;-&quot;???\ _€_-;_-@_-">
                  <c:v>5.3184510632793449</c:v>
                </c:pt>
                <c:pt idx="565" formatCode="_-* #,##0.000\ _€_-;\-* #,##0.000\ _€_-;_-* &quot;-&quot;???\ _€_-;_-@_-">
                  <c:v>5.2700212509150735</c:v>
                </c:pt>
                <c:pt idx="566" formatCode="_-* #,##0.000\ _€_-;\-* #,##0.000\ _€_-;_-* &quot;-&quot;???\ _€_-;_-@_-">
                  <c:v>5.2202497390065394</c:v>
                </c:pt>
                <c:pt idx="567" formatCode="_-* #,##0.000\ _€_-;\-* #,##0.000\ _€_-;_-* &quot;-&quot;???\ _€_-;_-@_-">
                  <c:v>5.1692501153965571</c:v>
                </c:pt>
                <c:pt idx="568" formatCode="_-* #,##0.000\ _€_-;\-* #,##0.000\ _€_-;_-* &quot;-&quot;???\ _€_-;_-@_-">
                  <c:v>5.1171351543105557</c:v>
                </c:pt>
                <c:pt idx="569" formatCode="_-* #,##0.000\ _€_-;\-* #,##0.000\ _€_-;_-* &quot;-&quot;???\ _€_-;_-@_-">
                  <c:v>5.0640163513884699</c:v>
                </c:pt>
                <c:pt idx="570" formatCode="_-* #,##0.000\ _€_-;\-* #,##0.000\ _€_-;_-* &quot;-&quot;???\ _€_-;_-@_-">
                  <c:v>5.0100034935246063</c:v>
                </c:pt>
                <c:pt idx="571" formatCode="_-* #,##0.000\ _€_-;\-* #,##0.000\ _€_-;_-* &quot;-&quot;???\ _€_-;_-@_-">
                  <c:v>4.9552042650205088</c:v>
                </c:pt>
                <c:pt idx="572" formatCode="_-* #,##0.000\ _€_-;\-* #,##0.000\ _€_-;_-* &quot;-&quot;???\ _€_-;_-@_-">
                  <c:v>4.8997238910188807</c:v>
                </c:pt>
                <c:pt idx="573" formatCode="_-* #,##0.000\ _€_-;\-* #,##0.000\ _€_-;_-* &quot;-&quot;???\ _€_-;_-@_-">
                  <c:v>4.8436648186819324</c:v>
                </c:pt>
                <c:pt idx="574" formatCode="_-* #,##0.000\ _€_-;\-* #,##0.000\ _€_-;_-* &quot;-&quot;???\ _€_-;_-@_-">
                  <c:v>4.7871264361115413</c:v>
                </c:pt>
                <c:pt idx="575" formatCode="_-* #,##0.000\ _€_-;\-* #,##0.000\ _€_-;_-* &quot;-&quot;???\ _€_-;_-@_-">
                  <c:v>4.7302048285845002</c:v>
                </c:pt>
                <c:pt idx="576" formatCode="_-* #,##0.000\ _€_-;\-* #,##0.000\ _€_-;_-* &quot;-&quot;???\ _€_-;_-@_-">
                  <c:v>4.6729925712987246</c:v>
                </c:pt>
                <c:pt idx="577" formatCode="_-* #,##0.000\ _€_-;\-* #,##0.000\ _€_-;_-* &quot;-&quot;???\ _€_-;_-@_-">
                  <c:v>4.6155785574953763</c:v>
                </c:pt>
                <c:pt idx="578" formatCode="_-* #,##0.000\ _€_-;\-* #,##0.000\ _€_-;_-* &quot;-&quot;???\ _€_-;_-@_-">
                  <c:v>4.5580478605402028</c:v>
                </c:pt>
                <c:pt idx="579" formatCode="_-* #,##0.000\ _€_-;\-* #,##0.000\ _€_-;_-* &quot;-&quot;???\ _€_-;_-@_-">
                  <c:v>4.5004816283123423</c:v>
                </c:pt>
                <c:pt idx="580" formatCode="_-* #,##0.000\ _€_-;\-* #,##0.000\ _€_-;_-* &quot;-&quot;???\ _€_-;_-@_-">
                  <c:v>4.4429570080609357</c:v>
                </c:pt>
                <c:pt idx="581" formatCode="_-* #,##0.000\ _€_-;\-* #,##0.000\ _€_-;_-* &quot;-&quot;???\ _€_-;_-@_-">
                  <c:v>4.3855470997453985</c:v>
                </c:pt>
                <c:pt idx="582" formatCode="_-* #,##0.000\ _€_-;\-* #,##0.000\ _€_-;_-* &quot;-&quot;???\ _€_-;_-@_-">
                  <c:v>4.3283209357726111</c:v>
                </c:pt>
                <c:pt idx="583" formatCode="_-* #,##0.000\ _€_-;\-* #,##0.000\ _€_-;_-* &quot;-&quot;???\ _€_-;_-@_-">
                  <c:v>4.271343484979683</c:v>
                </c:pt>
                <c:pt idx="584" formatCode="_-* #,##0.000\ _€_-;\-* #,##0.000\ _€_-;_-* &quot;-&quot;???\ _€_-;_-@_-">
                  <c:v>4.2146756786806288</c:v>
                </c:pt>
                <c:pt idx="585" formatCode="_-* #,##0.000\ _€_-;\-* #,##0.000\ _€_-;_-* &quot;-&quot;???\ _€_-;_-@_-">
                  <c:v>4.1583744565966887</c:v>
                </c:pt>
                <c:pt idx="586" formatCode="_-* #,##0.000\ _€_-;\-* #,##0.000\ _€_-;_-* &quot;-&quot;???\ _€_-;_-@_-">
                  <c:v>4.1024928305174662</c:v>
                </c:pt>
                <c:pt idx="587" formatCode="_-* #,##0.000\ _€_-;\-* #,##0.000\ _€_-;_-* &quot;-&quot;???\ _€_-;_-@_-">
                  <c:v>4.047079963591786</c:v>
                </c:pt>
                <c:pt idx="588" formatCode="_-* #,##0.000\ _€_-;\-* #,##0.000\ _€_-;_-* &quot;-&quot;???\ _€_-;_-@_-">
                  <c:v>3.9921812632176437</c:v>
                </c:pt>
                <c:pt idx="589" formatCode="_-* #,##0.000\ _€_-;\-* #,##0.000\ _€_-;_-* &quot;-&quot;???\ _€_-;_-@_-">
                  <c:v>3.9378384855878048</c:v>
                </c:pt>
                <c:pt idx="590" formatCode="_-* #,##0.000\ _€_-;\-* #,##0.000\ _€_-;_-* &quot;-&quot;???\ _€_-;_-@_-">
                  <c:v>3.8840898500468195</c:v>
                </c:pt>
                <c:pt idx="591" formatCode="_-* #,##0.000\ _€_-;\-* #,##0.000\ _€_-;_-* &quot;-&quot;???\ _€_-;_-@_-">
                  <c:v>3.8309701615247373</c:v>
                </c:pt>
                <c:pt idx="592" formatCode="_-* #,##0.000\ _€_-;\-* #,##0.000\ _€_-;_-* &quot;-&quot;???\ _€_-;_-@_-">
                  <c:v>3.7785109394283563</c:v>
                </c:pt>
                <c:pt idx="593" formatCode="_-* #,##0.000\ _€_-;\-* #,##0.000\ _€_-;_-* &quot;-&quot;???\ _€_-;_-@_-">
                  <c:v>3.7267405514912828</c:v>
                </c:pt>
                <c:pt idx="594" formatCode="_-* #,##0.000\ _€_-;\-* #,##0.000\ _€_-;_-* &quot;-&quot;???\ _€_-;_-@_-">
                  <c:v>3.6756843512062853</c:v>
                </c:pt>
                <c:pt idx="595" formatCode="_-* #,##0.000\ _€_-;\-* #,##0.000\ _€_-;_-* &quot;-&quot;???\ _€_-;_-@_-">
                  <c:v>3.6253648175853925</c:v>
                </c:pt>
                <c:pt idx="596" formatCode="_-* #,##0.000\ _€_-;\-* #,##0.000\ _€_-;_-* &quot;-&quot;???\ _€_-;_-@_-">
                  <c:v>3.575801696114381</c:v>
                </c:pt>
                <c:pt idx="597" formatCode="_-* #,##0.000\ _€_-;\-* #,##0.000\ _€_-;_-* &quot;-&quot;???\ _€_-;_-@_-">
                  <c:v>3.5270121398855965</c:v>
                </c:pt>
                <c:pt idx="598" formatCode="_-* #,##0.000\ _€_-;\-* #,##0.000\ _€_-;_-* &quot;-&quot;???\ _€_-;_-@_-">
                  <c:v>3.479010850007096</c:v>
                </c:pt>
                <c:pt idx="599" formatCode="_-* #,##0.000\ _€_-;\-* #,##0.000\ _€_-;_-* &quot;-&quot;???\ _€_-;_-@_-">
                  <c:v>3.4318102144944547</c:v>
                </c:pt>
                <c:pt idx="600" formatCode="_-* #,##0.000\ _€_-;\-* #,##0.000\ _€_-;_-* &quot;-&quot;???\ _€_-;_-@_-">
                  <c:v>3.3854204449549319</c:v>
                </c:pt>
                <c:pt idx="601" formatCode="_-* #,##0.000\ _€_-;\-* #,##0.000\ _€_-;_-* &quot;-&quot;???\ _€_-;_-@_-">
                  <c:v>3.3398497104702325</c:v>
                </c:pt>
                <c:pt idx="602" formatCode="_-* #,##0.000\ _€_-;\-* #,##0.000\ _€_-;_-* &quot;-&quot;???\ _€_-;_-@_-">
                  <c:v>3.2951042681746796</c:v>
                </c:pt>
                <c:pt idx="603" formatCode="_-* #,##0.000\ _€_-;\-* #,##0.000\ _€_-;_-* &quot;-&quot;???\ _€_-;_-@_-">
                  <c:v>3.251188590109205</c:v>
                </c:pt>
                <c:pt idx="604" formatCode="_-* #,##0.000\ _€_-;\-* #,##0.000\ _€_-;_-* &quot;-&quot;???\ _€_-;_-@_-">
                  <c:v>3.208105486008539</c:v>
                </c:pt>
                <c:pt idx="605" formatCode="_-* #,##0.000\ _€_-;\-* #,##0.000\ _€_-;_-* &quot;-&quot;???\ _€_-;_-@_-">
                  <c:v>3.1658562217492388</c:v>
                </c:pt>
                <c:pt idx="606" formatCode="_-* #,##0.000\ _€_-;\-* #,##0.000\ _€_-;_-* &quot;-&quot;???\ _€_-;_-@_-">
                  <c:v>3.124440633249892</c:v>
                </c:pt>
                <c:pt idx="607" formatCode="_-* #,##0.000\ _€_-;\-* #,##0.000\ _€_-;_-* &quot;-&quot;???\ _€_-;_-@_-">
                  <c:v>3.0838572356723164</c:v>
                </c:pt>
                <c:pt idx="608" formatCode="_-* #,##0.000\ _€_-;\-* #,##0.000\ _€_-;_-* &quot;-&quot;???\ _€_-;_-@_-">
                  <c:v>3.0441033278236569</c:v>
                </c:pt>
                <c:pt idx="609" formatCode="_-* #,##0.000\ _€_-;\-* #,##0.000\ _€_-;_-* &quot;-&quot;???\ _€_-;_-@_-">
                  <c:v>3.0051750917050088</c:v>
                </c:pt>
                <c:pt idx="610" formatCode="_-* #,##0.000\ _€_-;\-* #,##0.000\ _€_-;_-* &quot;-&quot;???\ _€_-;_-@_-">
                  <c:v>2.9670676871920794</c:v>
                </c:pt>
                <c:pt idx="611" formatCode="_-* #,##0.000\ _€_-;\-* #,##0.000\ _€_-;_-* &quot;-&quot;???\ _€_-;_-@_-">
                  <c:v>2.9297753418684382</c:v>
                </c:pt>
                <c:pt idx="612" formatCode="_-* #,##0.000\ _€_-;\-* #,##0.000\ _€_-;_-* &quot;-&quot;???\ _€_-;_-@_-">
                  <c:v>2.8932914360620403</c:v>
                </c:pt>
                <c:pt idx="613" formatCode="_-* #,##0.000\ _€_-;\-* #,##0.000\ _€_-;_-* &quot;-&quot;???\ _€_-;_-@_-">
                  <c:v>2.8576085831615985</c:v>
                </c:pt>
                <c:pt idx="614" formatCode="_-* #,##0.000\ _€_-;\-* #,##0.000\ _€_-;_-* &quot;-&quot;???\ _€_-;_-@_-">
                  <c:v>2.822718705311178</c:v>
                </c:pt>
                <c:pt idx="615" formatCode="_-* #,##0.000\ _€_-;\-* #,##0.000\ _€_-;_-* &quot;-&quot;???\ _€_-;_-@_-">
                  <c:v>2.7886131045994604</c:v>
                </c:pt>
                <c:pt idx="616" formatCode="_-* #,##0.000\ _€_-;\-* #,##0.000\ _€_-;_-* &quot;-&quot;???\ _€_-;_-@_-">
                  <c:v>2.7552825298751711</c:v>
                </c:pt>
                <c:pt idx="617" formatCode="_-* #,##0.000\ _€_-;\-* #,##0.000\ _€_-;_-* &quot;-&quot;???\ _€_-;_-@_-">
                  <c:v>2.7227172393317192</c:v>
                </c:pt>
                <c:pt idx="618" formatCode="_-* #,##0.000\ _€_-;\-* #,##0.000\ _€_-;_-* &quot;-&quot;???\ _€_-;_-@_-">
                  <c:v>2.6909070590136501</c:v>
                </c:pt>
                <c:pt idx="619" formatCode="_-* #,##0.000\ _€_-;\-* #,##0.000\ _€_-;_-* &quot;-&quot;???\ _€_-;_-@_-">
                  <c:v>2.6598414374039567</c:v>
                </c:pt>
                <c:pt idx="620" formatCode="_-* #,##0.000\ _€_-;\-* #,##0.000\ _€_-;_-* &quot;-&quot;???\ _€_-;_-@_-">
                  <c:v>2.6295094962563699</c:v>
                </c:pt>
                <c:pt idx="621" formatCode="_-* #,##0.000\ _€_-;\-* #,##0.000\ _€_-;_-* &quot;-&quot;???\ _€_-;_-@_-">
                  <c:v>2.5999000778392936</c:v>
                </c:pt>
                <c:pt idx="622" formatCode="_-* #,##0.000\ _€_-;\-* #,##0.000\ _€_-;_-* &quot;-&quot;???\ _€_-;_-@_-">
                  <c:v>2.5710017887596481</c:v>
                </c:pt>
                <c:pt idx="623" formatCode="_-* #,##0.000\ _€_-;\-* #,##0.000\ _€_-;_-* &quot;-&quot;???\ _€_-;_-@_-">
                  <c:v>2.5428030405344439</c:v>
                </c:pt>
                <c:pt idx="624" formatCode="_-* #,##0.000\ _€_-;\-* #,##0.000\ _€_-;_-* &quot;-&quot;???\ _€_-;_-@_-">
                  <c:v>2.515292087076892</c:v>
                </c:pt>
                <c:pt idx="625" formatCode="_-* #,##0.000\ _€_-;\-* #,##0.000\ _€_-;_-* &quot;-&quot;???\ _€_-;_-@_-">
                  <c:v>2.4884570592614255</c:v>
                </c:pt>
                <c:pt idx="626" formatCode="_-* #,##0.000\ _€_-;\-* #,##0.000\ _€_-;_-* &quot;-&quot;???\ _€_-;_-@_-">
                  <c:v>2.4622859967287885</c:v>
                </c:pt>
                <c:pt idx="627" formatCode="_-* #,##0.000\ _€_-;\-* #,##0.000\ _€_-;_-* &quot;-&quot;???\ _€_-;_-@_-">
                  <c:v>2.4367668770887088</c:v>
                </c:pt>
                <c:pt idx="628" formatCode="_-* #,##0.000\ _€_-;\-* #,##0.000\ _€_-;_-* &quot;-&quot;???\ _€_-;_-@_-">
                  <c:v>2.4118876426730029</c:v>
                </c:pt>
                <c:pt idx="629" formatCode="_-* #,##0.000\ _€_-;\-* #,##0.000\ _€_-;_-* &quot;-&quot;???\ _€_-;_-@_-">
                  <c:v>2.3876362249873906</c:v>
                </c:pt>
                <c:pt idx="630" formatCode="_-* #,##0.000\ _€_-;\-* #,##0.000\ _€_-;_-* &quot;-&quot;???\ _€_-;_-@_-">
                  <c:v>2.3640005670047635</c:v>
                </c:pt>
                <c:pt idx="631" formatCode="_-* #,##0.000\ _€_-;\-* #,##0.000\ _€_-;_-* &quot;-&quot;???\ _€_-;_-@_-">
                  <c:v>2.3409686434375501</c:v>
                </c:pt>
                <c:pt idx="632" formatCode="_-* #,##0.000\ _€_-;\-* #,##0.000\ _€_-;_-* &quot;-&quot;???\ _€_-;_-@_-">
                  <c:v>2.3185284791208272</c:v>
                </c:pt>
                <c:pt idx="633" formatCode="_-* #,##0.000\ _€_-;\-* #,##0.000\ _€_-;_-* &quot;-&quot;???\ _€_-;_-@_-">
                  <c:v>2.2966681656323957</c:v>
                </c:pt>
                <c:pt idx="634" formatCode="_-* #,##0.000\ _€_-;\-* #,##0.000\ _€_-;_-* &quot;-&quot;???\ _€_-;_-@_-">
                  <c:v>2.2753758762699943</c:v>
                </c:pt>
                <c:pt idx="635" formatCode="_-* #,##0.000\ _€_-;\-* #,##0.000\ _€_-;_-* &quot;-&quot;???\ _€_-;_-@_-">
                  <c:v>2.2546398795002074</c:v>
                </c:pt>
                <c:pt idx="636" formatCode="_-* #,##0.000\ _€_-;\-* #,##0.000\ _€_-;_-* &quot;-&quot;???\ _€_-;_-@_-">
                  <c:v>2.2344485509877967</c:v>
                </c:pt>
                <c:pt idx="637" formatCode="_-* #,##0.000\ _€_-;\-* #,##0.000\ _€_-;_-* &quot;-&quot;???\ _€_-;_-@_-">
                  <c:v>2.2147903843084866</c:v>
                </c:pt>
                <c:pt idx="638" formatCode="_-* #,##0.000\ _€_-;\-* #,##0.000\ _€_-;_-* &quot;-&quot;???\ _€_-;_-@_-">
                  <c:v>2.1956540004428087</c:v>
                </c:pt>
                <c:pt idx="639" formatCode="_-* #,##0.000\ _€_-;\-* #,##0.000\ _€_-;_-* &quot;-&quot;???\ _€_-;_-@_-">
                  <c:v>2.1770281561430158</c:v>
                </c:pt>
                <c:pt idx="640" formatCode="_-* #,##0.000\ _€_-;\-* #,##0.000\ _€_-;_-* &quot;-&quot;???\ _€_-;_-@_-">
                  <c:v>2.1589017512599886</c:v>
                </c:pt>
                <c:pt idx="641" formatCode="_-* #,##0.000\ _€_-;\-* #,##0.000\ _€_-;_-* &quot;-&quot;???\ _€_-;_-@_-">
                  <c:v>2.1412638351117939</c:v>
                </c:pt>
                <c:pt idx="642" formatCode="_-* #,##0.000\ _€_-;\-* #,##0.000\ _€_-;_-* &quot;-&quot;???\ _€_-;_-@_-">
                  <c:v>2.1241036119708099</c:v>
                </c:pt>
                <c:pt idx="643" formatCode="_-* #,##0.000\ _€_-;\-* #,##0.000\ _€_-;_-* &quot;-&quot;???\ _€_-;_-@_-">
                  <c:v>2.1074104457414444</c:v>
                </c:pt>
                <c:pt idx="644" formatCode="_-* #,##0.000\ _€_-;\-* #,##0.000\ _€_-;_-* &quot;-&quot;???\ _€_-;_-@_-">
                  <c:v>2.091173863896115</c:v>
                </c:pt>
                <c:pt idx="645" formatCode="_-* #,##0.000\ _€_-;\-* #,##0.000\ _€_-;_-* &quot;-&quot;???\ _€_-;_-@_-">
                  <c:v>2.0753835607326825</c:v>
                </c:pt>
                <c:pt idx="646" formatCode="_-* #,##0.000\ _€_-;\-* #,##0.000\ _€_-;_-* &quot;-&quot;???\ _€_-;_-@_-">
                  <c:v>2.0600294000125019</c:v>
                </c:pt>
                <c:pt idx="647" formatCode="_-* #,##0.000\ _€_-;\-* #,##0.000\ _€_-;_-* &quot;-&quot;???\ _€_-;_-@_-">
                  <c:v>2.0451014170343109</c:v>
                </c:pt>
                <c:pt idx="648" formatCode="_-* #,##0.000\ _€_-;\-* #,##0.000\ _€_-;_-* &quot;-&quot;???\ _€_-;_-@_-">
                  <c:v>2.0305898201954031</c:v>
                </c:pt>
                <c:pt idx="649" formatCode="_-* #,##0.000\ _€_-;\-* #,##0.000\ _€_-;_-* &quot;-&quot;???\ _€_-;_-@_-">
                  <c:v>2.0164849920880874</c:v>
                </c:pt>
                <c:pt idx="650" formatCode="_-* #,##0.000\ _€_-;\-* #,##0.000\ _€_-;_-* &quot;-&quot;???\ _€_-;_-@_-">
                  <c:v>2.0027774901759723</c:v>
                </c:pt>
                <c:pt idx="651" formatCode="_-* #,##0.000\ _€_-;\-* #,##0.000\ _€_-;_-* &quot;-&quot;???\ _€_-;_-@_-">
                  <c:v>1.9894580470916157</c:v>
                </c:pt>
                <c:pt idx="652" formatCode="_-* #,##0.000\ _€_-;\-* #,##0.000\ _€_-;_-* &quot;-&quot;???\ _€_-;_-@_-">
                  <c:v>1.9765175705939155</c:v>
                </c:pt>
                <c:pt idx="653" formatCode="_-* #,##0.000\ _€_-;\-* #,##0.000\ _€_-;_-* &quot;-&quot;???\ _€_-;_-@_-">
                  <c:v>1.9639471432210107</c:v>
                </c:pt>
                <c:pt idx="654" formatCode="_-* #,##0.000\ _€_-;\-* #,##0.000\ _€_-;_-* &quot;-&quot;???\ _€_-;_-@_-">
                  <c:v>1.9517380216716367</c:v>
                </c:pt>
                <c:pt idx="655" formatCode="_-* #,##0.000\ _€_-;\-* #,##0.000\ _€_-;_-* &quot;-&quot;???\ _€_-;_-@_-">
                  <c:v>1.9398816359455755</c:v>
                </c:pt>
                <c:pt idx="656" formatCode="_-* #,##0.000\ _€_-;\-* #,##0.000\ _€_-;_-* &quot;-&quot;???\ _€_-;_-@_-">
                  <c:v>1.9283695882713716</c:v>
                </c:pt>
                <c:pt idx="657" formatCode="_-* #,##0.000\ _€_-;\-* #,##0.000\ _€_-;_-* &quot;-&quot;???\ _€_-;_-@_-">
                  <c:v>1.917193651847396</c:v>
                </c:pt>
                <c:pt idx="658" formatCode="_-* #,##0.000\ _€_-;\-* #,##0.000\ _€_-;_-* &quot;-&quot;???\ _€_-;_-@_-">
                  <c:v>1.906345769420297</c:v>
                </c:pt>
                <c:pt idx="659" formatCode="_-* #,##0.000\ _€_-;\-* #,##0.000\ _€_-;_-* &quot;-&quot;???\ _€_-;_-@_-">
                  <c:v>1.8958180517229113</c:v>
                </c:pt>
                <c:pt idx="660" formatCode="_-* #,##0.000\ _€_-;\-* #,##0.000\ _€_-;_-* &quot;-&quot;???\ _€_-;_-@_-">
                  <c:v>1.8856027757919807</c:v>
                </c:pt>
                <c:pt idx="661" formatCode="_-* #,##0.000\ _€_-;\-* #,##0.000\ _€_-;_-* &quot;-&quot;???\ _€_-;_-@_-">
                  <c:v>1.875692383184359</c:v>
                </c:pt>
                <c:pt idx="662" formatCode="_-* #,##0.000\ _€_-;\-* #,##0.000\ _€_-;_-* &quot;-&quot;???\ _€_-;_-@_-">
                  <c:v>1.8660794781087857</c:v>
                </c:pt>
                <c:pt idx="663" formatCode="_-* #,##0.000\ _€_-;\-* #,##0.000\ _€_-;_-* &quot;-&quot;???\ _€_-;_-@_-">
                  <c:v>1.856756825488926</c:v>
                </c:pt>
                <c:pt idx="664" formatCode="_-* #,##0.000\ _€_-;\-* #,##0.000\ _€_-;_-* &quot;-&quot;???\ _€_-;_-@_-">
                  <c:v>1.8477173489719882</c:v>
                </c:pt>
                <c:pt idx="665" formatCode="_-* #,##0.000\ _€_-;\-* #,##0.000\ _€_-;_-* &quot;-&quot;???\ _€_-;_-@_-">
                  <c:v>1.8389541288959468</c:v>
                </c:pt>
                <c:pt idx="666" formatCode="_-* #,##0.000\ _€_-;\-* #,##0.000\ _€_-;_-* &quot;-&quot;???\ _€_-;_-@_-">
                  <c:v>1.8304604002273344</c:v>
                </c:pt>
                <c:pt idx="667" formatCode="_-* #,##0.000\ _€_-;\-* #,##0.000\ _€_-;_-* &quot;-&quot;???\ _€_-;_-@_-">
                  <c:v>1.822229550480337</c:v>
                </c:pt>
                <c:pt idx="668" formatCode="_-* #,##0.000\ _€_-;\-* #,##0.000\ _€_-;_-* &quot;-&quot;???\ _€_-;_-@_-">
                  <c:v>1.8142551176270412</c:v>
                </c:pt>
                <c:pt idx="669" formatCode="_-* #,##0.000\ _€_-;\-* #,##0.000\ _€_-;_-* &quot;-&quot;???\ _€_-;_-@_-">
                  <c:v>1.8065307880076793</c:v>
                </c:pt>
                <c:pt idx="670" formatCode="_-* #,##0.000\ _€_-;\-* #,##0.000\ _€_-;_-* &quot;-&quot;???\ _€_-;_-@_-">
                  <c:v>1.7990503942488385</c:v>
                </c:pt>
                <c:pt idx="671" formatCode="_-* #,##0.000\ _€_-;\-* #,##0.000\ _€_-;_-* &quot;-&quot;???\ _€_-;_-@_-">
                  <c:v>1.7918079131968676</c:v>
                </c:pt>
                <c:pt idx="672" formatCode="_-* #,##0.000\ _€_-;\-* #,##0.000\ _€_-;_-* &quot;-&quot;???\ _€_-;_-@_-">
                  <c:v>1.7847974638728334</c:v>
                </c:pt>
                <c:pt idx="673" formatCode="_-* #,##0.000\ _€_-;\-* #,##0.000\ _€_-;_-* &quot;-&quot;???\ _€_-;_-@_-">
                  <c:v>1.7780133054548335</c:v>
                </c:pt>
                <c:pt idx="674" formatCode="_-* #,##0.000\ _€_-;\-* #,##0.000\ _€_-;_-* &quot;-&quot;???\ _€_-;_-@_-">
                  <c:v>1.7714498352927024</c:v>
                </c:pt>
                <c:pt idx="675" formatCode="_-* #,##0.000\ _€_-;\-* #,##0.000\ _€_-;_-* &quot;-&quot;???\ _€_-;_-@_-">
                  <c:v>1.7651015869596112</c:v>
                </c:pt>
                <c:pt idx="676" formatCode="_-* #,##0.000\ _€_-;\-* #,##0.000\ _€_-;_-* &quot;-&quot;???\ _€_-;_-@_-">
                  <c:v>1.7589632283445078</c:v>
                </c:pt>
                <c:pt idx="677" formatCode="_-* #,##0.000\ _€_-;\-* #,##0.000\ _€_-;_-* &quot;-&quot;???\ _€_-;_-@_-">
                  <c:v>1.7530295597887831</c:v>
                </c:pt>
                <c:pt idx="678" formatCode="_-* #,##0.000\ _€_-;\-* #,##0.000\ _€_-;_-* &quot;-&quot;???\ _€_-;_-@_-">
                  <c:v>1.7472955122701432</c:v>
                </c:pt>
                <c:pt idx="679" formatCode="_-* #,##0.000\ _€_-;\-* #,##0.000\ _€_-;_-* &quot;-&quot;???\ _€_-;_-@_-">
                  <c:v>1.7417561456361519</c:v>
                </c:pt>
                <c:pt idx="680" formatCode="_-* #,##0.000\ _€_-;\-* #,##0.000\ _€_-;_-* &quot;-&quot;???\ _€_-;_-@_-">
                  <c:v>1.7364066468895656</c:v>
                </c:pt>
                <c:pt idx="681" formatCode="_-* #,##0.000\ _€_-;\-* #,##0.000\ _€_-;_-* &quot;-&quot;???\ _€_-;_-@_-">
                  <c:v>1.7312423285271568</c:v>
                </c:pt>
                <c:pt idx="682" formatCode="_-* #,##0.000\ _€_-;\-* #,##0.000\ _€_-;_-* &quot;-&quot;???\ _€_-;_-@_-">
                  <c:v>1.7262586269334086</c:v>
                </c:pt>
                <c:pt idx="683" formatCode="_-* #,##0.000\ _€_-;\-* #,##0.000\ _€_-;_-* &quot;-&quot;???\ _€_-;_-@_-">
                  <c:v>1.7214511008301163</c:v>
                </c:pt>
                <c:pt idx="684" formatCode="_-* #,##0.000\ _€_-;\-* #,##0.000\ _€_-;_-* &quot;-&quot;???\ _€_-;_-@_-">
                  <c:v>1.7168154297826512</c:v>
                </c:pt>
                <c:pt idx="685" formatCode="_-* #,##0.000\ _€_-;\-* #,##0.000\ _€_-;_-* &quot;-&quot;???\ _€_-;_-@_-">
                  <c:v>1.7123474127633649</c:v>
                </c:pt>
                <c:pt idx="686" formatCode="_-* #,##0.000\ _€_-;\-* #,##0.000\ _€_-;_-* &quot;-&quot;???\ _€_-;_-@_-">
                  <c:v>1.708042966772362</c:v>
                </c:pt>
                <c:pt idx="687" formatCode="_-* #,##0.000\ _€_-;\-* #,##0.000\ _€_-;_-* &quot;-&quot;???\ _€_-;_-@_-">
                  <c:v>1.7038981255156307</c:v>
                </c:pt>
                <c:pt idx="688" formatCode="_-* #,##0.000\ _€_-;\-* #,##0.000\ _€_-;_-* &quot;-&quot;???\ _€_-;_-@_-">
                  <c:v>1.6999090381403139</c:v>
                </c:pt>
                <c:pt idx="689" formatCode="_-* #,##0.000\ _€_-;\-* #,##0.000\ _€_-;_-* &quot;-&quot;???\ _€_-;_-@_-">
                  <c:v>1.6960719680267373</c:v>
                </c:pt>
                <c:pt idx="690" formatCode="_-* #,##0.000\ _€_-;\-* #,##0.000\ _€_-;_-* &quot;-&quot;???\ _€_-;_-@_-">
                  <c:v>1.6923832916365735</c:v>
                </c:pt>
                <c:pt idx="691" formatCode="_-* #,##0.000\ _€_-;\-* #,##0.000\ _€_-;_-* &quot;-&quot;???\ _€_-;_-@_-">
                  <c:v>1.6888394974164276</c:v>
                </c:pt>
                <c:pt idx="692" formatCode="_-* #,##0.000\ _€_-;\-* #,##0.000\ _€_-;_-* &quot;-&quot;???\ _€_-;_-@_-">
                  <c:v>1.6854371847559464</c:v>
                </c:pt>
                <c:pt idx="693" formatCode="_-* #,##0.000\ _€_-;\-* #,##0.000\ _€_-;_-* &quot;-&quot;???\ _€_-;_-@_-">
                  <c:v>1.6821730629994354</c:v>
                </c:pt>
                <c:pt idx="694" formatCode="_-* #,##0.000\ _€_-;\-* #,##0.000\ _€_-;_-* &quot;-&quot;???\ _€_-;_-@_-">
                  <c:v>1.679043950509844</c:v>
                </c:pt>
                <c:pt idx="695" formatCode="_-* #,##0.000\ _€_-;\-* #,##0.000\ _€_-;_-* &quot;-&quot;???\ _€_-;_-@_-">
                  <c:v>1.6760467737838998</c:v>
                </c:pt>
                <c:pt idx="696" formatCode="_-* #,##0.000\ _€_-;\-* #,##0.000\ _€_-;_-* &quot;-&quot;???\ _€_-;_-@_-">
                  <c:v>1.6731785666170518</c:v>
                </c:pt>
                <c:pt idx="697" formatCode="_-* #,##0.000\ _€_-;\-* #,##0.000\ _€_-;_-* &quot;-&quot;???\ _€_-;_-@_-">
                  <c:v>1.6704364693168265</c:v>
                </c:pt>
                <c:pt idx="698" formatCode="_-* #,##0.000\ _€_-;\-* #,##0.000\ _€_-;_-* &quot;-&quot;???\ _€_-;_-@_-">
                  <c:v>1.6678177279631237</c:v>
                </c:pt>
                <c:pt idx="699" formatCode="_-* #,##0.000\ _€_-;\-* #,##0.000\ _€_-;_-* &quot;-&quot;???\ _€_-;_-@_-">
                  <c:v>1.6653196937139292</c:v>
                </c:pt>
                <c:pt idx="700" formatCode="_-* #,##0.000\ _€_-;\-* #,##0.000\ _€_-;_-* &quot;-&quot;???\ _€_-;_-@_-">
                  <c:v>1.6629398221548752</c:v>
                </c:pt>
                <c:pt idx="701" formatCode="_-* #,##0.000\ _€_-;\-* #,##0.000\ _€_-;_-* &quot;-&quot;???\ _€_-;_-@_-">
                  <c:v>1.6606756726910448</c:v>
                </c:pt>
                <c:pt idx="702" formatCode="_-* #,##0.000\ _€_-;\-* #,##0.000\ _€_-;_-* &quot;-&quot;???\ _€_-;_-@_-">
                  <c:v>1.658524907979382</c:v>
                </c:pt>
                <c:pt idx="703" formatCode="_-* #,##0.000\ _€_-;\-* #,##0.000\ _€_-;_-* &quot;-&quot;???\ _€_-;_-@_-">
                  <c:v>1.6564852934000844</c:v>
                </c:pt>
                <c:pt idx="704" formatCode="_-* #,##0.000\ _€_-;\-* #,##0.000\ _€_-;_-* &quot;-&quot;???\ _€_-;_-@_-">
                  <c:v>1.654554696565302</c:v>
                </c:pt>
                <c:pt idx="705" formatCode="_-* #,##0.000\ _€_-;\-* #,##0.000\ _€_-;_-* &quot;-&quot;???\ _€_-;_-@_-">
                  <c:v>1.6527310868635137</c:v>
                </c:pt>
                <c:pt idx="706" formatCode="_-* #,##0.000\ _€_-;\-* #,##0.000\ _€_-;_-* &quot;-&quot;???\ _€_-;_-@_-">
                  <c:v>1.6510125350379321</c:v>
                </c:pt>
                <c:pt idx="707" formatCode="_-* #,##0.000\ _€_-;\-* #,##0.000\ _€_-;_-* &quot;-&quot;???\ _€_-;_-@_-">
                  <c:v>1.6493972127973369</c:v>
                </c:pt>
                <c:pt idx="708" formatCode="_-* #,##0.000\ _€_-;\-* #,##0.000\ _€_-;_-* &quot;-&quot;???\ _€_-;_-@_-">
                  <c:v>1.6478833924577223</c:v>
                </c:pt>
                <c:pt idx="709" formatCode="_-* #,##0.000\ _€_-;\-* #,##0.000\ _€_-;_-* &quot;-&quot;???\ _€_-;_-@_-">
                  <c:v>1.6464694466132179</c:v>
                </c:pt>
                <c:pt idx="710" formatCode="_-* #,##0.000\ _€_-;\-* #,##0.000\ _€_-;_-* &quot;-&quot;???\ _€_-;_-@_-">
                  <c:v>1.6451538478347669</c:v>
                </c:pt>
                <c:pt idx="711" formatCode="_-* #,##0.000\ _€_-;\-* #,##0.000\ _€_-;_-* &quot;-&quot;???\ _€_-;_-@_-">
                  <c:v>1.6439351683950978</c:v>
                </c:pt>
                <c:pt idx="712" formatCode="_-* #,##0.000\ _€_-;\-* #,##0.000\ _€_-;_-* &quot;-&quot;???\ _€_-;_-@_-">
                  <c:v>1.6428120800185604</c:v>
                </c:pt>
                <c:pt idx="713" formatCode="_-* #,##0.000\ _€_-;\-* #,##0.000\ _€_-;_-* &quot;-&quot;???\ _€_-;_-@_-">
                  <c:v>1.6417833536545072</c:v>
                </c:pt>
                <c:pt idx="714" formatCode="_-* #,##0.000\ _€_-;\-* #,##0.000\ _€_-;_-* &quot;-&quot;???\ _€_-;_-@_-">
                  <c:v>1.6408478592729077</c:v>
                </c:pt>
                <c:pt idx="715" formatCode="_-* #,##0.000\ _€_-;\-* #,##0.000\ _€_-;_-* &quot;-&quot;???\ _€_-;_-@_-">
                  <c:v>1.6400045656810012</c:v>
                </c:pt>
                <c:pt idx="716" formatCode="_-* #,##0.000\ _€_-;\-* #,##0.000\ _€_-;_-* &quot;-&quot;???\ _€_-;_-@_-">
                  <c:v>1.6392525403598526</c:v>
                </c:pt>
                <c:pt idx="717" formatCode="_-* #,##0.000\ _€_-;\-* #,##0.000\ _€_-;_-* &quot;-&quot;???\ _€_-;_-@_-">
                  <c:v>1.638590949319751</c:v>
                </c:pt>
                <c:pt idx="718" formatCode="_-* #,##0.000\ _€_-;\-* #,##0.000\ _€_-;_-* &quot;-&quot;???\ _€_-;_-@_-">
                  <c:v>1.6380190569735065</c:v>
                </c:pt>
                <c:pt idx="719" formatCode="_-* #,##0.000\ _€_-;\-* #,##0.000\ _€_-;_-* &quot;-&quot;???\ _€_-;_-@_-">
                  <c:v>1.6375362260267441</c:v>
                </c:pt>
                <c:pt idx="720" formatCode="_-* #,##0.000\ _€_-;\-* #,##0.000\ _€_-;_-* &quot;-&quot;???\ _€_-;_-@_-">
                  <c:v>1.6371419173844444</c:v>
                </c:pt>
                <c:pt idx="721" formatCode="_-* #,##0.000\ _€_-;\-* #,##0.000\ _€_-;_-* &quot;-&quot;???\ _€_-;_-@_-">
                  <c:v>1.6368356900730223</c:v>
                </c:pt>
                <c:pt idx="722" formatCode="_-* #,##0.000\ _€_-;\-* #,##0.000\ _€_-;_-* &quot;-&quot;???\ _€_-;_-@_-">
                  <c:v>1.6366172011773821</c:v>
                </c:pt>
                <c:pt idx="723" formatCode="_-* #,##0.000\ _€_-;\-* #,##0.000\ _€_-;_-* &quot;-&quot;???\ _€_-;_-@_-">
                  <c:v>1.636486205792461</c:v>
                </c:pt>
                <c:pt idx="724" formatCode="_-* #,##0.000\ _€_-;\-* #,##0.000\ _€_-;_-* &quot;-&quot;???\ _€_-;_-@_-">
                  <c:v>1.636442556988883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361B-4D5B-BD0E-E08BB3726487}"/>
            </c:ext>
          </c:extLst>
        </c:ser>
        <c:ser>
          <c:idx val="5"/>
          <c:order val="2"/>
          <c:tx>
            <c:strRef>
              <c:f>'5T_discret'!$H$14:$H$15</c:f>
              <c:strCache>
                <c:ptCount val="2"/>
                <c:pt idx="0">
                  <c:v>pression_cyl 3</c:v>
                </c:pt>
                <c:pt idx="1">
                  <c:v>bar</c:v>
                </c:pt>
              </c:strCache>
            </c:strRef>
          </c:tx>
          <c:spPr>
            <a:ln>
              <a:solidFill>
                <a:schemeClr val="tx1"/>
              </a:solidFill>
              <a:prstDash val="dash"/>
            </a:ln>
          </c:spPr>
          <c:marker>
            <c:symbol val="none"/>
          </c:marker>
          <c:xVal>
            <c:numRef>
              <c:f>'5T_discret'!$B$16:$B$740</c:f>
              <c:numCache>
                <c:formatCode>General</c:formatCode>
                <c:ptCount val="725"/>
                <c:pt idx="0">
                  <c:v>25</c:v>
                </c:pt>
                <c:pt idx="1">
                  <c:v>25</c:v>
                </c:pt>
                <c:pt idx="2">
                  <c:v>25.013737812769573</c:v>
                </c:pt>
                <c:pt idx="3">
                  <c:v>25.054945029252821</c:v>
                </c:pt>
                <c:pt idx="4">
                  <c:v>25.123602987963753</c:v>
                </c:pt>
                <c:pt idx="5">
                  <c:v>25.219680599726573</c:v>
                </c:pt>
                <c:pt idx="6">
                  <c:v>25.343134367619101</c:v>
                </c:pt>
                <c:pt idx="7">
                  <c:v>25.493908414879744</c:v>
                </c:pt>
                <c:pt idx="8">
                  <c:v>25.671934520762616</c:v>
                </c:pt>
                <c:pt idx="9">
                  <c:v>25.877132164323012</c:v>
                </c:pt>
                <c:pt idx="10">
                  <c:v>26.109408576109562</c:v>
                </c:pt>
                <c:pt idx="11">
                  <c:v>26.368658797736536</c:v>
                </c:pt>
                <c:pt idx="12">
                  <c:v>26.654765749304111</c:v>
                </c:pt>
                <c:pt idx="13">
                  <c:v>26.967600304631144</c:v>
                </c:pt>
                <c:pt idx="14">
                  <c:v>27.307021374259996</c:v>
                </c:pt>
                <c:pt idx="15">
                  <c:v>27.672875996187837</c:v>
                </c:pt>
                <c:pt idx="16">
                  <c:v>28.064999434275268</c:v>
                </c:pt>
                <c:pt idx="17">
                  <c:v>28.4832152842773</c:v>
                </c:pt>
                <c:pt idx="18">
                  <c:v>28.927335587437742</c:v>
                </c:pt>
                <c:pt idx="19">
                  <c:v>29.397160951581927</c:v>
                </c:pt>
                <c:pt idx="20">
                  <c:v>29.892480679639078</c:v>
                </c:pt>
                <c:pt idx="21">
                  <c:v>30.413072905518458</c:v>
                </c:pt>
                <c:pt idx="22">
                  <c:v>30.95870473726017</c:v>
                </c:pt>
                <c:pt idx="23">
                  <c:v>31.529132407374046</c:v>
                </c:pt>
                <c:pt idx="24">
                  <c:v>32.124101430276077</c:v>
                </c:pt>
                <c:pt idx="25">
                  <c:v>32.743346766724422</c:v>
                </c:pt>
                <c:pt idx="26">
                  <c:v>33.386592995152888</c:v>
                </c:pt>
                <c:pt idx="27">
                  <c:v>34.05355448979207</c:v>
                </c:pt>
                <c:pt idx="28">
                  <c:v>34.743935605463491</c:v>
                </c:pt>
                <c:pt idx="29">
                  <c:v>35.457430868924561</c:v>
                </c:pt>
                <c:pt idx="30">
                  <c:v>36.193725176637486</c:v>
                </c:pt>
                <c:pt idx="31">
                  <c:v>36.95249399882637</c:v>
                </c:pt>
                <c:pt idx="32">
                  <c:v>37.73340358968241</c:v>
                </c:pt>
                <c:pt idx="33">
                  <c:v>38.536111203568701</c:v>
                </c:pt>
                <c:pt idx="34">
                  <c:v>39.36026531707013</c:v>
                </c:pt>
                <c:pt idx="35">
                  <c:v>40.205505856726731</c:v>
                </c:pt>
                <c:pt idx="36">
                  <c:v>41.071464432281687</c:v>
                </c:pt>
                <c:pt idx="37">
                  <c:v>41.957764575268158</c:v>
                </c:pt>
                <c:pt idx="38">
                  <c:v>42.864021982752504</c:v>
                </c:pt>
                <c:pt idx="39">
                  <c:v>43.789844766042975</c:v>
                </c:pt>
                <c:pt idx="40">
                  <c:v>44.734833704167841</c:v>
                </c:pt>
                <c:pt idx="41">
                  <c:v>45.698582501917343</c:v>
                </c:pt>
                <c:pt idx="42">
                  <c:v>46.680678052239116</c:v>
                </c:pt>
                <c:pt idx="43">
                  <c:v>47.680700702767545</c:v>
                </c:pt>
                <c:pt idx="44">
                  <c:v>48.69822452626186</c:v>
                </c:pt>
                <c:pt idx="45">
                  <c:v>49.73281759472016</c:v>
                </c:pt>
                <c:pt idx="46">
                  <c:v>50.784042256930135</c:v>
                </c:pt>
                <c:pt idx="47">
                  <c:v>51.851455419209785</c:v>
                </c:pt>
                <c:pt idx="48">
                  <c:v>52.934608829086031</c:v>
                </c:pt>
                <c:pt idx="49">
                  <c:v>54.03304936165128</c:v>
                </c:pt>
                <c:pt idx="50">
                  <c:v>55.146319308333617</c:v>
                </c:pt>
                <c:pt idx="51">
                  <c:v>56.273956667808207</c:v>
                </c:pt>
                <c:pt idx="52">
                  <c:v>57.415495438774151</c:v>
                </c:pt>
                <c:pt idx="53">
                  <c:v>58.570465914313409</c:v>
                </c:pt>
                <c:pt idx="54">
                  <c:v>59.738394977545504</c:v>
                </c:pt>
                <c:pt idx="55">
                  <c:v>60.918806398284936</c:v>
                </c:pt>
                <c:pt idx="56">
                  <c:v>62.111221130405617</c:v>
                </c:pt>
                <c:pt idx="57">
                  <c:v>63.315157609611852</c:v>
                </c:pt>
                <c:pt idx="58">
                  <c:v>64.530132051311739</c:v>
                </c:pt>
                <c:pt idx="59">
                  <c:v>65.755658748286635</c:v>
                </c:pt>
                <c:pt idx="60">
                  <c:v>66.991250367846931</c:v>
                </c:pt>
                <c:pt idx="61">
                  <c:v>68.236418248163119</c:v>
                </c:pt>
                <c:pt idx="62">
                  <c:v>69.490672693458194</c:v>
                </c:pt>
                <c:pt idx="63">
                  <c:v>70.7535232677496</c:v>
                </c:pt>
                <c:pt idx="64">
                  <c:v>72.024479086823987</c:v>
                </c:pt>
                <c:pt idx="65">
                  <c:v>73.303049108132768</c:v>
                </c:pt>
                <c:pt idx="66">
                  <c:v>74.588742418294203</c:v>
                </c:pt>
                <c:pt idx="67">
                  <c:v>75.881068517891151</c:v>
                </c:pt>
                <c:pt idx="68">
                  <c:v>77.179537603254303</c:v>
                </c:pt>
                <c:pt idx="69">
                  <c:v>78.483660844924785</c:v>
                </c:pt>
                <c:pt idx="70">
                  <c:v>79.792950662492132</c:v>
                </c:pt>
                <c:pt idx="71">
                  <c:v>81.106920995509938</c:v>
                </c:pt>
                <c:pt idx="72">
                  <c:v>82.425087570193057</c:v>
                </c:pt>
                <c:pt idx="73">
                  <c:v>83.746968161608947</c:v>
                </c:pt>
                <c:pt idx="74">
                  <c:v>85.072082851080268</c:v>
                </c:pt>
                <c:pt idx="75">
                  <c:v>86.399954278522387</c:v>
                </c:pt>
                <c:pt idx="76">
                  <c:v>87.730107889448547</c:v>
                </c:pt>
                <c:pt idx="77">
                  <c:v>89.062072176381648</c:v>
                </c:pt>
                <c:pt idx="78">
                  <c:v>90.395378914422182</c:v>
                </c:pt>
                <c:pt idx="79">
                  <c:v>91.729563390729837</c:v>
                </c:pt>
                <c:pt idx="80">
                  <c:v>93.064164627688001</c:v>
                </c:pt>
                <c:pt idx="81">
                  <c:v>94.398725599528774</c:v>
                </c:pt>
                <c:pt idx="82">
                  <c:v>95.732793442209669</c:v>
                </c:pt>
                <c:pt idx="83">
                  <c:v>97.065919656343397</c:v>
                </c:pt>
                <c:pt idx="84">
                  <c:v>98.39766030299478</c:v>
                </c:pt>
                <c:pt idx="85">
                  <c:v>99.727576192171156</c:v>
                </c:pt>
                <c:pt idx="86">
                  <c:v>101.05523306384718</c:v>
                </c:pt>
                <c:pt idx="87">
                  <c:v>102.38020176137634</c:v>
                </c:pt>
                <c:pt idx="88">
                  <c:v>103.70205839715688</c:v>
                </c:pt>
                <c:pt idx="89">
                  <c:v>105.02038451043374</c:v>
                </c:pt>
                <c:pt idx="90">
                  <c:v>106.33476721713197</c:v>
                </c:pt>
                <c:pt idx="91">
                  <c:v>107.6447993516327</c:v>
                </c:pt>
                <c:pt idx="92">
                  <c:v>108.95007960041669</c:v>
                </c:pt>
                <c:pt idx="93">
                  <c:v>110.25021262751615</c:v>
                </c:pt>
                <c:pt idx="94">
                  <c:v>111.54480919173002</c:v>
                </c:pt>
                <c:pt idx="95">
                  <c:v>112.83348625557382</c:v>
                </c:pt>
                <c:pt idx="96">
                  <c:v>114.11586708594874</c:v>
                </c:pt>
                <c:pt idx="97">
                  <c:v>115.39158134653249</c:v>
                </c:pt>
                <c:pt idx="98">
                  <c:v>116.66026518190525</c:v>
                </c:pt>
                <c:pt idx="99">
                  <c:v>117.92156129344308</c:v>
                </c:pt>
                <c:pt idx="100">
                  <c:v>119.17511900702274</c:v>
                </c:pt>
                <c:pt idx="101">
                  <c:v>120.42059433259729</c:v>
                </c:pt>
                <c:pt idx="102">
                  <c:v>121.65765001571636</c:v>
                </c:pt>
                <c:pt idx="103">
                  <c:v>122.88595558107752</c:v>
                </c:pt>
                <c:pt idx="104">
                  <c:v>124.10518736820927</c:v>
                </c:pt>
                <c:pt idx="105">
                  <c:v>125.31502855939893</c:v>
                </c:pt>
                <c:pt idx="106">
                  <c:v>126.51516919999139</c:v>
                </c:pt>
                <c:pt idx="107">
                  <c:v>127.70530621119633</c:v>
                </c:pt>
                <c:pt idx="108">
                  <c:v>128.88514339555269</c:v>
                </c:pt>
                <c:pt idx="109">
                  <c:v>130.05439143521133</c:v>
                </c:pt>
                <c:pt idx="110">
                  <c:v>131.21276788320617</c:v>
                </c:pt>
                <c:pt idx="111">
                  <c:v>132.35999714789361</c:v>
                </c:pt>
                <c:pt idx="112">
                  <c:v>133.4958104707506</c:v>
                </c:pt>
                <c:pt idx="113">
                  <c:v>134.61994589772917</c:v>
                </c:pt>
                <c:pt idx="114">
                  <c:v>135.73214824437315</c:v>
                </c:pt>
                <c:pt idx="115">
                  <c:v>136.8321690549113</c:v>
                </c:pt>
                <c:pt idx="116">
                  <c:v>137.91976655554549</c:v>
                </c:pt>
                <c:pt idx="117">
                  <c:v>138.99470560216162</c:v>
                </c:pt>
                <c:pt idx="118">
                  <c:v>140.05675762269288</c:v>
                </c:pt>
                <c:pt idx="119">
                  <c:v>141.10570055437307</c:v>
                </c:pt>
                <c:pt idx="120">
                  <c:v>142.14131877611794</c:v>
                </c:pt>
                <c:pt idx="121">
                  <c:v>143.16340303627965</c:v>
                </c:pt>
                <c:pt idx="122">
                  <c:v>144.17175037601996</c:v>
                </c:pt>
                <c:pt idx="123">
                  <c:v>145.16616404854915</c:v>
                </c:pt>
                <c:pt idx="124">
                  <c:v>146.14645343448257</c:v>
                </c:pt>
                <c:pt idx="125">
                  <c:v>147.1124339535626</c:v>
                </c:pt>
                <c:pt idx="126">
                  <c:v>148.06392697299947</c:v>
                </c:pt>
                <c:pt idx="127">
                  <c:v>149.0007597126797</c:v>
                </c:pt>
                <c:pt idx="128">
                  <c:v>149.92276514749258</c:v>
                </c:pt>
                <c:pt idx="129">
                  <c:v>150.8297819070234</c:v>
                </c:pt>
                <c:pt idx="130">
                  <c:v>151.72165417285964</c:v>
                </c:pt>
                <c:pt idx="131">
                  <c:v>152.59823157375445</c:v>
                </c:pt>
                <c:pt idx="132">
                  <c:v>153.45936907889015</c:v>
                </c:pt>
                <c:pt idx="133">
                  <c:v>154.30492688947803</c:v>
                </c:pt>
                <c:pt idx="134">
                  <c:v>155.13477032893255</c:v>
                </c:pt>
                <c:pt idx="135">
                  <c:v>155.94876973184805</c:v>
                </c:pt>
                <c:pt idx="136">
                  <c:v>156.74680033200715</c:v>
                </c:pt>
                <c:pt idx="137">
                  <c:v>157.528742149642</c:v>
                </c:pt>
                <c:pt idx="138">
                  <c:v>158.29447987816653</c:v>
                </c:pt>
                <c:pt idx="139">
                  <c:v>159.04390277059204</c:v>
                </c:pt>
                <c:pt idx="140">
                  <c:v>159.77690452583406</c:v>
                </c:pt>
                <c:pt idx="141">
                  <c:v>160.49338317511112</c:v>
                </c:pt>
                <c:pt idx="142">
                  <c:v>161.19324096863318</c:v>
                </c:pt>
                <c:pt idx="143">
                  <c:v>161.87638426276928</c:v>
                </c:pt>
                <c:pt idx="144">
                  <c:v>162.54272340787892</c:v>
                </c:pt>
                <c:pt idx="145">
                  <c:v>163.19217263698712</c:v>
                </c:pt>
                <c:pt idx="146">
                  <c:v>163.82464995547343</c:v>
                </c:pt>
                <c:pt idx="147">
                  <c:v>164.4400770319441</c:v>
                </c:pt>
                <c:pt idx="148">
                  <c:v>165.03837909044589</c:v>
                </c:pt>
                <c:pt idx="149">
                  <c:v>165.61948480417618</c:v>
                </c:pt>
                <c:pt idx="150">
                  <c:v>166.18332619083861</c:v>
                </c:pt>
                <c:pt idx="151">
                  <c:v>166.72983850978466</c:v>
                </c:pt>
                <c:pt idx="152">
                  <c:v>167.25896016107845</c:v>
                </c:pt>
                <c:pt idx="153">
                  <c:v>167.77063258661445</c:v>
                </c:pt>
                <c:pt idx="154">
                  <c:v>168.2648001734124</c:v>
                </c:pt>
                <c:pt idx="155">
                  <c:v>168.74141015920691</c:v>
                </c:pt>
                <c:pt idx="156">
                  <c:v>169.20041254044619</c:v>
                </c:pt>
                <c:pt idx="157">
                  <c:v>169.64175998280473</c:v>
                </c:pt>
                <c:pt idx="158">
                  <c:v>170.06540773431297</c:v>
                </c:pt>
                <c:pt idx="159">
                  <c:v>170.47131354119998</c:v>
                </c:pt>
                <c:pt idx="160">
                  <c:v>170.85943756653859</c:v>
                </c:pt>
                <c:pt idx="161">
                  <c:v>171.22974231178074</c:v>
                </c:pt>
                <c:pt idx="162">
                  <c:v>171.58219254126237</c:v>
                </c:pt>
                <c:pt idx="163">
                  <c:v>171.91675520975414</c:v>
                </c:pt>
                <c:pt idx="164">
                  <c:v>172.2333993931295</c:v>
                </c:pt>
                <c:pt idx="165">
                  <c:v>172.53209622221638</c:v>
                </c:pt>
                <c:pt idx="166">
                  <c:v>172.81281881989514</c:v>
                </c:pt>
                <c:pt idx="167">
                  <c:v>173.07554224150002</c:v>
                </c:pt>
                <c:pt idx="168">
                  <c:v>173.32024341857894</c:v>
                </c:pt>
                <c:pt idx="169">
                  <c:v>173.54690110606029</c:v>
                </c:pt>
                <c:pt idx="170">
                  <c:v>173.75549583287378</c:v>
                </c:pt>
                <c:pt idx="171">
                  <c:v>173.94600985606647</c:v>
                </c:pt>
                <c:pt idx="172">
                  <c:v>174.1184271184535</c:v>
                </c:pt>
                <c:pt idx="173">
                  <c:v>174.27273320983744</c:v>
                </c:pt>
                <c:pt idx="174">
                  <c:v>174.40891533182858</c:v>
                </c:pt>
                <c:pt idx="175">
                  <c:v>174.52696226629467</c:v>
                </c:pt>
                <c:pt idx="176">
                  <c:v>174.62686434746428</c:v>
                </c:pt>
                <c:pt idx="177">
                  <c:v>174.70861343770616</c:v>
                </c:pt>
                <c:pt idx="178">
                  <c:v>174.77220290700348</c:v>
                </c:pt>
                <c:pt idx="179">
                  <c:v>174.81762761613888</c:v>
                </c:pt>
                <c:pt idx="180">
                  <c:v>174.84488390360227</c:v>
                </c:pt>
                <c:pt idx="181">
                  <c:v>174.85396957623314</c:v>
                </c:pt>
                <c:pt idx="182">
                  <c:v>174.85396957623314</c:v>
                </c:pt>
                <c:pt idx="183">
                  <c:v>174.84488390360227</c:v>
                </c:pt>
                <c:pt idx="184">
                  <c:v>174.81762761613888</c:v>
                </c:pt>
                <c:pt idx="185">
                  <c:v>174.77220290700348</c:v>
                </c:pt>
                <c:pt idx="186">
                  <c:v>174.70861343770616</c:v>
                </c:pt>
                <c:pt idx="187">
                  <c:v>174.62686434746428</c:v>
                </c:pt>
                <c:pt idx="188">
                  <c:v>174.52696226629467</c:v>
                </c:pt>
                <c:pt idx="189">
                  <c:v>174.40891533182858</c:v>
                </c:pt>
                <c:pt idx="190">
                  <c:v>174.27273320983744</c:v>
                </c:pt>
                <c:pt idx="191">
                  <c:v>174.1184271184535</c:v>
                </c:pt>
                <c:pt idx="192">
                  <c:v>173.94600985606647</c:v>
                </c:pt>
                <c:pt idx="193">
                  <c:v>173.75549583287378</c:v>
                </c:pt>
                <c:pt idx="194">
                  <c:v>173.54690110606029</c:v>
                </c:pt>
                <c:pt idx="195">
                  <c:v>173.32024341857894</c:v>
                </c:pt>
                <c:pt idx="196">
                  <c:v>173.07554224150002</c:v>
                </c:pt>
                <c:pt idx="197">
                  <c:v>172.81281881989514</c:v>
                </c:pt>
                <c:pt idx="198">
                  <c:v>172.53209622221638</c:v>
                </c:pt>
                <c:pt idx="199">
                  <c:v>172.2333993931295</c:v>
                </c:pt>
                <c:pt idx="200">
                  <c:v>171.91675520975414</c:v>
                </c:pt>
                <c:pt idx="201">
                  <c:v>171.58219254126237</c:v>
                </c:pt>
                <c:pt idx="202">
                  <c:v>171.22974231178074</c:v>
                </c:pt>
                <c:pt idx="203">
                  <c:v>170.85943756653859</c:v>
                </c:pt>
                <c:pt idx="204">
                  <c:v>170.47131354119998</c:v>
                </c:pt>
                <c:pt idx="205">
                  <c:v>170.065407734313</c:v>
                </c:pt>
                <c:pt idx="206">
                  <c:v>169.64175998280473</c:v>
                </c:pt>
                <c:pt idx="207">
                  <c:v>169.20041254044619</c:v>
                </c:pt>
                <c:pt idx="208">
                  <c:v>168.74141015920694</c:v>
                </c:pt>
                <c:pt idx="209">
                  <c:v>168.26480017341245</c:v>
                </c:pt>
                <c:pt idx="210">
                  <c:v>167.77063258661448</c:v>
                </c:pt>
                <c:pt idx="211">
                  <c:v>167.25896016107845</c:v>
                </c:pt>
                <c:pt idx="212">
                  <c:v>166.72983850978463</c:v>
                </c:pt>
                <c:pt idx="213">
                  <c:v>166.18332619083864</c:v>
                </c:pt>
                <c:pt idx="214">
                  <c:v>165.61948480417618</c:v>
                </c:pt>
                <c:pt idx="215">
                  <c:v>165.03837909044589</c:v>
                </c:pt>
                <c:pt idx="216">
                  <c:v>164.44007703194413</c:v>
                </c:pt>
                <c:pt idx="217">
                  <c:v>163.8246499554734</c:v>
                </c:pt>
                <c:pt idx="218">
                  <c:v>163.19217263698712</c:v>
                </c:pt>
                <c:pt idx="219">
                  <c:v>162.54272340787895</c:v>
                </c:pt>
                <c:pt idx="220">
                  <c:v>161.87638426276928</c:v>
                </c:pt>
                <c:pt idx="221">
                  <c:v>161.19324096863321</c:v>
                </c:pt>
                <c:pt idx="222">
                  <c:v>160.49338317511112</c:v>
                </c:pt>
                <c:pt idx="223">
                  <c:v>159.77690452583406</c:v>
                </c:pt>
                <c:pt idx="224">
                  <c:v>159.04390277059204</c:v>
                </c:pt>
                <c:pt idx="225">
                  <c:v>158.29447987816653</c:v>
                </c:pt>
                <c:pt idx="226">
                  <c:v>157.528742149642</c:v>
                </c:pt>
                <c:pt idx="227">
                  <c:v>156.74680033200718</c:v>
                </c:pt>
                <c:pt idx="228">
                  <c:v>155.9487697318481</c:v>
                </c:pt>
                <c:pt idx="229">
                  <c:v>155.1347703289326</c:v>
                </c:pt>
                <c:pt idx="230">
                  <c:v>154.30492688947805</c:v>
                </c:pt>
                <c:pt idx="231">
                  <c:v>153.45936907889015</c:v>
                </c:pt>
                <c:pt idx="232">
                  <c:v>152.5982315737545</c:v>
                </c:pt>
                <c:pt idx="233">
                  <c:v>151.72165417285964</c:v>
                </c:pt>
                <c:pt idx="234">
                  <c:v>150.8297819070234</c:v>
                </c:pt>
                <c:pt idx="235">
                  <c:v>149.92276514749258</c:v>
                </c:pt>
                <c:pt idx="236">
                  <c:v>149.00075971267972</c:v>
                </c:pt>
                <c:pt idx="237">
                  <c:v>148.06392697299952</c:v>
                </c:pt>
                <c:pt idx="238">
                  <c:v>147.11243395356266</c:v>
                </c:pt>
                <c:pt idx="239">
                  <c:v>146.14645343448257</c:v>
                </c:pt>
                <c:pt idx="240">
                  <c:v>145.16616404854921</c:v>
                </c:pt>
                <c:pt idx="241">
                  <c:v>144.17175037601993</c:v>
                </c:pt>
                <c:pt idx="242">
                  <c:v>143.1634030362797</c:v>
                </c:pt>
                <c:pt idx="243">
                  <c:v>142.14131877611794</c:v>
                </c:pt>
                <c:pt idx="244">
                  <c:v>141.1057005543731</c:v>
                </c:pt>
                <c:pt idx="245">
                  <c:v>140.05675762269294</c:v>
                </c:pt>
                <c:pt idx="246">
                  <c:v>138.99470560216162</c:v>
                </c:pt>
                <c:pt idx="247">
                  <c:v>137.91976655554555</c:v>
                </c:pt>
                <c:pt idx="248">
                  <c:v>136.8321690549113</c:v>
                </c:pt>
                <c:pt idx="249">
                  <c:v>135.73214824437321</c:v>
                </c:pt>
                <c:pt idx="250">
                  <c:v>134.61994589772922</c:v>
                </c:pt>
                <c:pt idx="251">
                  <c:v>133.49581047075065</c:v>
                </c:pt>
                <c:pt idx="252">
                  <c:v>132.35999714789364</c:v>
                </c:pt>
                <c:pt idx="253">
                  <c:v>131.2127678832062</c:v>
                </c:pt>
                <c:pt idx="254">
                  <c:v>130.05439143521133</c:v>
                </c:pt>
                <c:pt idx="255">
                  <c:v>128.88514339555272</c:v>
                </c:pt>
                <c:pt idx="256">
                  <c:v>127.70530621119632</c:v>
                </c:pt>
                <c:pt idx="257">
                  <c:v>126.51516919999139</c:v>
                </c:pt>
                <c:pt idx="258">
                  <c:v>125.31502855939893</c:v>
                </c:pt>
                <c:pt idx="259">
                  <c:v>124.1051873682093</c:v>
                </c:pt>
                <c:pt idx="260">
                  <c:v>122.88595558107758</c:v>
                </c:pt>
                <c:pt idx="261">
                  <c:v>121.65765001571641</c:v>
                </c:pt>
                <c:pt idx="262">
                  <c:v>120.42059433259729</c:v>
                </c:pt>
                <c:pt idx="263">
                  <c:v>119.17511900702274</c:v>
                </c:pt>
                <c:pt idx="264">
                  <c:v>117.92156129344305</c:v>
                </c:pt>
                <c:pt idx="265">
                  <c:v>116.66026518190523</c:v>
                </c:pt>
                <c:pt idx="266">
                  <c:v>115.39158134653249</c:v>
                </c:pt>
                <c:pt idx="267">
                  <c:v>114.11586708594874</c:v>
                </c:pt>
                <c:pt idx="268">
                  <c:v>112.83348625557383</c:v>
                </c:pt>
                <c:pt idx="269">
                  <c:v>111.5448091917301</c:v>
                </c:pt>
                <c:pt idx="270">
                  <c:v>110.25021262751622</c:v>
                </c:pt>
                <c:pt idx="271">
                  <c:v>108.95007960041669</c:v>
                </c:pt>
                <c:pt idx="272">
                  <c:v>107.64479935163273</c:v>
                </c:pt>
                <c:pt idx="273">
                  <c:v>106.33476721713197</c:v>
                </c:pt>
                <c:pt idx="274">
                  <c:v>105.02038451043373</c:v>
                </c:pt>
                <c:pt idx="275">
                  <c:v>103.70205839715688</c:v>
                </c:pt>
                <c:pt idx="276">
                  <c:v>102.38020176137636</c:v>
                </c:pt>
                <c:pt idx="277">
                  <c:v>101.0552330638472</c:v>
                </c:pt>
                <c:pt idx="278">
                  <c:v>99.727576192171171</c:v>
                </c:pt>
                <c:pt idx="279">
                  <c:v>98.397660302994751</c:v>
                </c:pt>
                <c:pt idx="280">
                  <c:v>97.065919656343411</c:v>
                </c:pt>
                <c:pt idx="281">
                  <c:v>95.732793442209669</c:v>
                </c:pt>
                <c:pt idx="282">
                  <c:v>94.398725599528802</c:v>
                </c:pt>
                <c:pt idx="283">
                  <c:v>93.064164627688044</c:v>
                </c:pt>
                <c:pt idx="284">
                  <c:v>91.729563390729894</c:v>
                </c:pt>
                <c:pt idx="285">
                  <c:v>90.395378914422182</c:v>
                </c:pt>
                <c:pt idx="286">
                  <c:v>89.06207217638169</c:v>
                </c:pt>
                <c:pt idx="287">
                  <c:v>87.730107889448504</c:v>
                </c:pt>
                <c:pt idx="288">
                  <c:v>86.399954278522387</c:v>
                </c:pt>
                <c:pt idx="289">
                  <c:v>85.072082851080268</c:v>
                </c:pt>
                <c:pt idx="290">
                  <c:v>83.746968161608976</c:v>
                </c:pt>
                <c:pt idx="291">
                  <c:v>82.425087570193085</c:v>
                </c:pt>
                <c:pt idx="292">
                  <c:v>81.106920995509995</c:v>
                </c:pt>
                <c:pt idx="293">
                  <c:v>79.792950662492188</c:v>
                </c:pt>
                <c:pt idx="294">
                  <c:v>78.483660844924785</c:v>
                </c:pt>
                <c:pt idx="295">
                  <c:v>77.179537603254346</c:v>
                </c:pt>
                <c:pt idx="296">
                  <c:v>75.881068517891123</c:v>
                </c:pt>
                <c:pt idx="297">
                  <c:v>74.588742418294203</c:v>
                </c:pt>
                <c:pt idx="298">
                  <c:v>73.303049108132768</c:v>
                </c:pt>
                <c:pt idx="299">
                  <c:v>72.024479086824002</c:v>
                </c:pt>
                <c:pt idx="300">
                  <c:v>70.753523267749642</c:v>
                </c:pt>
                <c:pt idx="301">
                  <c:v>69.490672693458251</c:v>
                </c:pt>
                <c:pt idx="302">
                  <c:v>68.236418248163119</c:v>
                </c:pt>
                <c:pt idx="303">
                  <c:v>66.991250367847002</c:v>
                </c:pt>
                <c:pt idx="304">
                  <c:v>65.755658748286663</c:v>
                </c:pt>
                <c:pt idx="305">
                  <c:v>64.530132051311767</c:v>
                </c:pt>
                <c:pt idx="306">
                  <c:v>63.315157609611887</c:v>
                </c:pt>
                <c:pt idx="307">
                  <c:v>62.111221130405617</c:v>
                </c:pt>
                <c:pt idx="308">
                  <c:v>60.91880639828495</c:v>
                </c:pt>
                <c:pt idx="309">
                  <c:v>59.738394977545532</c:v>
                </c:pt>
                <c:pt idx="310">
                  <c:v>58.570465914313395</c:v>
                </c:pt>
                <c:pt idx="311">
                  <c:v>57.415495438774151</c:v>
                </c:pt>
                <c:pt idx="312">
                  <c:v>56.273956667808207</c:v>
                </c:pt>
                <c:pt idx="313">
                  <c:v>55.146319308333638</c:v>
                </c:pt>
                <c:pt idx="314">
                  <c:v>54.033049361651308</c:v>
                </c:pt>
                <c:pt idx="315">
                  <c:v>52.934608829086059</c:v>
                </c:pt>
                <c:pt idx="316">
                  <c:v>51.851455419209842</c:v>
                </c:pt>
                <c:pt idx="317">
                  <c:v>50.78404225693015</c:v>
                </c:pt>
                <c:pt idx="318">
                  <c:v>49.732817594720188</c:v>
                </c:pt>
                <c:pt idx="319">
                  <c:v>48.698224526261853</c:v>
                </c:pt>
                <c:pt idx="320">
                  <c:v>47.680700702767545</c:v>
                </c:pt>
                <c:pt idx="321">
                  <c:v>46.680678052239131</c:v>
                </c:pt>
                <c:pt idx="322">
                  <c:v>45.698582501917365</c:v>
                </c:pt>
                <c:pt idx="323">
                  <c:v>44.734833704167869</c:v>
                </c:pt>
                <c:pt idx="324">
                  <c:v>43.789844766043046</c:v>
                </c:pt>
                <c:pt idx="325">
                  <c:v>42.864021982752504</c:v>
                </c:pt>
                <c:pt idx="326">
                  <c:v>41.957764575268172</c:v>
                </c:pt>
                <c:pt idx="327">
                  <c:v>41.071464432281701</c:v>
                </c:pt>
                <c:pt idx="328">
                  <c:v>40.205505856726752</c:v>
                </c:pt>
                <c:pt idx="329">
                  <c:v>39.36026531707013</c:v>
                </c:pt>
                <c:pt idx="330">
                  <c:v>38.536111203568744</c:v>
                </c:pt>
                <c:pt idx="331">
                  <c:v>37.733403589682425</c:v>
                </c:pt>
                <c:pt idx="332">
                  <c:v>36.952493998826391</c:v>
                </c:pt>
                <c:pt idx="333">
                  <c:v>36.193725176637479</c:v>
                </c:pt>
                <c:pt idx="334">
                  <c:v>35.457430868924575</c:v>
                </c:pt>
                <c:pt idx="335">
                  <c:v>34.743935605463491</c:v>
                </c:pt>
                <c:pt idx="336">
                  <c:v>34.053554489792063</c:v>
                </c:pt>
                <c:pt idx="337">
                  <c:v>33.38659299515291</c:v>
                </c:pt>
                <c:pt idx="338">
                  <c:v>32.743346766724414</c:v>
                </c:pt>
                <c:pt idx="339">
                  <c:v>32.124101430276113</c:v>
                </c:pt>
                <c:pt idx="340">
                  <c:v>31.529132407374053</c:v>
                </c:pt>
                <c:pt idx="341">
                  <c:v>30.958704737260184</c:v>
                </c:pt>
                <c:pt idx="342">
                  <c:v>30.413072905518458</c:v>
                </c:pt>
                <c:pt idx="343">
                  <c:v>29.892480679639146</c:v>
                </c:pt>
                <c:pt idx="344">
                  <c:v>29.397160951581927</c:v>
                </c:pt>
                <c:pt idx="345">
                  <c:v>28.927335587437724</c:v>
                </c:pt>
                <c:pt idx="346">
                  <c:v>28.483215284277318</c:v>
                </c:pt>
                <c:pt idx="347">
                  <c:v>28.064999434275268</c:v>
                </c:pt>
                <c:pt idx="348">
                  <c:v>27.672875996187837</c:v>
                </c:pt>
                <c:pt idx="349">
                  <c:v>27.307021374260003</c:v>
                </c:pt>
                <c:pt idx="350">
                  <c:v>26.967600304631151</c:v>
                </c:pt>
                <c:pt idx="351">
                  <c:v>26.654765749304111</c:v>
                </c:pt>
                <c:pt idx="352">
                  <c:v>26.368658797736547</c:v>
                </c:pt>
                <c:pt idx="353">
                  <c:v>26.109408576109569</c:v>
                </c:pt>
                <c:pt idx="354">
                  <c:v>25.877132164323019</c:v>
                </c:pt>
                <c:pt idx="355">
                  <c:v>25.671934520762616</c:v>
                </c:pt>
                <c:pt idx="356">
                  <c:v>25.493908414879744</c:v>
                </c:pt>
                <c:pt idx="357">
                  <c:v>25.343134367619101</c:v>
                </c:pt>
                <c:pt idx="358">
                  <c:v>25.219680599726566</c:v>
                </c:pt>
                <c:pt idx="359">
                  <c:v>25.123602987963753</c:v>
                </c:pt>
                <c:pt idx="360">
                  <c:v>25.054945029252821</c:v>
                </c:pt>
                <c:pt idx="361">
                  <c:v>25.013737812769573</c:v>
                </c:pt>
                <c:pt idx="362">
                  <c:v>25</c:v>
                </c:pt>
                <c:pt idx="363">
                  <c:v>25</c:v>
                </c:pt>
                <c:pt idx="364">
                  <c:v>25.013737812769573</c:v>
                </c:pt>
                <c:pt idx="365">
                  <c:v>25.054945029252821</c:v>
                </c:pt>
                <c:pt idx="366">
                  <c:v>25.123602987963753</c:v>
                </c:pt>
                <c:pt idx="367">
                  <c:v>25.219680599726566</c:v>
                </c:pt>
                <c:pt idx="368">
                  <c:v>25.343134367619108</c:v>
                </c:pt>
                <c:pt idx="369">
                  <c:v>25.493908414879737</c:v>
                </c:pt>
                <c:pt idx="370">
                  <c:v>25.671934520762616</c:v>
                </c:pt>
                <c:pt idx="371">
                  <c:v>25.877132164323005</c:v>
                </c:pt>
                <c:pt idx="372">
                  <c:v>26.109408576109562</c:v>
                </c:pt>
                <c:pt idx="373">
                  <c:v>26.368658797736529</c:v>
                </c:pt>
                <c:pt idx="374">
                  <c:v>26.654765749304122</c:v>
                </c:pt>
                <c:pt idx="375">
                  <c:v>26.967600304631137</c:v>
                </c:pt>
                <c:pt idx="376">
                  <c:v>27.307021374259996</c:v>
                </c:pt>
                <c:pt idx="377">
                  <c:v>27.672875996187848</c:v>
                </c:pt>
                <c:pt idx="378">
                  <c:v>28.064999434275261</c:v>
                </c:pt>
                <c:pt idx="379">
                  <c:v>28.483215284277307</c:v>
                </c:pt>
                <c:pt idx="380">
                  <c:v>28.927335587437732</c:v>
                </c:pt>
                <c:pt idx="381">
                  <c:v>29.39716095158192</c:v>
                </c:pt>
                <c:pt idx="382">
                  <c:v>29.892480679639071</c:v>
                </c:pt>
                <c:pt idx="383">
                  <c:v>30.413072905518465</c:v>
                </c:pt>
                <c:pt idx="384">
                  <c:v>30.958704737260145</c:v>
                </c:pt>
                <c:pt idx="385">
                  <c:v>31.529132407374046</c:v>
                </c:pt>
                <c:pt idx="386">
                  <c:v>32.124101430276006</c:v>
                </c:pt>
                <c:pt idx="387">
                  <c:v>32.743346766724407</c:v>
                </c:pt>
                <c:pt idx="388">
                  <c:v>33.386592995152888</c:v>
                </c:pt>
                <c:pt idx="389">
                  <c:v>34.05355448979207</c:v>
                </c:pt>
                <c:pt idx="390">
                  <c:v>34.743935605463513</c:v>
                </c:pt>
                <c:pt idx="391">
                  <c:v>35.457430868924547</c:v>
                </c:pt>
                <c:pt idx="392">
                  <c:v>36.193725176637486</c:v>
                </c:pt>
                <c:pt idx="393">
                  <c:v>36.952493998826341</c:v>
                </c:pt>
                <c:pt idx="394">
                  <c:v>37.73340358968241</c:v>
                </c:pt>
                <c:pt idx="395">
                  <c:v>38.536111203568687</c:v>
                </c:pt>
                <c:pt idx="396">
                  <c:v>39.360265317070109</c:v>
                </c:pt>
                <c:pt idx="397">
                  <c:v>40.205505856726703</c:v>
                </c:pt>
                <c:pt idx="398">
                  <c:v>41.071464432281687</c:v>
                </c:pt>
                <c:pt idx="399">
                  <c:v>41.957764575268193</c:v>
                </c:pt>
                <c:pt idx="400">
                  <c:v>42.864021982752476</c:v>
                </c:pt>
                <c:pt idx="401">
                  <c:v>43.789844766043032</c:v>
                </c:pt>
                <c:pt idx="402">
                  <c:v>44.734833704167755</c:v>
                </c:pt>
                <c:pt idx="403">
                  <c:v>45.698582501917343</c:v>
                </c:pt>
                <c:pt idx="404">
                  <c:v>46.680678052239102</c:v>
                </c:pt>
                <c:pt idx="405">
                  <c:v>47.68070070276756</c:v>
                </c:pt>
                <c:pt idx="406">
                  <c:v>48.698224526261825</c:v>
                </c:pt>
                <c:pt idx="407">
                  <c:v>49.73281759472016</c:v>
                </c:pt>
                <c:pt idx="408">
                  <c:v>50.784042256930078</c:v>
                </c:pt>
                <c:pt idx="409">
                  <c:v>51.851455419209771</c:v>
                </c:pt>
                <c:pt idx="410">
                  <c:v>52.934608829086031</c:v>
                </c:pt>
                <c:pt idx="411">
                  <c:v>54.033049361651223</c:v>
                </c:pt>
                <c:pt idx="412">
                  <c:v>55.146319308333617</c:v>
                </c:pt>
                <c:pt idx="413">
                  <c:v>56.273956667808179</c:v>
                </c:pt>
                <c:pt idx="414">
                  <c:v>57.415495438774172</c:v>
                </c:pt>
                <c:pt idx="415">
                  <c:v>58.570465914313367</c:v>
                </c:pt>
                <c:pt idx="416">
                  <c:v>59.738394977545504</c:v>
                </c:pt>
                <c:pt idx="417">
                  <c:v>60.918806398284872</c:v>
                </c:pt>
                <c:pt idx="418">
                  <c:v>62.111221130405589</c:v>
                </c:pt>
                <c:pt idx="419">
                  <c:v>63.315157609611866</c:v>
                </c:pt>
                <c:pt idx="420">
                  <c:v>64.530132051311739</c:v>
                </c:pt>
                <c:pt idx="421">
                  <c:v>65.755658748286635</c:v>
                </c:pt>
                <c:pt idx="422">
                  <c:v>66.991250367846931</c:v>
                </c:pt>
                <c:pt idx="423">
                  <c:v>68.236418248163147</c:v>
                </c:pt>
                <c:pt idx="424">
                  <c:v>69.490672693458151</c:v>
                </c:pt>
                <c:pt idx="425">
                  <c:v>70.7535232677496</c:v>
                </c:pt>
                <c:pt idx="426">
                  <c:v>72.024479086823973</c:v>
                </c:pt>
                <c:pt idx="427">
                  <c:v>73.30304910813274</c:v>
                </c:pt>
                <c:pt idx="428">
                  <c:v>74.588742418294174</c:v>
                </c:pt>
                <c:pt idx="429">
                  <c:v>75.881068517891151</c:v>
                </c:pt>
                <c:pt idx="430">
                  <c:v>77.179537603254374</c:v>
                </c:pt>
                <c:pt idx="431">
                  <c:v>78.483660844924756</c:v>
                </c:pt>
                <c:pt idx="432">
                  <c:v>79.79295066249216</c:v>
                </c:pt>
                <c:pt idx="433">
                  <c:v>81.106920995509881</c:v>
                </c:pt>
                <c:pt idx="434">
                  <c:v>82.425087570193057</c:v>
                </c:pt>
                <c:pt idx="435">
                  <c:v>83.746968161608933</c:v>
                </c:pt>
                <c:pt idx="436">
                  <c:v>85.072082851080296</c:v>
                </c:pt>
                <c:pt idx="437">
                  <c:v>86.399954278522344</c:v>
                </c:pt>
                <c:pt idx="438">
                  <c:v>87.730107889448547</c:v>
                </c:pt>
                <c:pt idx="439">
                  <c:v>89.062072176381577</c:v>
                </c:pt>
                <c:pt idx="440">
                  <c:v>90.395378914422139</c:v>
                </c:pt>
                <c:pt idx="441">
                  <c:v>91.729563390729865</c:v>
                </c:pt>
                <c:pt idx="442">
                  <c:v>93.064164627687944</c:v>
                </c:pt>
                <c:pt idx="443">
                  <c:v>94.398725599528774</c:v>
                </c:pt>
                <c:pt idx="444">
                  <c:v>95.73279344220964</c:v>
                </c:pt>
                <c:pt idx="445">
                  <c:v>97.065919656343439</c:v>
                </c:pt>
                <c:pt idx="446">
                  <c:v>98.397660302994723</c:v>
                </c:pt>
                <c:pt idx="447">
                  <c:v>99.727576192171142</c:v>
                </c:pt>
                <c:pt idx="448">
                  <c:v>101.0552330638471</c:v>
                </c:pt>
                <c:pt idx="449">
                  <c:v>102.38020176137631</c:v>
                </c:pt>
                <c:pt idx="450">
                  <c:v>103.70205839715683</c:v>
                </c:pt>
                <c:pt idx="451">
                  <c:v>105.02038451043376</c:v>
                </c:pt>
                <c:pt idx="452">
                  <c:v>106.33476721713195</c:v>
                </c:pt>
                <c:pt idx="453">
                  <c:v>107.64479935163268</c:v>
                </c:pt>
                <c:pt idx="454">
                  <c:v>108.95007960041671</c:v>
                </c:pt>
                <c:pt idx="455">
                  <c:v>110.25021262751612</c:v>
                </c:pt>
                <c:pt idx="456">
                  <c:v>111.54480919173004</c:v>
                </c:pt>
                <c:pt idx="457">
                  <c:v>112.83348625557373</c:v>
                </c:pt>
                <c:pt idx="458">
                  <c:v>114.11586708594871</c:v>
                </c:pt>
                <c:pt idx="459">
                  <c:v>115.39158134653245</c:v>
                </c:pt>
                <c:pt idx="460">
                  <c:v>116.66026518190526</c:v>
                </c:pt>
                <c:pt idx="461">
                  <c:v>117.92156129344301</c:v>
                </c:pt>
                <c:pt idx="462">
                  <c:v>119.17511900702264</c:v>
                </c:pt>
                <c:pt idx="463">
                  <c:v>120.42059433259725</c:v>
                </c:pt>
                <c:pt idx="464">
                  <c:v>121.65765001571638</c:v>
                </c:pt>
                <c:pt idx="465">
                  <c:v>122.88595558107758</c:v>
                </c:pt>
                <c:pt idx="466">
                  <c:v>124.10518736820927</c:v>
                </c:pt>
                <c:pt idx="467">
                  <c:v>125.31502855939897</c:v>
                </c:pt>
                <c:pt idx="468">
                  <c:v>126.51516919999136</c:v>
                </c:pt>
                <c:pt idx="469">
                  <c:v>127.70530621119634</c:v>
                </c:pt>
                <c:pt idx="470">
                  <c:v>128.88514339555263</c:v>
                </c:pt>
                <c:pt idx="471">
                  <c:v>130.0543914352113</c:v>
                </c:pt>
                <c:pt idx="472">
                  <c:v>131.21276788320608</c:v>
                </c:pt>
                <c:pt idx="473">
                  <c:v>132.35999714789355</c:v>
                </c:pt>
                <c:pt idx="474">
                  <c:v>133.4958104707506</c:v>
                </c:pt>
                <c:pt idx="475">
                  <c:v>134.61994589772911</c:v>
                </c:pt>
                <c:pt idx="476">
                  <c:v>135.73214824437315</c:v>
                </c:pt>
                <c:pt idx="477">
                  <c:v>136.83216905491133</c:v>
                </c:pt>
                <c:pt idx="478">
                  <c:v>137.91976655554549</c:v>
                </c:pt>
                <c:pt idx="479">
                  <c:v>138.99470560216162</c:v>
                </c:pt>
                <c:pt idx="480">
                  <c:v>140.05675762269294</c:v>
                </c:pt>
                <c:pt idx="481">
                  <c:v>141.10570055437307</c:v>
                </c:pt>
                <c:pt idx="482">
                  <c:v>142.14131877611794</c:v>
                </c:pt>
                <c:pt idx="483">
                  <c:v>143.16340303627959</c:v>
                </c:pt>
                <c:pt idx="484">
                  <c:v>144.1717503760199</c:v>
                </c:pt>
                <c:pt idx="485">
                  <c:v>145.16616404854921</c:v>
                </c:pt>
                <c:pt idx="486">
                  <c:v>146.14645343448251</c:v>
                </c:pt>
                <c:pt idx="487">
                  <c:v>147.11243395356263</c:v>
                </c:pt>
                <c:pt idx="488">
                  <c:v>148.06392697299947</c:v>
                </c:pt>
                <c:pt idx="489">
                  <c:v>149.0007597126797</c:v>
                </c:pt>
                <c:pt idx="490">
                  <c:v>149.92276514749253</c:v>
                </c:pt>
                <c:pt idx="491">
                  <c:v>150.8297819070234</c:v>
                </c:pt>
                <c:pt idx="492">
                  <c:v>151.72165417285964</c:v>
                </c:pt>
                <c:pt idx="493">
                  <c:v>152.59823157375445</c:v>
                </c:pt>
                <c:pt idx="494">
                  <c:v>153.45936907889012</c:v>
                </c:pt>
                <c:pt idx="495">
                  <c:v>154.30492688947805</c:v>
                </c:pt>
                <c:pt idx="496">
                  <c:v>155.13477032893255</c:v>
                </c:pt>
                <c:pt idx="497">
                  <c:v>155.94876973184807</c:v>
                </c:pt>
                <c:pt idx="498">
                  <c:v>156.74680033200721</c:v>
                </c:pt>
                <c:pt idx="499">
                  <c:v>157.52874214964194</c:v>
                </c:pt>
                <c:pt idx="500">
                  <c:v>158.29447987816653</c:v>
                </c:pt>
                <c:pt idx="501">
                  <c:v>159.04390277059204</c:v>
                </c:pt>
                <c:pt idx="502">
                  <c:v>159.77690452583406</c:v>
                </c:pt>
                <c:pt idx="503">
                  <c:v>160.49338317511106</c:v>
                </c:pt>
                <c:pt idx="504">
                  <c:v>161.19324096863315</c:v>
                </c:pt>
                <c:pt idx="505">
                  <c:v>161.87638426276925</c:v>
                </c:pt>
                <c:pt idx="506">
                  <c:v>162.54272340787892</c:v>
                </c:pt>
                <c:pt idx="507">
                  <c:v>163.1921726369871</c:v>
                </c:pt>
                <c:pt idx="508">
                  <c:v>163.82464995547338</c:v>
                </c:pt>
                <c:pt idx="509">
                  <c:v>164.44007703194407</c:v>
                </c:pt>
                <c:pt idx="510">
                  <c:v>165.03837909044589</c:v>
                </c:pt>
                <c:pt idx="511">
                  <c:v>165.61948480417621</c:v>
                </c:pt>
                <c:pt idx="512">
                  <c:v>166.18332619083861</c:v>
                </c:pt>
                <c:pt idx="513">
                  <c:v>166.72983850978466</c:v>
                </c:pt>
                <c:pt idx="514">
                  <c:v>167.25896016107842</c:v>
                </c:pt>
                <c:pt idx="515">
                  <c:v>167.77063258661448</c:v>
                </c:pt>
                <c:pt idx="516">
                  <c:v>168.26480017341245</c:v>
                </c:pt>
                <c:pt idx="517">
                  <c:v>168.74141015920688</c:v>
                </c:pt>
                <c:pt idx="518">
                  <c:v>169.20041254044619</c:v>
                </c:pt>
                <c:pt idx="519">
                  <c:v>169.64175998280467</c:v>
                </c:pt>
                <c:pt idx="520">
                  <c:v>170.065407734313</c:v>
                </c:pt>
                <c:pt idx="521">
                  <c:v>170.47131354119992</c:v>
                </c:pt>
                <c:pt idx="522">
                  <c:v>170.85943756653859</c:v>
                </c:pt>
                <c:pt idx="523">
                  <c:v>171.22974231178074</c:v>
                </c:pt>
                <c:pt idx="524">
                  <c:v>171.5821925412624</c:v>
                </c:pt>
                <c:pt idx="525">
                  <c:v>171.91675520975411</c:v>
                </c:pt>
                <c:pt idx="526">
                  <c:v>172.2333993931295</c:v>
                </c:pt>
                <c:pt idx="527">
                  <c:v>172.53209622221638</c:v>
                </c:pt>
                <c:pt idx="528">
                  <c:v>172.81281881989514</c:v>
                </c:pt>
                <c:pt idx="529">
                  <c:v>173.07554224150002</c:v>
                </c:pt>
                <c:pt idx="530">
                  <c:v>173.32024341857894</c:v>
                </c:pt>
                <c:pt idx="531">
                  <c:v>173.54690110606029</c:v>
                </c:pt>
                <c:pt idx="532">
                  <c:v>173.75549583287375</c:v>
                </c:pt>
                <c:pt idx="533">
                  <c:v>173.94600985606647</c:v>
                </c:pt>
                <c:pt idx="534">
                  <c:v>174.11842711845352</c:v>
                </c:pt>
                <c:pt idx="535">
                  <c:v>174.27273320983744</c:v>
                </c:pt>
                <c:pt idx="536">
                  <c:v>174.40891533182855</c:v>
                </c:pt>
                <c:pt idx="537">
                  <c:v>174.52696226629467</c:v>
                </c:pt>
                <c:pt idx="538">
                  <c:v>174.62686434746428</c:v>
                </c:pt>
                <c:pt idx="539">
                  <c:v>174.70861343770616</c:v>
                </c:pt>
                <c:pt idx="540">
                  <c:v>174.77220290700348</c:v>
                </c:pt>
                <c:pt idx="541">
                  <c:v>174.81762761613888</c:v>
                </c:pt>
                <c:pt idx="542">
                  <c:v>174.84488390360227</c:v>
                </c:pt>
                <c:pt idx="543">
                  <c:v>174.85396957623314</c:v>
                </c:pt>
                <c:pt idx="544">
                  <c:v>174.85396957623314</c:v>
                </c:pt>
                <c:pt idx="545">
                  <c:v>174.84488390360227</c:v>
                </c:pt>
                <c:pt idx="546">
                  <c:v>174.81762761613888</c:v>
                </c:pt>
                <c:pt idx="547">
                  <c:v>174.77220290700348</c:v>
                </c:pt>
                <c:pt idx="548">
                  <c:v>174.70861343770616</c:v>
                </c:pt>
                <c:pt idx="549">
                  <c:v>174.62686434746428</c:v>
                </c:pt>
                <c:pt idx="550">
                  <c:v>174.52696226629467</c:v>
                </c:pt>
                <c:pt idx="551">
                  <c:v>174.40891533182858</c:v>
                </c:pt>
                <c:pt idx="552">
                  <c:v>174.27273320983744</c:v>
                </c:pt>
                <c:pt idx="553">
                  <c:v>174.1184271184535</c:v>
                </c:pt>
                <c:pt idx="554">
                  <c:v>173.94600985606647</c:v>
                </c:pt>
                <c:pt idx="555">
                  <c:v>173.75549583287375</c:v>
                </c:pt>
                <c:pt idx="556">
                  <c:v>173.54690110606029</c:v>
                </c:pt>
                <c:pt idx="557">
                  <c:v>173.32024341857894</c:v>
                </c:pt>
                <c:pt idx="558">
                  <c:v>173.07554224150002</c:v>
                </c:pt>
                <c:pt idx="559">
                  <c:v>172.81281881989514</c:v>
                </c:pt>
                <c:pt idx="560">
                  <c:v>172.53209622221638</c:v>
                </c:pt>
                <c:pt idx="561">
                  <c:v>172.2333993931295</c:v>
                </c:pt>
                <c:pt idx="562">
                  <c:v>171.91675520975414</c:v>
                </c:pt>
                <c:pt idx="563">
                  <c:v>171.58219254126237</c:v>
                </c:pt>
                <c:pt idx="564">
                  <c:v>171.22974231178077</c:v>
                </c:pt>
                <c:pt idx="565">
                  <c:v>170.85943756653859</c:v>
                </c:pt>
                <c:pt idx="566">
                  <c:v>170.4713135412</c:v>
                </c:pt>
                <c:pt idx="567">
                  <c:v>170.065407734313</c:v>
                </c:pt>
                <c:pt idx="568">
                  <c:v>169.64175998280473</c:v>
                </c:pt>
                <c:pt idx="569">
                  <c:v>169.20041254044622</c:v>
                </c:pt>
                <c:pt idx="570">
                  <c:v>168.74141015920691</c:v>
                </c:pt>
                <c:pt idx="571">
                  <c:v>168.26480017341245</c:v>
                </c:pt>
                <c:pt idx="572">
                  <c:v>167.77063258661448</c:v>
                </c:pt>
                <c:pt idx="573">
                  <c:v>167.25896016107845</c:v>
                </c:pt>
                <c:pt idx="574">
                  <c:v>166.72983850978463</c:v>
                </c:pt>
                <c:pt idx="575">
                  <c:v>166.18332619083864</c:v>
                </c:pt>
                <c:pt idx="576">
                  <c:v>165.61948480417618</c:v>
                </c:pt>
                <c:pt idx="577">
                  <c:v>165.03837909044591</c:v>
                </c:pt>
                <c:pt idx="578">
                  <c:v>164.4400770319441</c:v>
                </c:pt>
                <c:pt idx="579">
                  <c:v>163.82464995547343</c:v>
                </c:pt>
                <c:pt idx="580">
                  <c:v>163.19217263698712</c:v>
                </c:pt>
                <c:pt idx="581">
                  <c:v>162.54272340787892</c:v>
                </c:pt>
                <c:pt idx="582">
                  <c:v>161.87638426276928</c:v>
                </c:pt>
                <c:pt idx="583">
                  <c:v>161.19324096863321</c:v>
                </c:pt>
                <c:pt idx="584">
                  <c:v>160.49338317511118</c:v>
                </c:pt>
                <c:pt idx="585">
                  <c:v>159.77690452583408</c:v>
                </c:pt>
                <c:pt idx="586">
                  <c:v>159.04390277059215</c:v>
                </c:pt>
                <c:pt idx="587">
                  <c:v>158.29447987816656</c:v>
                </c:pt>
                <c:pt idx="588">
                  <c:v>157.528742149642</c:v>
                </c:pt>
                <c:pt idx="589">
                  <c:v>156.74680033200713</c:v>
                </c:pt>
                <c:pt idx="590">
                  <c:v>155.9487697318481</c:v>
                </c:pt>
                <c:pt idx="591">
                  <c:v>155.13477032893258</c:v>
                </c:pt>
                <c:pt idx="592">
                  <c:v>154.30492688947803</c:v>
                </c:pt>
                <c:pt idx="593">
                  <c:v>153.45936907889015</c:v>
                </c:pt>
                <c:pt idx="594">
                  <c:v>152.59823157375445</c:v>
                </c:pt>
                <c:pt idx="595">
                  <c:v>151.72165417285964</c:v>
                </c:pt>
                <c:pt idx="596">
                  <c:v>150.8297819070234</c:v>
                </c:pt>
                <c:pt idx="597">
                  <c:v>149.92276514749261</c:v>
                </c:pt>
                <c:pt idx="598">
                  <c:v>149.00075971267972</c:v>
                </c:pt>
                <c:pt idx="599">
                  <c:v>148.06392697299958</c:v>
                </c:pt>
                <c:pt idx="600">
                  <c:v>147.11243395356269</c:v>
                </c:pt>
                <c:pt idx="601">
                  <c:v>146.14645343448268</c:v>
                </c:pt>
                <c:pt idx="602">
                  <c:v>145.16616404854926</c:v>
                </c:pt>
                <c:pt idx="603">
                  <c:v>144.17175037601993</c:v>
                </c:pt>
                <c:pt idx="604">
                  <c:v>143.16340303627965</c:v>
                </c:pt>
                <c:pt idx="605">
                  <c:v>142.14131877611788</c:v>
                </c:pt>
                <c:pt idx="606">
                  <c:v>141.1057005543731</c:v>
                </c:pt>
                <c:pt idx="607">
                  <c:v>140.05675762269294</c:v>
                </c:pt>
                <c:pt idx="608">
                  <c:v>138.99470560216162</c:v>
                </c:pt>
                <c:pt idx="609">
                  <c:v>137.91976655554549</c:v>
                </c:pt>
                <c:pt idx="610">
                  <c:v>136.83216905491139</c:v>
                </c:pt>
                <c:pt idx="611">
                  <c:v>135.73214824437321</c:v>
                </c:pt>
                <c:pt idx="612">
                  <c:v>134.61994589772925</c:v>
                </c:pt>
                <c:pt idx="613">
                  <c:v>133.49581047075065</c:v>
                </c:pt>
                <c:pt idx="614">
                  <c:v>132.35999714789364</c:v>
                </c:pt>
                <c:pt idx="615">
                  <c:v>131.21276788320625</c:v>
                </c:pt>
                <c:pt idx="616">
                  <c:v>130.05439143521136</c:v>
                </c:pt>
                <c:pt idx="617">
                  <c:v>128.88514339555275</c:v>
                </c:pt>
                <c:pt idx="618">
                  <c:v>127.7053062111964</c:v>
                </c:pt>
                <c:pt idx="619">
                  <c:v>126.51516919999142</c:v>
                </c:pt>
                <c:pt idx="620">
                  <c:v>125.31502855939887</c:v>
                </c:pt>
                <c:pt idx="621">
                  <c:v>124.10518736820933</c:v>
                </c:pt>
                <c:pt idx="622">
                  <c:v>122.88595558107752</c:v>
                </c:pt>
                <c:pt idx="623">
                  <c:v>121.6576500157163</c:v>
                </c:pt>
                <c:pt idx="624">
                  <c:v>120.42059433259729</c:v>
                </c:pt>
                <c:pt idx="625">
                  <c:v>119.17511900702269</c:v>
                </c:pt>
                <c:pt idx="626">
                  <c:v>117.92156129344313</c:v>
                </c:pt>
                <c:pt idx="627">
                  <c:v>116.66026518190525</c:v>
                </c:pt>
                <c:pt idx="628">
                  <c:v>115.39158134653256</c:v>
                </c:pt>
                <c:pt idx="629">
                  <c:v>114.11586708594878</c:v>
                </c:pt>
                <c:pt idx="630">
                  <c:v>112.83348625557392</c:v>
                </c:pt>
                <c:pt idx="631">
                  <c:v>111.54480919173011</c:v>
                </c:pt>
                <c:pt idx="632">
                  <c:v>110.25021262751631</c:v>
                </c:pt>
                <c:pt idx="633">
                  <c:v>108.95007960041679</c:v>
                </c:pt>
                <c:pt idx="634">
                  <c:v>107.64479935163276</c:v>
                </c:pt>
                <c:pt idx="635">
                  <c:v>106.33476721713194</c:v>
                </c:pt>
                <c:pt idx="636">
                  <c:v>105.0203845104338</c:v>
                </c:pt>
                <c:pt idx="637">
                  <c:v>103.70205839715689</c:v>
                </c:pt>
                <c:pt idx="638">
                  <c:v>102.38020176137631</c:v>
                </c:pt>
                <c:pt idx="639">
                  <c:v>101.05523306384721</c:v>
                </c:pt>
                <c:pt idx="640">
                  <c:v>99.727576192171128</c:v>
                </c:pt>
                <c:pt idx="641">
                  <c:v>98.397660302994836</c:v>
                </c:pt>
                <c:pt idx="642">
                  <c:v>97.065919656343439</c:v>
                </c:pt>
                <c:pt idx="643">
                  <c:v>95.732793442209768</c:v>
                </c:pt>
                <c:pt idx="644">
                  <c:v>94.398725599528831</c:v>
                </c:pt>
                <c:pt idx="645">
                  <c:v>93.064164627688015</c:v>
                </c:pt>
                <c:pt idx="646">
                  <c:v>91.729563390729922</c:v>
                </c:pt>
                <c:pt idx="647">
                  <c:v>90.395378914422196</c:v>
                </c:pt>
                <c:pt idx="648">
                  <c:v>89.062072176381776</c:v>
                </c:pt>
                <c:pt idx="649">
                  <c:v>87.73010788944859</c:v>
                </c:pt>
                <c:pt idx="650">
                  <c:v>86.399954278522387</c:v>
                </c:pt>
                <c:pt idx="651">
                  <c:v>85.072082851080225</c:v>
                </c:pt>
                <c:pt idx="652">
                  <c:v>83.746968161608976</c:v>
                </c:pt>
                <c:pt idx="653">
                  <c:v>82.425087570193028</c:v>
                </c:pt>
                <c:pt idx="654">
                  <c:v>81.106920995510009</c:v>
                </c:pt>
                <c:pt idx="655">
                  <c:v>79.792950662492146</c:v>
                </c:pt>
                <c:pt idx="656">
                  <c:v>78.483660844924884</c:v>
                </c:pt>
                <c:pt idx="657">
                  <c:v>77.179537603254232</c:v>
                </c:pt>
                <c:pt idx="658">
                  <c:v>75.881068517891151</c:v>
                </c:pt>
                <c:pt idx="659">
                  <c:v>74.588742418294274</c:v>
                </c:pt>
                <c:pt idx="660">
                  <c:v>73.303049108132896</c:v>
                </c:pt>
                <c:pt idx="661">
                  <c:v>72.024479086823959</c:v>
                </c:pt>
                <c:pt idx="662">
                  <c:v>70.753523267749642</c:v>
                </c:pt>
                <c:pt idx="663">
                  <c:v>69.490672693458322</c:v>
                </c:pt>
                <c:pt idx="664">
                  <c:v>68.23641824816319</c:v>
                </c:pt>
                <c:pt idx="665">
                  <c:v>66.991250367847016</c:v>
                </c:pt>
                <c:pt idx="666">
                  <c:v>65.755658748286606</c:v>
                </c:pt>
                <c:pt idx="667">
                  <c:v>64.530132051311796</c:v>
                </c:pt>
                <c:pt idx="668">
                  <c:v>63.315157609611852</c:v>
                </c:pt>
                <c:pt idx="669">
                  <c:v>62.111221130405582</c:v>
                </c:pt>
                <c:pt idx="670">
                  <c:v>60.918806398284964</c:v>
                </c:pt>
                <c:pt idx="671">
                  <c:v>59.738394977545639</c:v>
                </c:pt>
                <c:pt idx="672">
                  <c:v>58.57046591431336</c:v>
                </c:pt>
                <c:pt idx="673">
                  <c:v>57.415495438774165</c:v>
                </c:pt>
                <c:pt idx="674">
                  <c:v>56.273956667808321</c:v>
                </c:pt>
                <c:pt idx="675">
                  <c:v>55.146319308333752</c:v>
                </c:pt>
                <c:pt idx="676">
                  <c:v>54.033049361651265</c:v>
                </c:pt>
                <c:pt idx="677">
                  <c:v>52.934608829086073</c:v>
                </c:pt>
                <c:pt idx="678">
                  <c:v>51.851455419209898</c:v>
                </c:pt>
                <c:pt idx="679">
                  <c:v>50.784042256930121</c:v>
                </c:pt>
                <c:pt idx="680">
                  <c:v>49.732817594720203</c:v>
                </c:pt>
                <c:pt idx="681">
                  <c:v>48.698224526261868</c:v>
                </c:pt>
                <c:pt idx="682">
                  <c:v>47.680700702767638</c:v>
                </c:pt>
                <c:pt idx="683">
                  <c:v>46.680678052239145</c:v>
                </c:pt>
                <c:pt idx="684">
                  <c:v>45.698582501917329</c:v>
                </c:pt>
                <c:pt idx="685">
                  <c:v>44.734833704167883</c:v>
                </c:pt>
                <c:pt idx="686">
                  <c:v>43.78984476604311</c:v>
                </c:pt>
                <c:pt idx="687">
                  <c:v>42.864021982752476</c:v>
                </c:pt>
                <c:pt idx="688">
                  <c:v>41.957764575268186</c:v>
                </c:pt>
                <c:pt idx="689">
                  <c:v>41.071464432281758</c:v>
                </c:pt>
                <c:pt idx="690">
                  <c:v>40.205505856726688</c:v>
                </c:pt>
                <c:pt idx="691">
                  <c:v>39.360265317070144</c:v>
                </c:pt>
                <c:pt idx="692">
                  <c:v>38.536111203568751</c:v>
                </c:pt>
                <c:pt idx="693">
                  <c:v>37.733403589682496</c:v>
                </c:pt>
                <c:pt idx="694">
                  <c:v>36.95249399882637</c:v>
                </c:pt>
                <c:pt idx="695">
                  <c:v>36.193725176637521</c:v>
                </c:pt>
                <c:pt idx="696">
                  <c:v>35.457430868924575</c:v>
                </c:pt>
                <c:pt idx="697">
                  <c:v>34.743935605463534</c:v>
                </c:pt>
                <c:pt idx="698">
                  <c:v>34.053554489792091</c:v>
                </c:pt>
                <c:pt idx="699">
                  <c:v>33.386592995152888</c:v>
                </c:pt>
                <c:pt idx="700">
                  <c:v>32.743346766724457</c:v>
                </c:pt>
                <c:pt idx="701">
                  <c:v>32.124101430275999</c:v>
                </c:pt>
                <c:pt idx="702">
                  <c:v>31.529132407374039</c:v>
                </c:pt>
                <c:pt idx="703">
                  <c:v>30.958704737260184</c:v>
                </c:pt>
                <c:pt idx="704">
                  <c:v>30.413072905518547</c:v>
                </c:pt>
                <c:pt idx="705">
                  <c:v>29.892480679639071</c:v>
                </c:pt>
                <c:pt idx="706">
                  <c:v>29.397160951581938</c:v>
                </c:pt>
                <c:pt idx="707">
                  <c:v>28.927335587437774</c:v>
                </c:pt>
                <c:pt idx="708">
                  <c:v>28.483215284277318</c:v>
                </c:pt>
                <c:pt idx="709">
                  <c:v>28.064999434275276</c:v>
                </c:pt>
                <c:pt idx="710">
                  <c:v>27.672875996187862</c:v>
                </c:pt>
                <c:pt idx="711">
                  <c:v>27.307021374260003</c:v>
                </c:pt>
                <c:pt idx="712">
                  <c:v>26.967600304631144</c:v>
                </c:pt>
                <c:pt idx="713">
                  <c:v>26.654765749304129</c:v>
                </c:pt>
                <c:pt idx="714">
                  <c:v>26.368658797736536</c:v>
                </c:pt>
                <c:pt idx="715">
                  <c:v>26.109408576109619</c:v>
                </c:pt>
                <c:pt idx="716">
                  <c:v>25.877132164323005</c:v>
                </c:pt>
                <c:pt idx="717">
                  <c:v>25.671934520762616</c:v>
                </c:pt>
                <c:pt idx="718">
                  <c:v>25.493908414879751</c:v>
                </c:pt>
                <c:pt idx="719">
                  <c:v>25.34313436761909</c:v>
                </c:pt>
                <c:pt idx="720">
                  <c:v>25.219680599726566</c:v>
                </c:pt>
                <c:pt idx="721">
                  <c:v>25.123602987963753</c:v>
                </c:pt>
                <c:pt idx="722">
                  <c:v>25.054945029252831</c:v>
                </c:pt>
                <c:pt idx="723">
                  <c:v>25.013737812769573</c:v>
                </c:pt>
                <c:pt idx="724">
                  <c:v>25</c:v>
                </c:pt>
              </c:numCache>
            </c:numRef>
          </c:xVal>
          <c:yVal>
            <c:numRef>
              <c:f>'5T_discret'!$H$16:$H$740</c:f>
              <c:numCache>
                <c:formatCode>General</c:formatCode>
                <c:ptCount val="725"/>
                <c:pt idx="0">
                  <c:v>15.227537670773161</c:v>
                </c:pt>
                <c:pt idx="1">
                  <c:v>100.40623773283085</c:v>
                </c:pt>
                <c:pt idx="2">
                  <c:v>100.32904435985138</c:v>
                </c:pt>
                <c:pt idx="3">
                  <c:v>100.09810837475976</c:v>
                </c:pt>
                <c:pt idx="4">
                  <c:v>99.715349465899777</c:v>
                </c:pt>
                <c:pt idx="5">
                  <c:v>99.183925190037783</c:v>
                </c:pt>
                <c:pt idx="6">
                  <c:v>98.50816964857593</c:v>
                </c:pt>
                <c:pt idx="7">
                  <c:v>97.693510668648273</c:v>
                </c:pt>
                <c:pt idx="8">
                  <c:v>96.746368322110456</c:v>
                </c:pt>
                <c:pt idx="9">
                  <c:v>95.674038155100746</c:v>
                </c:pt>
                <c:pt idx="10">
                  <c:v>94.484562867548561</c:v>
                </c:pt>
                <c:pt idx="11">
                  <c:v>93.186596365977422</c:v>
                </c:pt>
                <c:pt idx="12">
                  <c:v>91.789264116923931</c:v>
                </c:pt>
                <c:pt idx="13">
                  <c:v>90.302023566182982</c:v>
                </c:pt>
                <c:pt idx="14">
                  <c:v>88.7345280839872</c:v>
                </c:pt>
                <c:pt idx="15">
                  <c:v>87.096497477704489</c:v>
                </c:pt>
                <c:pt idx="16">
                  <c:v>85.397597614846646</c:v>
                </c:pt>
                <c:pt idx="17">
                  <c:v>83.647331154084512</c:v>
                </c:pt>
                <c:pt idx="18">
                  <c:v>81.854940822758095</c:v>
                </c:pt>
                <c:pt idx="19">
                  <c:v>80.029326134596857</c:v>
                </c:pt>
                <c:pt idx="20">
                  <c:v>78.178973934476701</c:v>
                </c:pt>
                <c:pt idx="21">
                  <c:v>76.311902705743634</c:v>
                </c:pt>
                <c:pt idx="22">
                  <c:v>74.43562019164419</c:v>
                </c:pt>
                <c:pt idx="23">
                  <c:v>72.557093571873835</c:v>
                </c:pt>
                <c:pt idx="24">
                  <c:v>70.682731199331968</c:v>
                </c:pt>
                <c:pt idx="25">
                  <c:v>68.818374738003001</c:v>
                </c:pt>
                <c:pt idx="26">
                  <c:v>66.969300444497406</c:v>
                </c:pt>
                <c:pt idx="27">
                  <c:v>65.140228295181572</c:v>
                </c:pt>
                <c:pt idx="28">
                  <c:v>63.335337668780497</c:v>
                </c:pt>
                <c:pt idx="29">
                  <c:v>61.558288341266696</c:v>
                </c:pt>
                <c:pt idx="30">
                  <c:v>59.812245626351086</c:v>
                </c:pt>
                <c:pt idx="31">
                  <c:v>58.099908592271355</c:v>
                </c:pt>
                <c:pt idx="32">
                  <c:v>56.423540396067033</c:v>
                </c:pt>
                <c:pt idx="33">
                  <c:v>54.78499989356115</c:v>
                </c:pt>
                <c:pt idx="34">
                  <c:v>53.185773801419067</c:v>
                </c:pt>
                <c:pt idx="35">
                  <c:v>51.627008802712801</c:v>
                </c:pt>
                <c:pt idx="36">
                  <c:v>50.10954309624087</c:v>
                </c:pt>
                <c:pt idx="37">
                  <c:v>48.633936990274506</c:v>
                </c:pt>
                <c:pt idx="38">
                  <c:v>47.20050223207253</c:v>
                </c:pt>
                <c:pt idx="39">
                  <c:v>45.809329844769898</c:v>
                </c:pt>
                <c:pt idx="40">
                  <c:v>44.46031631295655</c:v>
                </c:pt>
                <c:pt idx="41">
                  <c:v>43.153188017712836</c:v>
                </c:pt>
                <c:pt idx="42">
                  <c:v>41.887523871603427</c:v>
                </c:pt>
                <c:pt idx="43">
                  <c:v>40.662776144927832</c:v>
                </c:pt>
                <c:pt idx="44">
                  <c:v>39.478289507238962</c:v>
                </c:pt>
                <c:pt idx="45">
                  <c:v>38.333318333706558</c:v>
                </c:pt>
                <c:pt idx="46">
                  <c:v>37.227042345236718</c:v>
                </c:pt>
                <c:pt idx="47">
                  <c:v>36.15858066526318</c:v>
                </c:pt>
                <c:pt idx="48">
                  <c:v>35.127004385633519</c:v>
                </c:pt>
                <c:pt idx="49">
                  <c:v>34.131347739798493</c:v>
                </c:pt>
                <c:pt idx="50">
                  <c:v>33.170617984259643</c:v>
                </c:pt>
                <c:pt idx="51">
                  <c:v>32.243804089554814</c:v>
                </c:pt>
                <c:pt idx="52">
                  <c:v>31.34988434048504</c:v>
                </c:pt>
                <c:pt idx="53">
                  <c:v>30.487832942270394</c:v>
                </c:pt>
                <c:pt idx="54">
                  <c:v>29.656625725241391</c:v>
                </c:pt>
                <c:pt idx="55">
                  <c:v>28.85524503585189</c:v>
                </c:pt>
                <c:pt idx="56">
                  <c:v>28.082683896493773</c:v>
                </c:pt>
                <c:pt idx="57">
                  <c:v>27.337949511018852</c:v>
                </c:pt>
                <c:pt idx="58">
                  <c:v>26.620066187194659</c:v>
                </c:pt>
                <c:pt idx="59">
                  <c:v>25.928077741668588</c:v>
                </c:pt>
                <c:pt idx="60">
                  <c:v>25.261049447490027</c:v>
                </c:pt>
                <c:pt idx="61">
                  <c:v>24.618069578914682</c:v>
                </c:pt>
                <c:pt idx="62">
                  <c:v>23.998250603142829</c:v>
                </c:pt>
                <c:pt idx="63">
                  <c:v>23.400730063855342</c:v>
                </c:pt>
                <c:pt idx="64">
                  <c:v>22.824671196935103</c:v>
                </c:pt>
                <c:pt idx="65">
                  <c:v>22.269263314597488</c:v>
                </c:pt>
                <c:pt idx="66">
                  <c:v>21.733721990312915</c:v>
                </c:pt>
                <c:pt idx="67">
                  <c:v>21.217289073374058</c:v>
                </c:pt>
                <c:pt idx="68">
                  <c:v>20.719232558735818</c:v>
                </c:pt>
                <c:pt idx="69">
                  <c:v>20.238846334820103</c:v>
                </c:pt>
                <c:pt idx="70">
                  <c:v>19.775449829317484</c:v>
                </c:pt>
                <c:pt idx="71">
                  <c:v>19.328387570613923</c:v>
                </c:pt>
                <c:pt idx="72">
                  <c:v>18.897028680308818</c:v>
                </c:pt>
                <c:pt idx="73">
                  <c:v>18.480766310347853</c:v>
                </c:pt>
                <c:pt idx="74">
                  <c:v>18.079017036557655</c:v>
                </c:pt>
                <c:pt idx="75">
                  <c:v>17.69122021881892</c:v>
                </c:pt>
                <c:pt idx="76">
                  <c:v>17.316837336733936</c:v>
                </c:pt>
                <c:pt idx="77">
                  <c:v>16.955351308419861</c:v>
                </c:pt>
                <c:pt idx="78">
                  <c:v>16.606265798972998</c:v>
                </c:pt>
                <c:pt idx="79">
                  <c:v>16.269104524190791</c:v>
                </c:pt>
                <c:pt idx="80">
                  <c:v>15.943410554292042</c:v>
                </c:pt>
                <c:pt idx="81">
                  <c:v>15.628745621632973</c:v>
                </c:pt>
                <c:pt idx="82">
                  <c:v>15.324689435763547</c:v>
                </c:pt>
                <c:pt idx="83">
                  <c:v>15.030839008597802</c:v>
                </c:pt>
                <c:pt idx="84">
                  <c:v>14.746807991973407</c:v>
                </c:pt>
                <c:pt idx="85">
                  <c:v>14.472226029441314</c:v>
                </c:pt>
                <c:pt idx="86">
                  <c:v>14.206738123749771</c:v>
                </c:pt>
                <c:pt idx="87">
                  <c:v>13.95000402116062</c:v>
                </c:pt>
                <c:pt idx="88">
                  <c:v>13.701697613454407</c:v>
                </c:pt>
                <c:pt idx="89">
                  <c:v>13.461506358238996</c:v>
                </c:pt>
                <c:pt idx="90">
                  <c:v>13.229130717969159</c:v>
                </c:pt>
                <c:pt idx="91">
                  <c:v>13.004283617908081</c:v>
                </c:pt>
                <c:pt idx="92">
                  <c:v>12.786689923112215</c:v>
                </c:pt>
                <c:pt idx="93">
                  <c:v>12.576085934394404</c:v>
                </c:pt>
                <c:pt idx="94">
                  <c:v>12.372218903115046</c:v>
                </c:pt>
                <c:pt idx="95">
                  <c:v>12.174846564562726</c:v>
                </c:pt>
                <c:pt idx="96">
                  <c:v>11.983736689614249</c:v>
                </c:pt>
                <c:pt idx="97">
                  <c:v>11.798666654304894</c:v>
                </c:pt>
                <c:pt idx="98">
                  <c:v>11.619423026893294</c:v>
                </c:pt>
                <c:pt idx="99">
                  <c:v>11.445801171968256</c:v>
                </c:pt>
                <c:pt idx="100">
                  <c:v>11.277604871117077</c:v>
                </c:pt>
                <c:pt idx="101">
                  <c:v>11.114645959654313</c:v>
                </c:pt>
                <c:pt idx="102">
                  <c:v>10.956743978895775</c:v>
                </c:pt>
                <c:pt idx="103">
                  <c:v>10.803725843454087</c:v>
                </c:pt>
                <c:pt idx="104">
                  <c:v>10.655425523027823</c:v>
                </c:pt>
                <c:pt idx="105">
                  <c:v>10.511683738156389</c:v>
                </c:pt>
                <c:pt idx="106">
                  <c:v>10.372347669415683</c:v>
                </c:pt>
                <c:pt idx="107">
                  <c:v>10.2372706795356</c:v>
                </c:pt>
                <c:pt idx="108">
                  <c:v>10.106312047928482</c:v>
                </c:pt>
                <c:pt idx="109">
                  <c:v>9.979336717127449</c:v>
                </c:pt>
                <c:pt idx="110">
                  <c:v>9.8562150506448347</c:v>
                </c:pt>
                <c:pt idx="111">
                  <c:v>9.7368226017738522</c:v>
                </c:pt>
                <c:pt idx="112">
                  <c:v>9.6210398928693817</c:v>
                </c:pt>
                <c:pt idx="113">
                  <c:v>9.5087522046583608</c:v>
                </c:pt>
                <c:pt idx="114">
                  <c:v>9.399849375144564</c:v>
                </c:pt>
                <c:pt idx="115">
                  <c:v>9.2942256076872596</c:v>
                </c:pt>
                <c:pt idx="116">
                  <c:v>9.1917792878484601</c:v>
                </c:pt>
                <c:pt idx="117">
                  <c:v>9.0924128086182279</c:v>
                </c:pt>
                <c:pt idx="118">
                  <c:v>8.9960324036425501</c:v>
                </c:pt>
                <c:pt idx="119">
                  <c:v>8.9025479880931648</c:v>
                </c:pt>
                <c:pt idx="120">
                  <c:v>8.8118730068331583</c:v>
                </c:pt>
                <c:pt idx="121">
                  <c:v>8.7239242895465665</c:v>
                </c:pt>
                <c:pt idx="122">
                  <c:v>8.6386219125141057</c:v>
                </c:pt>
                <c:pt idx="123">
                  <c:v>8.5558890667310319</c:v>
                </c:pt>
                <c:pt idx="124">
                  <c:v>8.4756519320760635</c:v>
                </c:pt>
                <c:pt idx="125">
                  <c:v>8.3978395572536044</c:v>
                </c:pt>
                <c:pt idx="126">
                  <c:v>8.3223837452435365</c:v>
                </c:pt>
                <c:pt idx="127">
                  <c:v>8.249218944005225</c:v>
                </c:pt>
                <c:pt idx="128">
                  <c:v>8.1782821421939005</c:v>
                </c:pt>
                <c:pt idx="129">
                  <c:v>8.1095127696587248</c:v>
                </c:pt>
                <c:pt idx="130">
                  <c:v>8.0428526025026894</c:v>
                </c:pt>
                <c:pt idx="131">
                  <c:v>7.9782456724948911</c:v>
                </c:pt>
                <c:pt idx="132">
                  <c:v>7.9156381806354572</c:v>
                </c:pt>
                <c:pt idx="133">
                  <c:v>7.8549784146833321</c:v>
                </c:pt>
                <c:pt idx="134">
                  <c:v>7.7962166704656957</c:v>
                </c:pt>
                <c:pt idx="135">
                  <c:v>7.7393051767971439</c:v>
                </c:pt>
                <c:pt idx="136">
                  <c:v>7.6841980238446226</c:v>
                </c:pt>
                <c:pt idx="137">
                  <c:v>7.6308510947824351</c:v>
                </c:pt>
                <c:pt idx="138">
                  <c:v>7.5792220005891133</c:v>
                </c:pt>
                <c:pt idx="139">
                  <c:v>7.5292700178453327</c:v>
                </c:pt>
                <c:pt idx="140">
                  <c:v>7.4809560293990209</c:v>
                </c:pt>
                <c:pt idx="141">
                  <c:v>7.4342424677703942</c:v>
                </c:pt>
                <c:pt idx="142">
                  <c:v>7.3890932611761677</c:v>
                </c:pt>
                <c:pt idx="143">
                  <c:v>7.345473782058062</c:v>
                </c:pt>
                <c:pt idx="144">
                  <c:v>7.3033507980066776</c:v>
                </c:pt>
                <c:pt idx="145">
                  <c:v>7.2626924249772049</c:v>
                </c:pt>
                <c:pt idx="146">
                  <c:v>7.2234680826988953</c:v>
                </c:pt>
                <c:pt idx="147">
                  <c:v>7.185648452184858</c:v>
                </c:pt>
                <c:pt idx="148">
                  <c:v>7.1492054352540828</c:v>
                </c:pt>
                <c:pt idx="149">
                  <c:v>7.1141121159816416</c:v>
                </c:pt>
                <c:pt idx="150">
                  <c:v>7.0803427239976857</c:v>
                </c:pt>
                <c:pt idx="151">
                  <c:v>7.0478725995599323</c:v>
                </c:pt>
                <c:pt idx="152">
                  <c:v>7.0166781603283095</c:v>
                </c:pt>
                <c:pt idx="153">
                  <c:v>6.9867368697741492</c:v>
                </c:pt>
                <c:pt idx="154">
                  <c:v>6.958027207160054</c:v>
                </c:pt>
                <c:pt idx="155">
                  <c:v>6.9305286390299443</c:v>
                </c:pt>
                <c:pt idx="156">
                  <c:v>6.9042215921520764</c:v>
                </c:pt>
                <c:pt idx="157">
                  <c:v>6.879087427861049</c:v>
                </c:pt>
                <c:pt idx="158">
                  <c:v>6.8551084177477541</c:v>
                </c:pt>
                <c:pt idx="159">
                  <c:v>6.8322677206491784</c:v>
                </c:pt>
                <c:pt idx="160">
                  <c:v>6.8105493608927192</c:v>
                </c:pt>
                <c:pt idx="161">
                  <c:v>6.7899382077522512</c:v>
                </c:pt>
                <c:pt idx="162">
                  <c:v>6.7704199560758616</c:v>
                </c:pt>
                <c:pt idx="163">
                  <c:v>6.7519811080474712</c:v>
                </c:pt>
                <c:pt idx="164">
                  <c:v>6.7346089560470128</c:v>
                </c:pt>
                <c:pt idx="165">
                  <c:v>6.7182915665760001</c:v>
                </c:pt>
                <c:pt idx="166">
                  <c:v>6.7030177652175569</c:v>
                </c:pt>
                <c:pt idx="167">
                  <c:v>6.6887771226020742</c:v>
                </c:pt>
                <c:pt idx="168">
                  <c:v>6.6755599413515663</c:v>
                </c:pt>
                <c:pt idx="169">
                  <c:v>6.6633572439779503</c:v>
                </c:pt>
                <c:pt idx="170">
                  <c:v>6.6521607617121186</c:v>
                </c:pt>
                <c:pt idx="171">
                  <c:v>6.6419629242427307</c:v>
                </c:pt>
                <c:pt idx="172">
                  <c:v>6.6327568503452365</c:v>
                </c:pt>
                <c:pt idx="173">
                  <c:v>6.6245363393835603</c:v>
                </c:pt>
                <c:pt idx="174">
                  <c:v>6.6172958636683248</c:v>
                </c:pt>
                <c:pt idx="175">
                  <c:v>6.6110305616573699</c:v>
                </c:pt>
                <c:pt idx="176">
                  <c:v>6.6057362319857615</c:v>
                </c:pt>
                <c:pt idx="177">
                  <c:v>6.601409328314138</c:v>
                </c:pt>
                <c:pt idx="178">
                  <c:v>6.5980469549857883</c:v>
                </c:pt>
                <c:pt idx="179">
                  <c:v>6.5956468634843084</c:v>
                </c:pt>
                <c:pt idx="180">
                  <c:v>6.5942074496852756</c:v>
                </c:pt>
                <c:pt idx="181">
                  <c:v>6.5937277518967932</c:v>
                </c:pt>
                <c:pt idx="182" formatCode="_-* #,##0.0000\ _€_-;\-* #,##0.0000\ _€_-;_-* &quot;-&quot;??\ _€_-;_-@_-">
                  <c:v>5.8468739947086696</c:v>
                </c:pt>
                <c:pt idx="183" formatCode="_-* #,##0.0000\ _€_-;\-* #,##0.0000\ _€_-;_-* &quot;-&quot;??\ _€_-;_-@_-">
                  <c:v>5.8454124131823022</c:v>
                </c:pt>
                <c:pt idx="184" formatCode="_(* #,##0.00_);_(* \(#,##0.00\);_(* &quot;-&quot;??_);_(@_)">
                  <c:v>5.8410323143594765</c:v>
                </c:pt>
                <c:pt idx="185" formatCode="_(* #,##0.00_);_(* \(#,##0.00\);_(* &quot;-&quot;??_);_(@_)">
                  <c:v>5.8337476007002023</c:v>
                </c:pt>
                <c:pt idx="186" formatCode="_(* #,##0.00_);_(* \(#,##0.00\);_(* &quot;-&quot;??_);_(@_)">
                  <c:v>5.8235813274158659</c:v>
                </c:pt>
                <c:pt idx="187" formatCode="_(* #,##0.00_);_(* \(#,##0.00\);_(* &quot;-&quot;??_);_(@_)">
                  <c:v>5.8105655307854063</c:v>
                </c:pt>
                <c:pt idx="188" formatCode="_(* #,##0.00_);_(* \(#,##0.00\);_(* &quot;-&quot;??_);_(@_)">
                  <c:v>5.7947409910596823</c:v>
                </c:pt>
                <c:pt idx="189" formatCode="_(* #,##0.00_);_(* \(#,##0.00\);_(* &quot;-&quot;??_);_(@_)">
                  <c:v>5.7761569331322367</c:v>
                </c:pt>
                <c:pt idx="190" formatCode="_(* #,##0.00_);_(* \(#,##0.00\);_(* &quot;-&quot;??_);_(@_)">
                  <c:v>5.7548706689457285</c:v>
                </c:pt>
                <c:pt idx="191" formatCode="_(* #,##0.00_);_(* \(#,##0.00\);_(* &quot;-&quot;??_);_(@_)">
                  <c:v>5.730947186312223</c:v>
                </c:pt>
                <c:pt idx="192" formatCode="_(* #,##0.00_);_(* \(#,##0.00\);_(* &quot;-&quot;??_);_(@_)">
                  <c:v>5.7044586894385629</c:v>
                </c:pt>
                <c:pt idx="193" formatCode="_(* #,##0.00_);_(* \(#,##0.00\);_(* &quot;-&quot;??_);_(@_)">
                  <c:v>5.6754840969550759</c:v>
                </c:pt>
                <c:pt idx="194" formatCode="_(* #,##0.00_);_(* \(#,##0.00\);_(* &quot;-&quot;??_);_(@_)">
                  <c:v>5.6441085036397567</c:v>
                </c:pt>
                <c:pt idx="195" formatCode="_(* #,##0.00_);_(* \(#,##0.00\);_(* &quot;-&quot;??_);_(@_)">
                  <c:v>5.6104226123064365</c:v>
                </c:pt>
                <c:pt idx="196" formatCode="_(* #,##0.00_);_(* \(#,##0.00\);_(* &quot;-&quot;??_);_(@_)">
                  <c:v>5.5745221424835663</c:v>
                </c:pt>
                <c:pt idx="197" formatCode="_(* #,##0.00_);_(* \(#,##0.00\);_(* &quot;-&quot;??_);_(@_)">
                  <c:v>5.5365072225515828</c:v>
                </c:pt>
                <c:pt idx="198" formatCode="_(* #,##0.00_);_(* \(#,##0.00\);_(* &quot;-&quot;??_);_(@_)">
                  <c:v>5.4964817719369767</c:v>
                </c:pt>
                <c:pt idx="199" formatCode="_(* #,##0.00_);_(* \(#,##0.00\);_(* &quot;-&quot;??_);_(@_)">
                  <c:v>5.45455287978643</c:v>
                </c:pt>
                <c:pt idx="200" formatCode="_(* #,##0.00_);_(* \(#,##0.00\);_(* &quot;-&quot;??_);_(@_)">
                  <c:v>5.4108301862750663</c:v>
                </c:pt>
                <c:pt idx="201" formatCode="_(* #,##0.00_);_(* \(#,##0.00\);_(* &quot;-&quot;??_);_(@_)">
                  <c:v>5.3654252723492251</c:v>
                </c:pt>
                <c:pt idx="202" formatCode="_(* #,##0.00_);_(* \(#,##0.00\);_(* &quot;-&quot;??_);_(@_)">
                  <c:v>5.3184510632793476</c:v>
                </c:pt>
                <c:pt idx="203" formatCode="_(* #,##0.00_);_(* \(#,##0.00\);_(* &quot;-&quot;??_);_(@_)">
                  <c:v>5.270021250915069</c:v>
                </c:pt>
                <c:pt idx="204" formatCode="_(* #,##0.00_);_(* \(#,##0.00\);_(* &quot;-&quot;??_);_(@_)">
                  <c:v>5.2202497390065394</c:v>
                </c:pt>
                <c:pt idx="205" formatCode="_(* #,##0.00_);_(* \(#,##0.00\);_(* &quot;-&quot;??_);_(@_)">
                  <c:v>5.1692501153965509</c:v>
                </c:pt>
                <c:pt idx="206" formatCode="_(* #,##0.00_);_(* \(#,##0.00\);_(* &quot;-&quot;??_);_(@_)">
                  <c:v>5.1171351543105548</c:v>
                </c:pt>
                <c:pt idx="207" formatCode="_(* #,##0.00_);_(* \(#,##0.00\);_(* &quot;-&quot;??_);_(@_)">
                  <c:v>5.0640163513884744</c:v>
                </c:pt>
                <c:pt idx="208" formatCode="_(* #,##0.00_);_(* \(#,##0.00\);_(* &quot;-&quot;??_);_(@_)">
                  <c:v>5.0100034935246063</c:v>
                </c:pt>
                <c:pt idx="209" formatCode="_(* #,##0.00_);_(* \(#,##0.00\);_(* &quot;-&quot;??_);_(@_)">
                  <c:v>4.9552042650205115</c:v>
                </c:pt>
                <c:pt idx="210" formatCode="_(* #,##0.00_);_(* \(#,##0.00\);_(* &quot;-&quot;??_);_(@_)">
                  <c:v>4.8997238910188798</c:v>
                </c:pt>
                <c:pt idx="211" formatCode="_(* #,##0.00_);_(* \(#,##0.00\);_(* &quot;-&quot;??_);_(@_)">
                  <c:v>4.8436648186819324</c:v>
                </c:pt>
                <c:pt idx="212" formatCode="_(* #,##0.00_);_(* \(#,##0.00\);_(* &quot;-&quot;??_);_(@_)">
                  <c:v>4.7871264361115395</c:v>
                </c:pt>
                <c:pt idx="213" formatCode="_(* #,##0.00_);_(* \(#,##0.00\);_(* &quot;-&quot;??_);_(@_)">
                  <c:v>4.7302048285845002</c:v>
                </c:pt>
                <c:pt idx="214" formatCode="_(* #,##0.00_);_(* \(#,##0.00\);_(* &quot;-&quot;??_);_(@_)">
                  <c:v>4.6729925712987228</c:v>
                </c:pt>
                <c:pt idx="215" formatCode="_(* #,##0.00_);_(* \(#,##0.00\);_(* &quot;-&quot;??_);_(@_)">
                  <c:v>4.6155785574953754</c:v>
                </c:pt>
                <c:pt idx="216" formatCode="_(* #,##0.00_);_(* \(#,##0.00\);_(* &quot;-&quot;??_);_(@_)">
                  <c:v>4.5580478605401975</c:v>
                </c:pt>
                <c:pt idx="217" formatCode="_(* #,##0.00_);_(* \(#,##0.00\);_(* &quot;-&quot;??_);_(@_)">
                  <c:v>4.5004816283123441</c:v>
                </c:pt>
                <c:pt idx="218" formatCode="_(* #,##0.00_);_(* \(#,##0.00\);_(* &quot;-&quot;??_);_(@_)">
                  <c:v>4.4429570080609375</c:v>
                </c:pt>
                <c:pt idx="219" formatCode="_(* #,##0.00_);_(* \(#,##0.00\);_(* &quot;-&quot;??_);_(@_)">
                  <c:v>4.3855470997453967</c:v>
                </c:pt>
                <c:pt idx="220" formatCode="_(* #,##0.00_);_(* \(#,##0.00\);_(* &quot;-&quot;??_);_(@_)">
                  <c:v>4.3283209357726138</c:v>
                </c:pt>
                <c:pt idx="221" formatCode="_(* #,##0.00_);_(* \(#,##0.00\);_(* &quot;-&quot;??_);_(@_)">
                  <c:v>4.2713434849796794</c:v>
                </c:pt>
                <c:pt idx="222" formatCode="_(* #,##0.00_);_(* \(#,##0.00\);_(* &quot;-&quot;??_);_(@_)">
                  <c:v>4.2146756786806296</c:v>
                </c:pt>
                <c:pt idx="223" formatCode="_(* #,##0.00_);_(* \(#,##0.00\);_(* &quot;-&quot;??_);_(@_)">
                  <c:v>4.1583744565966887</c:v>
                </c:pt>
                <c:pt idx="224" formatCode="_(* #,##0.00_);_(* \(#,##0.00\);_(* &quot;-&quot;??_);_(@_)">
                  <c:v>4.1024928305174697</c:v>
                </c:pt>
                <c:pt idx="225" formatCode="_(* #,##0.00_);_(* \(#,##0.00\);_(* &quot;-&quot;??_);_(@_)">
                  <c:v>4.0470799635917842</c:v>
                </c:pt>
                <c:pt idx="226" formatCode="_(* #,##0.00_);_(* \(#,##0.00\);_(* &quot;-&quot;??_);_(@_)">
                  <c:v>3.9921812632176437</c:v>
                </c:pt>
                <c:pt idx="227" formatCode="_(* #,##0.00_);_(* \(#,##0.00\);_(* &quot;-&quot;??_);_(@_)">
                  <c:v>3.9378384855877981</c:v>
                </c:pt>
                <c:pt idx="228" formatCode="_(* #,##0.00_);_(* \(#,##0.00\);_(* &quot;-&quot;??_);_(@_)">
                  <c:v>3.8840898500468195</c:v>
                </c:pt>
                <c:pt idx="229" formatCode="_(* #,##0.00_);_(* \(#,##0.00\);_(* &quot;-&quot;??_);_(@_)">
                  <c:v>3.8309701615247387</c:v>
                </c:pt>
                <c:pt idx="230" formatCode="_(* #,##0.00_);_(* \(#,##0.00\);_(* &quot;-&quot;??_);_(@_)">
                  <c:v>3.7785109394283518</c:v>
                </c:pt>
                <c:pt idx="231" formatCode="_(* #,##0.00_);_(* \(#,##0.00\);_(* &quot;-&quot;??_);_(@_)">
                  <c:v>3.7267405514912828</c:v>
                </c:pt>
                <c:pt idx="232" formatCode="_(* #,##0.00_);_(* \(#,##0.00\);_(* &quot;-&quot;??_);_(@_)">
                  <c:v>3.6756843512062836</c:v>
                </c:pt>
                <c:pt idx="233" formatCode="_(* #,##0.00_);_(* \(#,##0.00\);_(* &quot;-&quot;??_);_(@_)">
                  <c:v>3.6253648175853925</c:v>
                </c:pt>
                <c:pt idx="234" formatCode="_(* #,##0.00_);_(* \(#,##0.00\);_(* &quot;-&quot;??_);_(@_)">
                  <c:v>3.5758016961143784</c:v>
                </c:pt>
                <c:pt idx="235" formatCode="_(* #,##0.00_);_(* \(#,##0.00\);_(* &quot;-&quot;??_);_(@_)">
                  <c:v>3.5270121398855974</c:v>
                </c:pt>
                <c:pt idx="236" formatCode="_(* #,##0.00_);_(* \(#,##0.00\);_(* &quot;-&quot;??_);_(@_)">
                  <c:v>3.479010850007092</c:v>
                </c:pt>
                <c:pt idx="237" formatCode="_(* #,##0.00_);_(* \(#,##0.00\);_(* &quot;-&quot;??_);_(@_)">
                  <c:v>3.4318102144944533</c:v>
                </c:pt>
                <c:pt idx="238" formatCode="_(* #,##0.00_);_(* \(#,##0.00\);_(* &quot;-&quot;??_);_(@_)">
                  <c:v>3.3854204449549332</c:v>
                </c:pt>
                <c:pt idx="239" formatCode="_(* #,##0.00_);_(* \(#,##0.00\);_(* &quot;-&quot;??_);_(@_)">
                  <c:v>3.3398497104702347</c:v>
                </c:pt>
                <c:pt idx="240" formatCode="_(* #,##0.00_);_(* \(#,##0.00\);_(* &quot;-&quot;??_);_(@_)">
                  <c:v>3.2951042681746796</c:v>
                </c:pt>
                <c:pt idx="241" formatCode="_(* #,##0.00_);_(* \(#,##0.00\);_(* &quot;-&quot;??_);_(@_)">
                  <c:v>3.2511885901092041</c:v>
                </c:pt>
                <c:pt idx="242" formatCode="_(* #,##0.00_);_(* \(#,##0.00\);_(* &quot;-&quot;??_);_(@_)">
                  <c:v>3.208105486008539</c:v>
                </c:pt>
                <c:pt idx="243" formatCode="_(* #,##0.00_);_(* \(#,##0.00\);_(* &quot;-&quot;??_);_(@_)">
                  <c:v>3.1658562217492374</c:v>
                </c:pt>
                <c:pt idx="244" formatCode="_(* #,##0.00_);_(* \(#,##0.00\);_(* &quot;-&quot;??_);_(@_)">
                  <c:v>3.124440633249892</c:v>
                </c:pt>
                <c:pt idx="245" formatCode="_(* #,##0.00_);_(* \(#,##0.00\);_(* &quot;-&quot;??_);_(@_)">
                  <c:v>3.0838572356723155</c:v>
                </c:pt>
                <c:pt idx="246" formatCode="_(* #,##0.00_);_(* \(#,##0.00\);_(* &quot;-&quot;??_);_(@_)">
                  <c:v>3.0441033278236564</c:v>
                </c:pt>
                <c:pt idx="247" formatCode="_(* #,##0.00_);_(* \(#,##0.00\);_(* &quot;-&quot;??_);_(@_)">
                  <c:v>3.005175091705008</c:v>
                </c:pt>
                <c:pt idx="248" formatCode="_(* #,##0.00_);_(* \(#,##0.00\);_(* &quot;-&quot;??_);_(@_)">
                  <c:v>2.9670676871920807</c:v>
                </c:pt>
                <c:pt idx="249" formatCode="_(* #,##0.00_);_(* \(#,##0.00\);_(* &quot;-&quot;??_);_(@_)">
                  <c:v>2.9297753418684391</c:v>
                </c:pt>
                <c:pt idx="250" formatCode="_(* #,##0.00_);_(* \(#,##0.00\);_(* &quot;-&quot;??_);_(@_)">
                  <c:v>2.893291436062039</c:v>
                </c:pt>
                <c:pt idx="251" formatCode="_(* #,##0.00_);_(* \(#,##0.00\);_(* &quot;-&quot;??_);_(@_)">
                  <c:v>2.8576085831615998</c:v>
                </c:pt>
                <c:pt idx="252" formatCode="_(* #,##0.00_);_(* \(#,##0.00\);_(* &quot;-&quot;??_);_(@_)">
                  <c:v>2.8227187053111757</c:v>
                </c:pt>
                <c:pt idx="253" formatCode="_(* #,##0.00_);_(* \(#,##0.00\);_(* &quot;-&quot;??_);_(@_)">
                  <c:v>2.7886131045994613</c:v>
                </c:pt>
                <c:pt idx="254" formatCode="_(* #,##0.00_);_(* \(#,##0.00\);_(* &quot;-&quot;??_);_(@_)">
                  <c:v>2.7552825298751702</c:v>
                </c:pt>
                <c:pt idx="255" formatCode="_(* #,##0.00_);_(* \(#,##0.00\);_(* &quot;-&quot;??_);_(@_)">
                  <c:v>2.7227172393317209</c:v>
                </c:pt>
                <c:pt idx="256" formatCode="_(* #,##0.00_);_(* \(#,##0.00\);_(* &quot;-&quot;??_);_(@_)">
                  <c:v>2.6909070590136497</c:v>
                </c:pt>
                <c:pt idx="257" formatCode="_(* #,##0.00_);_(* \(#,##0.00\);_(* &quot;-&quot;??_);_(@_)">
                  <c:v>2.6598414374039567</c:v>
                </c:pt>
                <c:pt idx="258" formatCode="_(* #,##0.00_);_(* \(#,##0.00\);_(* &quot;-&quot;??_);_(@_)">
                  <c:v>2.6295094962563663</c:v>
                </c:pt>
                <c:pt idx="259" formatCode="_(* #,##0.00_);_(* \(#,##0.00\);_(* &quot;-&quot;??_);_(@_)">
                  <c:v>2.5999000778392918</c:v>
                </c:pt>
                <c:pt idx="260" formatCode="_(* #,##0.00_);_(* \(#,##0.00\);_(* &quot;-&quot;??_);_(@_)">
                  <c:v>2.5710017887596481</c:v>
                </c:pt>
                <c:pt idx="261" formatCode="_(* #,##0.00_);_(* \(#,##0.00\);_(* &quot;-&quot;??_);_(@_)">
                  <c:v>2.5428030405344417</c:v>
                </c:pt>
                <c:pt idx="262" formatCode="_(* #,##0.00_);_(* \(#,##0.00\);_(* &quot;-&quot;??_);_(@_)">
                  <c:v>2.515292087076892</c:v>
                </c:pt>
                <c:pt idx="263" formatCode="_(* #,##0.00_);_(* \(#,##0.00\);_(* &quot;-&quot;??_);_(@_)">
                  <c:v>2.4884570592614241</c:v>
                </c:pt>
                <c:pt idx="264" formatCode="_(* #,##0.00_);_(* \(#,##0.00\);_(* &quot;-&quot;??_);_(@_)">
                  <c:v>2.4622859967287902</c:v>
                </c:pt>
                <c:pt idx="265" formatCode="_(* #,##0.00_);_(* \(#,##0.00\);_(* &quot;-&quot;??_);_(@_)">
                  <c:v>2.4367668770887065</c:v>
                </c:pt>
                <c:pt idx="266" formatCode="_(* #,##0.00_);_(* \(#,##0.00\);_(* &quot;-&quot;??_);_(@_)">
                  <c:v>2.4118876426730034</c:v>
                </c:pt>
                <c:pt idx="267" formatCode="_(* #,##0.00_);_(* \(#,##0.00\);_(* &quot;-&quot;??_);_(@_)">
                  <c:v>2.3876362249873884</c:v>
                </c:pt>
                <c:pt idx="268" formatCode="_(* #,##0.00_);_(* \(#,##0.00\);_(* &quot;-&quot;??_);_(@_)">
                  <c:v>2.3640005670047635</c:v>
                </c:pt>
                <c:pt idx="269" formatCode="_(* #,##0.00_);_(* \(#,##0.00\);_(* &quot;-&quot;??_);_(@_)">
                  <c:v>2.3409686434375496</c:v>
                </c:pt>
                <c:pt idx="270" formatCode="_(* #,##0.00_);_(* \(#,##0.00\);_(* &quot;-&quot;??_);_(@_)">
                  <c:v>2.3185284791208285</c:v>
                </c:pt>
                <c:pt idx="271" formatCode="_(* #,##0.00_);_(* \(#,##0.00\);_(* &quot;-&quot;??_);_(@_)">
                  <c:v>2.2966681656323957</c:v>
                </c:pt>
                <c:pt idx="272" formatCode="_(* #,##0.00_);_(* \(#,##0.00\);_(* &quot;-&quot;??_);_(@_)">
                  <c:v>2.2753758762699934</c:v>
                </c:pt>
                <c:pt idx="273" formatCode="_(* #,##0.00_);_(* \(#,##0.00\);_(* &quot;-&quot;??_);_(@_)">
                  <c:v>2.2546398795002083</c:v>
                </c:pt>
                <c:pt idx="274" formatCode="_(* #,##0.00_);_(* \(#,##0.00\);_(* &quot;-&quot;??_);_(@_)">
                  <c:v>2.2344485509877967</c:v>
                </c:pt>
                <c:pt idx="275" formatCode="_(* #,##0.00_);_(* \(#,##0.00\);_(* &quot;-&quot;??_);_(@_)">
                  <c:v>2.214790384308488</c:v>
                </c:pt>
                <c:pt idx="276" formatCode="_(* #,##0.00_);_(* \(#,##0.00\);_(* &quot;-&quot;??_);_(@_)">
                  <c:v>2.1956540004428069</c:v>
                </c:pt>
                <c:pt idx="277" formatCode="_(* #,##0.00_);_(* \(#,##0.00\);_(* &quot;-&quot;??_);_(@_)">
                  <c:v>2.1770281561430154</c:v>
                </c:pt>
                <c:pt idx="278" formatCode="_(* #,##0.00_);_(* \(#,##0.00\);_(* &quot;-&quot;??_);_(@_)">
                  <c:v>2.1589017512599868</c:v>
                </c:pt>
                <c:pt idx="279" formatCode="_(* #,##0.00_);_(* \(#,##0.00\);_(* &quot;-&quot;??_);_(@_)">
                  <c:v>2.1412638351117947</c:v>
                </c:pt>
                <c:pt idx="280" formatCode="_(* #,##0.00_);_(* \(#,##0.00\);_(* &quot;-&quot;??_);_(@_)">
                  <c:v>2.1241036119708085</c:v>
                </c:pt>
                <c:pt idx="281" formatCode="_(* #,##0.00_);_(* \(#,##0.00\);_(* &quot;-&quot;??_);_(@_)">
                  <c:v>2.1074104457414435</c:v>
                </c:pt>
                <c:pt idx="282" formatCode="_(* #,##0.00_);_(* \(#,##0.00\);_(* &quot;-&quot;??_);_(@_)">
                  <c:v>2.091173863896115</c:v>
                </c:pt>
                <c:pt idx="283" formatCode="_(* #,##0.00_);_(* \(#,##0.00\);_(* &quot;-&quot;??_);_(@_)">
                  <c:v>2.0753835607326825</c:v>
                </c:pt>
                <c:pt idx="284" formatCode="_(* #,##0.00_);_(* \(#,##0.00\);_(* &quot;-&quot;??_);_(@_)">
                  <c:v>2.0600294000125032</c:v>
                </c:pt>
                <c:pt idx="285" formatCode="_(* #,##0.00_);_(* \(#,##0.00\);_(* &quot;-&quot;??_);_(@_)">
                  <c:v>2.0451014170343109</c:v>
                </c:pt>
                <c:pt idx="286" formatCode="_(* #,##0.00_);_(* \(#,##0.00\);_(* &quot;-&quot;??_);_(@_)">
                  <c:v>2.030589820195404</c:v>
                </c:pt>
                <c:pt idx="287" formatCode="_(* #,##0.00_);_(* \(#,##0.00\);_(* &quot;-&quot;??_);_(@_)">
                  <c:v>2.016484992088087</c:v>
                </c:pt>
                <c:pt idx="288" formatCode="_(* #,##0.00_);_(* \(#,##0.00\);_(* &quot;-&quot;??_);_(@_)">
                  <c:v>2.0027774901759727</c:v>
                </c:pt>
                <c:pt idx="289" formatCode="_(* #,##0.00_);_(* \(#,##0.00\);_(* &quot;-&quot;??_);_(@_)">
                  <c:v>1.9894580470916143</c:v>
                </c:pt>
                <c:pt idx="290" formatCode="_(* #,##0.00_);_(* \(#,##0.00\);_(* &quot;-&quot;??_);_(@_)">
                  <c:v>1.9765175705939149</c:v>
                </c:pt>
                <c:pt idx="291" formatCode="_(* #,##0.00_);_(* \(#,##0.00\);_(* &quot;-&quot;??_);_(@_)">
                  <c:v>1.9639471432210092</c:v>
                </c:pt>
                <c:pt idx="292" formatCode="_(* #,##0.00_);_(* \(#,##0.00\);_(* &quot;-&quot;??_);_(@_)">
                  <c:v>1.951738021671636</c:v>
                </c:pt>
                <c:pt idx="293" formatCode="_(* #,##0.00_);_(* \(#,##0.00\);_(* &quot;-&quot;??_);_(@_)">
                  <c:v>1.9398816359455755</c:v>
                </c:pt>
                <c:pt idx="294" formatCode="_(* #,##0.00_);_(* \(#,##0.00\);_(* &quot;-&quot;??_);_(@_)">
                  <c:v>1.9283695882713703</c:v>
                </c:pt>
                <c:pt idx="295" formatCode="_(* #,##0.00_);_(* \(#,##0.00\);_(* &quot;-&quot;??_);_(@_)">
                  <c:v>1.9171936518473953</c:v>
                </c:pt>
                <c:pt idx="296" formatCode="_(* #,##0.00_);_(* \(#,##0.00\);_(* &quot;-&quot;??_);_(@_)">
                  <c:v>1.9063457694202977</c:v>
                </c:pt>
                <c:pt idx="297" formatCode="_(* #,##0.00_);_(* \(#,##0.00\);_(* &quot;-&quot;??_);_(@_)">
                  <c:v>1.8958180517229113</c:v>
                </c:pt>
                <c:pt idx="298" formatCode="_(* #,##0.00_);_(* \(#,##0.00\);_(* &quot;-&quot;??_);_(@_)">
                  <c:v>1.8856027757919813</c:v>
                </c:pt>
                <c:pt idx="299" formatCode="_(* #,##0.00_);_(* \(#,##0.00\);_(* &quot;-&quot;??_);_(@_)">
                  <c:v>1.8756923831843588</c:v>
                </c:pt>
                <c:pt idx="300" formatCode="_(* #,##0.00_);_(* \(#,##0.00\);_(* &quot;-&quot;??_);_(@_)">
                  <c:v>1.8660794781087853</c:v>
                </c:pt>
                <c:pt idx="301" formatCode="_(* #,##0.00_);_(* \(#,##0.00\);_(* &quot;-&quot;??_);_(@_)">
                  <c:v>1.8567568254889271</c:v>
                </c:pt>
                <c:pt idx="302" formatCode="_(* #,##0.00_);_(* \(#,##0.00\);_(* &quot;-&quot;??_);_(@_)">
                  <c:v>1.8477173489719878</c:v>
                </c:pt>
                <c:pt idx="303" formatCode="_(* #,##0.00_);_(* \(#,##0.00\);_(* &quot;-&quot;??_);_(@_)">
                  <c:v>1.8389541288959468</c:v>
                </c:pt>
                <c:pt idx="304" formatCode="_(* #,##0.00_);_(* \(#,##0.00\);_(* &quot;-&quot;??_);_(@_)">
                  <c:v>1.8304604002273344</c:v>
                </c:pt>
                <c:pt idx="305" formatCode="_(* #,##0.00_);_(* \(#,##0.00\);_(* &quot;-&quot;??_);_(@_)">
                  <c:v>1.8222295504803365</c:v>
                </c:pt>
                <c:pt idx="306" formatCode="_(* #,##0.00_);_(* \(#,##0.00\);_(* &quot;-&quot;??_);_(@_)">
                  <c:v>1.8142551176270412</c:v>
                </c:pt>
                <c:pt idx="307" formatCode="_(* #,##0.00_);_(* \(#,##0.00\);_(* &quot;-&quot;??_);_(@_)">
                  <c:v>1.8065307880076782</c:v>
                </c:pt>
                <c:pt idx="308" formatCode="_(* #,##0.00_);_(* \(#,##0.00\);_(* &quot;-&quot;??_);_(@_)">
                  <c:v>1.7990503942488385</c:v>
                </c:pt>
                <c:pt idx="309" formatCode="_(* #,##0.00_);_(* \(#,##0.00\);_(* &quot;-&quot;??_);_(@_)">
                  <c:v>1.7918079131968667</c:v>
                </c:pt>
                <c:pt idx="310" formatCode="_(* #,##0.00_);_(* \(#,##0.00\);_(* &quot;-&quot;??_);_(@_)">
                  <c:v>1.7847974638728334</c:v>
                </c:pt>
                <c:pt idx="311" formatCode="_(* #,##0.00_);_(* \(#,##0.00\);_(* &quot;-&quot;??_);_(@_)">
                  <c:v>1.7780133054548335</c:v>
                </c:pt>
                <c:pt idx="312" formatCode="_(* #,##0.00_);_(* \(#,##0.00\);_(* &quot;-&quot;??_);_(@_)">
                  <c:v>1.7714498352927017</c:v>
                </c:pt>
                <c:pt idx="313" formatCode="_(* #,##0.00_);_(* \(#,##0.00\);_(* &quot;-&quot;??_);_(@_)">
                  <c:v>1.7651015869596114</c:v>
                </c:pt>
                <c:pt idx="314" formatCode="_(* #,##0.00_);_(* \(#,##0.00\);_(* &quot;-&quot;??_);_(@_)">
                  <c:v>1.7589632283445078</c:v>
                </c:pt>
                <c:pt idx="315" formatCode="_(* #,##0.00_);_(* \(#,##0.00\);_(* &quot;-&quot;??_);_(@_)">
                  <c:v>1.7530295597887831</c:v>
                </c:pt>
                <c:pt idx="316" formatCode="_(* #,##0.00_);_(* \(#,##0.00\);_(* &quot;-&quot;??_);_(@_)">
                  <c:v>1.7472955122701432</c:v>
                </c:pt>
                <c:pt idx="317" formatCode="_(* #,##0.00_);_(* \(#,##0.00\);_(* &quot;-&quot;??_);_(@_)">
                  <c:v>1.7417561456361521</c:v>
                </c:pt>
                <c:pt idx="318" formatCode="_(* #,##0.00_);_(* \(#,##0.00\);_(* &quot;-&quot;??_);_(@_)">
                  <c:v>1.7364066468895656</c:v>
                </c:pt>
                <c:pt idx="319" formatCode="_(* #,##0.00_);_(* \(#,##0.00\);_(* &quot;-&quot;??_);_(@_)">
                  <c:v>1.7312423285271568</c:v>
                </c:pt>
                <c:pt idx="320" formatCode="_(* #,##0.00_);_(* \(#,##0.00\);_(* &quot;-&quot;??_);_(@_)">
                  <c:v>1.7262586269334088</c:v>
                </c:pt>
                <c:pt idx="321" formatCode="_(* #,##0.00_);_(* \(#,##0.00\);_(* &quot;-&quot;??_);_(@_)">
                  <c:v>1.7214511008301154</c:v>
                </c:pt>
                <c:pt idx="322" formatCode="_(* #,##0.00_);_(* \(#,##0.00\);_(* &quot;-&quot;??_);_(@_)">
                  <c:v>1.7168154297826508</c:v>
                </c:pt>
                <c:pt idx="323" formatCode="_(* #,##0.00_);_(* \(#,##0.00\);_(* &quot;-&quot;??_);_(@_)">
                  <c:v>1.7123474127633649</c:v>
                </c:pt>
                <c:pt idx="324" formatCode="_(* #,##0.00_);_(* \(#,##0.00\);_(* &quot;-&quot;??_);_(@_)">
                  <c:v>1.708042966772362</c:v>
                </c:pt>
                <c:pt idx="325" formatCode="_(* #,##0.00_);_(* \(#,##0.00\);_(* &quot;-&quot;??_);_(@_)">
                  <c:v>1.7038981255156298</c:v>
                </c:pt>
                <c:pt idx="326" formatCode="_(* #,##0.00_);_(* \(#,##0.00\);_(* &quot;-&quot;??_);_(@_)">
                  <c:v>1.6999090381403135</c:v>
                </c:pt>
                <c:pt idx="327" formatCode="_(* #,##0.00_);_(* \(#,##0.00\);_(* &quot;-&quot;??_);_(@_)">
                  <c:v>1.6960719680267371</c:v>
                </c:pt>
                <c:pt idx="328" formatCode="_(* #,##0.00_);_(* \(#,##0.00\);_(* &quot;-&quot;??_);_(@_)">
                  <c:v>1.6923832916365729</c:v>
                </c:pt>
                <c:pt idx="329" formatCode="_(* #,##0.00_);_(* \(#,##0.00\);_(* &quot;-&quot;??_);_(@_)">
                  <c:v>1.6888394974164276</c:v>
                </c:pt>
                <c:pt idx="330" formatCode="_(* #,##0.00_);_(* \(#,##0.00\);_(* &quot;-&quot;??_);_(@_)">
                  <c:v>1.6854371847559473</c:v>
                </c:pt>
                <c:pt idx="331" formatCode="_(* #,##0.00_);_(* \(#,##0.00\);_(* &quot;-&quot;??_);_(@_)">
                  <c:v>1.6821730629994356</c:v>
                </c:pt>
                <c:pt idx="332" formatCode="_(* #,##0.00_);_(* \(#,##0.00\);_(* &quot;-&quot;??_);_(@_)">
                  <c:v>1.679043950509844</c:v>
                </c:pt>
                <c:pt idx="333" formatCode="_(* #,##0.00_);_(* \(#,##0.00\);_(* &quot;-&quot;??_);_(@_)">
                  <c:v>1.6760467737838998</c:v>
                </c:pt>
                <c:pt idx="334" formatCode="_(* #,##0.00_);_(* \(#,##0.00\);_(* &quot;-&quot;??_);_(@_)">
                  <c:v>1.6731785666170522</c:v>
                </c:pt>
                <c:pt idx="335" formatCode="_(* #,##0.00_);_(* \(#,##0.00\);_(* &quot;-&quot;??_);_(@_)">
                  <c:v>1.6704364693168272</c:v>
                </c:pt>
                <c:pt idx="336" formatCode="_(* #,##0.00_);_(* \(#,##0.00\);_(* &quot;-&quot;??_);_(@_)">
                  <c:v>1.6678177279631237</c:v>
                </c:pt>
                <c:pt idx="337" formatCode="_(* #,##0.00_);_(* \(#,##0.00\);_(* &quot;-&quot;??_);_(@_)">
                  <c:v>1.6653196937139292</c:v>
                </c:pt>
                <c:pt idx="338" formatCode="_(* #,##0.00_);_(* \(#,##0.00\);_(* &quot;-&quot;??_);_(@_)">
                  <c:v>1.6629398221548752</c:v>
                </c:pt>
                <c:pt idx="339" formatCode="_(* #,##0.00_);_(* \(#,##0.00\);_(* &quot;-&quot;??_);_(@_)">
                  <c:v>1.6606756726910443</c:v>
                </c:pt>
                <c:pt idx="340" formatCode="_(* #,##0.00_);_(* \(#,##0.00\);_(* &quot;-&quot;??_);_(@_)">
                  <c:v>1.6585249079793816</c:v>
                </c:pt>
                <c:pt idx="341" formatCode="_(* #,##0.00_);_(* \(#,##0.00\);_(* &quot;-&quot;??_);_(@_)">
                  <c:v>1.6564852934000844</c:v>
                </c:pt>
                <c:pt idx="342" formatCode="_(* #,##0.00_);_(* \(#,##0.00\);_(* &quot;-&quot;??_);_(@_)">
                  <c:v>1.6545546965653026</c:v>
                </c:pt>
                <c:pt idx="343" formatCode="_(* #,##0.00_);_(* \(#,##0.00\);_(* &quot;-&quot;??_);_(@_)">
                  <c:v>1.652731086863513</c:v>
                </c:pt>
                <c:pt idx="344" formatCode="_(* #,##0.00_);_(* \(#,##0.00\);_(* &quot;-&quot;??_);_(@_)">
                  <c:v>1.6510125350379321</c:v>
                </c:pt>
                <c:pt idx="345" formatCode="_(* #,##0.00_);_(* \(#,##0.00\);_(* &quot;-&quot;??_);_(@_)">
                  <c:v>1.6493972127973371</c:v>
                </c:pt>
                <c:pt idx="346" formatCode="_(* #,##0.00_);_(* \(#,##0.00\);_(* &quot;-&quot;??_);_(@_)">
                  <c:v>1.6478833924577225</c:v>
                </c:pt>
                <c:pt idx="347" formatCode="_(* #,##0.00_);_(* \(#,##0.00\);_(* &quot;-&quot;??_);_(@_)">
                  <c:v>1.6464694466132179</c:v>
                </c:pt>
                <c:pt idx="348" formatCode="_(* #,##0.00_);_(* \(#,##0.00\);_(* &quot;-&quot;??_);_(@_)">
                  <c:v>1.6451538478347674</c:v>
                </c:pt>
                <c:pt idx="349" formatCode="_(* #,##0.00_);_(* \(#,##0.00\);_(* &quot;-&quot;??_);_(@_)">
                  <c:v>1.6439351683950976</c:v>
                </c:pt>
                <c:pt idx="350" formatCode="_(* #,##0.00_);_(* \(#,##0.00\);_(* &quot;-&quot;??_);_(@_)">
                  <c:v>1.6428120800185604</c:v>
                </c:pt>
                <c:pt idx="351" formatCode="_(* #,##0.00_);_(* \(#,##0.00\);_(* &quot;-&quot;??_);_(@_)">
                  <c:v>1.6417833536545074</c:v>
                </c:pt>
                <c:pt idx="352" formatCode="_(* #,##0.00_);_(* \(#,##0.00\);_(* &quot;-&quot;??_);_(@_)">
                  <c:v>1.6408478592729077</c:v>
                </c:pt>
                <c:pt idx="353" formatCode="_(* #,##0.00_);_(* \(#,##0.00\);_(* &quot;-&quot;??_);_(@_)">
                  <c:v>1.6400045656810014</c:v>
                </c:pt>
                <c:pt idx="354" formatCode="_(* #,##0.00_);_(* \(#,##0.00\);_(* &quot;-&quot;??_);_(@_)">
                  <c:v>1.6392525403598526</c:v>
                </c:pt>
                <c:pt idx="355" formatCode="_(* #,##0.00_);_(* \(#,##0.00\);_(* &quot;-&quot;??_);_(@_)">
                  <c:v>1.6385909493197508</c:v>
                </c:pt>
                <c:pt idx="356" formatCode="_(* #,##0.00_);_(* \(#,##0.00\);_(* &quot;-&quot;??_);_(@_)">
                  <c:v>1.6380190569735065</c:v>
                </c:pt>
                <c:pt idx="357" formatCode="_(* #,##0.00_);_(* \(#,##0.00\);_(* &quot;-&quot;??_);_(@_)">
                  <c:v>1.6375362260267441</c:v>
                </c:pt>
                <c:pt idx="358" formatCode="_(* #,##0.00_);_(* \(#,##0.00\);_(* &quot;-&quot;??_);_(@_)">
                  <c:v>1.6371419173844444</c:v>
                </c:pt>
                <c:pt idx="359" formatCode="_(* #,##0.00_);_(* \(#,##0.00\);_(* &quot;-&quot;??_);_(@_)">
                  <c:v>1.6368356900730223</c:v>
                </c:pt>
                <c:pt idx="360" formatCode="_(* #,##0.00_);_(* \(#,##0.00\);_(* &quot;-&quot;??_);_(@_)">
                  <c:v>1.6366172011773821</c:v>
                </c:pt>
                <c:pt idx="361" formatCode="_(* #,##0.00_);_(* \(#,##0.00\);_(* &quot;-&quot;??_);_(@_)">
                  <c:v>1.636486205792461</c:v>
                </c:pt>
                <c:pt idx="362" formatCode="_(* #,##0.00_);_(* \(#,##0.00\);_(* &quot;-&quot;??_);_(@_)">
                  <c:v>1.636442556988883</c:v>
                </c:pt>
                <c:pt idx="363">
                  <c:v>1</c:v>
                </c:pt>
                <c:pt idx="364">
                  <c:v>1</c:v>
                </c:pt>
                <c:pt idx="365">
                  <c:v>1</c:v>
                </c:pt>
                <c:pt idx="366">
                  <c:v>1</c:v>
                </c:pt>
                <c:pt idx="367">
                  <c:v>1</c:v>
                </c:pt>
                <c:pt idx="368">
                  <c:v>1</c:v>
                </c:pt>
                <c:pt idx="369">
                  <c:v>1</c:v>
                </c:pt>
                <c:pt idx="370">
                  <c:v>1</c:v>
                </c:pt>
                <c:pt idx="371">
                  <c:v>1</c:v>
                </c:pt>
                <c:pt idx="372">
                  <c:v>1</c:v>
                </c:pt>
                <c:pt idx="373">
                  <c:v>1</c:v>
                </c:pt>
                <c:pt idx="374">
                  <c:v>1</c:v>
                </c:pt>
                <c:pt idx="375">
                  <c:v>1</c:v>
                </c:pt>
                <c:pt idx="376">
                  <c:v>1</c:v>
                </c:pt>
                <c:pt idx="377">
                  <c:v>1</c:v>
                </c:pt>
                <c:pt idx="378">
                  <c:v>1</c:v>
                </c:pt>
                <c:pt idx="379">
                  <c:v>1</c:v>
                </c:pt>
                <c:pt idx="380">
                  <c:v>1</c:v>
                </c:pt>
                <c:pt idx="381">
                  <c:v>1</c:v>
                </c:pt>
                <c:pt idx="382">
                  <c:v>1</c:v>
                </c:pt>
                <c:pt idx="383">
                  <c:v>1</c:v>
                </c:pt>
                <c:pt idx="384">
                  <c:v>1</c:v>
                </c:pt>
                <c:pt idx="385">
                  <c:v>1</c:v>
                </c:pt>
                <c:pt idx="386">
                  <c:v>1</c:v>
                </c:pt>
                <c:pt idx="387">
                  <c:v>1</c:v>
                </c:pt>
                <c:pt idx="388">
                  <c:v>1</c:v>
                </c:pt>
                <c:pt idx="389">
                  <c:v>1</c:v>
                </c:pt>
                <c:pt idx="390">
                  <c:v>1</c:v>
                </c:pt>
                <c:pt idx="391">
                  <c:v>1</c:v>
                </c:pt>
                <c:pt idx="392">
                  <c:v>1</c:v>
                </c:pt>
                <c:pt idx="393">
                  <c:v>1</c:v>
                </c:pt>
                <c:pt idx="394">
                  <c:v>1</c:v>
                </c:pt>
                <c:pt idx="395">
                  <c:v>1</c:v>
                </c:pt>
                <c:pt idx="396">
                  <c:v>1</c:v>
                </c:pt>
                <c:pt idx="397">
                  <c:v>1</c:v>
                </c:pt>
                <c:pt idx="398">
                  <c:v>1</c:v>
                </c:pt>
                <c:pt idx="399">
                  <c:v>1</c:v>
                </c:pt>
                <c:pt idx="400">
                  <c:v>1</c:v>
                </c:pt>
                <c:pt idx="401">
                  <c:v>1</c:v>
                </c:pt>
                <c:pt idx="402">
                  <c:v>1</c:v>
                </c:pt>
                <c:pt idx="403">
                  <c:v>1</c:v>
                </c:pt>
                <c:pt idx="404">
                  <c:v>1</c:v>
                </c:pt>
                <c:pt idx="405">
                  <c:v>1</c:v>
                </c:pt>
                <c:pt idx="406">
                  <c:v>1</c:v>
                </c:pt>
                <c:pt idx="407">
                  <c:v>1</c:v>
                </c:pt>
                <c:pt idx="408">
                  <c:v>1</c:v>
                </c:pt>
                <c:pt idx="409">
                  <c:v>1</c:v>
                </c:pt>
                <c:pt idx="410">
                  <c:v>1</c:v>
                </c:pt>
                <c:pt idx="411">
                  <c:v>1</c:v>
                </c:pt>
                <c:pt idx="412">
                  <c:v>1</c:v>
                </c:pt>
                <c:pt idx="413">
                  <c:v>1</c:v>
                </c:pt>
                <c:pt idx="414">
                  <c:v>1</c:v>
                </c:pt>
                <c:pt idx="415">
                  <c:v>1</c:v>
                </c:pt>
                <c:pt idx="416">
                  <c:v>1</c:v>
                </c:pt>
                <c:pt idx="417">
                  <c:v>1</c:v>
                </c:pt>
                <c:pt idx="418">
                  <c:v>1</c:v>
                </c:pt>
                <c:pt idx="419">
                  <c:v>1</c:v>
                </c:pt>
                <c:pt idx="420">
                  <c:v>1</c:v>
                </c:pt>
                <c:pt idx="421">
                  <c:v>1</c:v>
                </c:pt>
                <c:pt idx="422">
                  <c:v>1</c:v>
                </c:pt>
                <c:pt idx="423">
                  <c:v>1</c:v>
                </c:pt>
                <c:pt idx="424">
                  <c:v>1</c:v>
                </c:pt>
                <c:pt idx="425">
                  <c:v>1</c:v>
                </c:pt>
                <c:pt idx="426">
                  <c:v>1</c:v>
                </c:pt>
                <c:pt idx="427">
                  <c:v>1</c:v>
                </c:pt>
                <c:pt idx="428">
                  <c:v>1</c:v>
                </c:pt>
                <c:pt idx="429">
                  <c:v>1</c:v>
                </c:pt>
                <c:pt idx="430">
                  <c:v>1</c:v>
                </c:pt>
                <c:pt idx="431">
                  <c:v>1</c:v>
                </c:pt>
                <c:pt idx="432">
                  <c:v>1</c:v>
                </c:pt>
                <c:pt idx="433">
                  <c:v>1</c:v>
                </c:pt>
                <c:pt idx="434">
                  <c:v>1</c:v>
                </c:pt>
                <c:pt idx="435">
                  <c:v>1</c:v>
                </c:pt>
                <c:pt idx="436">
                  <c:v>1</c:v>
                </c:pt>
                <c:pt idx="437">
                  <c:v>1</c:v>
                </c:pt>
                <c:pt idx="438">
                  <c:v>1</c:v>
                </c:pt>
                <c:pt idx="439">
                  <c:v>1</c:v>
                </c:pt>
                <c:pt idx="440">
                  <c:v>1</c:v>
                </c:pt>
                <c:pt idx="441">
                  <c:v>1</c:v>
                </c:pt>
                <c:pt idx="442">
                  <c:v>1</c:v>
                </c:pt>
                <c:pt idx="443">
                  <c:v>1</c:v>
                </c:pt>
                <c:pt idx="444">
                  <c:v>1</c:v>
                </c:pt>
                <c:pt idx="445">
                  <c:v>1</c:v>
                </c:pt>
                <c:pt idx="446">
                  <c:v>1</c:v>
                </c:pt>
                <c:pt idx="447">
                  <c:v>1</c:v>
                </c:pt>
                <c:pt idx="448">
                  <c:v>1</c:v>
                </c:pt>
                <c:pt idx="449">
                  <c:v>1</c:v>
                </c:pt>
                <c:pt idx="450">
                  <c:v>1</c:v>
                </c:pt>
                <c:pt idx="451">
                  <c:v>1</c:v>
                </c:pt>
                <c:pt idx="452">
                  <c:v>1</c:v>
                </c:pt>
                <c:pt idx="453">
                  <c:v>1</c:v>
                </c:pt>
                <c:pt idx="454">
                  <c:v>1</c:v>
                </c:pt>
                <c:pt idx="455">
                  <c:v>1</c:v>
                </c:pt>
                <c:pt idx="456">
                  <c:v>1</c:v>
                </c:pt>
                <c:pt idx="457">
                  <c:v>1</c:v>
                </c:pt>
                <c:pt idx="458">
                  <c:v>1</c:v>
                </c:pt>
                <c:pt idx="459">
                  <c:v>1</c:v>
                </c:pt>
                <c:pt idx="460">
                  <c:v>1</c:v>
                </c:pt>
                <c:pt idx="461">
                  <c:v>1</c:v>
                </c:pt>
                <c:pt idx="462">
                  <c:v>1</c:v>
                </c:pt>
                <c:pt idx="463">
                  <c:v>1</c:v>
                </c:pt>
                <c:pt idx="464">
                  <c:v>1</c:v>
                </c:pt>
                <c:pt idx="465">
                  <c:v>1</c:v>
                </c:pt>
                <c:pt idx="466">
                  <c:v>1</c:v>
                </c:pt>
                <c:pt idx="467">
                  <c:v>1</c:v>
                </c:pt>
                <c:pt idx="468">
                  <c:v>1</c:v>
                </c:pt>
                <c:pt idx="469">
                  <c:v>1</c:v>
                </c:pt>
                <c:pt idx="470">
                  <c:v>1</c:v>
                </c:pt>
                <c:pt idx="471">
                  <c:v>1</c:v>
                </c:pt>
                <c:pt idx="472">
                  <c:v>1</c:v>
                </c:pt>
                <c:pt idx="473">
                  <c:v>1</c:v>
                </c:pt>
                <c:pt idx="474">
                  <c:v>1</c:v>
                </c:pt>
                <c:pt idx="475">
                  <c:v>1</c:v>
                </c:pt>
                <c:pt idx="476">
                  <c:v>1</c:v>
                </c:pt>
                <c:pt idx="477">
                  <c:v>1</c:v>
                </c:pt>
                <c:pt idx="478">
                  <c:v>1</c:v>
                </c:pt>
                <c:pt idx="479">
                  <c:v>1</c:v>
                </c:pt>
                <c:pt idx="480">
                  <c:v>1</c:v>
                </c:pt>
                <c:pt idx="481">
                  <c:v>1</c:v>
                </c:pt>
                <c:pt idx="482">
                  <c:v>1</c:v>
                </c:pt>
                <c:pt idx="483">
                  <c:v>1</c:v>
                </c:pt>
                <c:pt idx="484">
                  <c:v>1</c:v>
                </c:pt>
                <c:pt idx="485">
                  <c:v>1</c:v>
                </c:pt>
                <c:pt idx="486">
                  <c:v>1</c:v>
                </c:pt>
                <c:pt idx="487">
                  <c:v>1</c:v>
                </c:pt>
                <c:pt idx="488">
                  <c:v>1</c:v>
                </c:pt>
                <c:pt idx="489">
                  <c:v>1</c:v>
                </c:pt>
                <c:pt idx="490">
                  <c:v>1</c:v>
                </c:pt>
                <c:pt idx="491">
                  <c:v>1</c:v>
                </c:pt>
                <c:pt idx="492">
                  <c:v>1</c:v>
                </c:pt>
                <c:pt idx="493">
                  <c:v>1</c:v>
                </c:pt>
                <c:pt idx="494">
                  <c:v>1</c:v>
                </c:pt>
                <c:pt idx="495">
                  <c:v>1</c:v>
                </c:pt>
                <c:pt idx="496">
                  <c:v>1</c:v>
                </c:pt>
                <c:pt idx="497">
                  <c:v>1</c:v>
                </c:pt>
                <c:pt idx="498">
                  <c:v>1</c:v>
                </c:pt>
                <c:pt idx="499">
                  <c:v>1</c:v>
                </c:pt>
                <c:pt idx="500">
                  <c:v>1</c:v>
                </c:pt>
                <c:pt idx="501">
                  <c:v>1</c:v>
                </c:pt>
                <c:pt idx="502">
                  <c:v>1</c:v>
                </c:pt>
                <c:pt idx="503">
                  <c:v>1</c:v>
                </c:pt>
                <c:pt idx="504">
                  <c:v>1</c:v>
                </c:pt>
                <c:pt idx="505">
                  <c:v>1</c:v>
                </c:pt>
                <c:pt idx="506">
                  <c:v>1</c:v>
                </c:pt>
                <c:pt idx="507">
                  <c:v>1</c:v>
                </c:pt>
                <c:pt idx="508">
                  <c:v>1</c:v>
                </c:pt>
                <c:pt idx="509">
                  <c:v>1</c:v>
                </c:pt>
                <c:pt idx="510">
                  <c:v>1</c:v>
                </c:pt>
                <c:pt idx="511">
                  <c:v>1</c:v>
                </c:pt>
                <c:pt idx="512">
                  <c:v>1</c:v>
                </c:pt>
                <c:pt idx="513">
                  <c:v>1</c:v>
                </c:pt>
                <c:pt idx="514">
                  <c:v>1</c:v>
                </c:pt>
                <c:pt idx="515">
                  <c:v>1</c:v>
                </c:pt>
                <c:pt idx="516">
                  <c:v>1</c:v>
                </c:pt>
                <c:pt idx="517">
                  <c:v>1</c:v>
                </c:pt>
                <c:pt idx="518">
                  <c:v>1</c:v>
                </c:pt>
                <c:pt idx="519">
                  <c:v>1</c:v>
                </c:pt>
                <c:pt idx="520">
                  <c:v>1</c:v>
                </c:pt>
                <c:pt idx="521">
                  <c:v>1</c:v>
                </c:pt>
                <c:pt idx="522">
                  <c:v>1</c:v>
                </c:pt>
                <c:pt idx="523">
                  <c:v>1</c:v>
                </c:pt>
                <c:pt idx="524">
                  <c:v>1</c:v>
                </c:pt>
                <c:pt idx="525">
                  <c:v>1</c:v>
                </c:pt>
                <c:pt idx="526">
                  <c:v>1</c:v>
                </c:pt>
                <c:pt idx="527">
                  <c:v>1</c:v>
                </c:pt>
                <c:pt idx="528">
                  <c:v>1</c:v>
                </c:pt>
                <c:pt idx="529">
                  <c:v>1</c:v>
                </c:pt>
                <c:pt idx="530">
                  <c:v>1</c:v>
                </c:pt>
                <c:pt idx="531">
                  <c:v>1</c:v>
                </c:pt>
                <c:pt idx="532">
                  <c:v>1</c:v>
                </c:pt>
                <c:pt idx="533">
                  <c:v>1</c:v>
                </c:pt>
                <c:pt idx="534">
                  <c:v>1</c:v>
                </c:pt>
                <c:pt idx="535">
                  <c:v>1</c:v>
                </c:pt>
                <c:pt idx="536">
                  <c:v>1</c:v>
                </c:pt>
                <c:pt idx="537">
                  <c:v>1</c:v>
                </c:pt>
                <c:pt idx="538">
                  <c:v>1</c:v>
                </c:pt>
                <c:pt idx="539">
                  <c:v>1</c:v>
                </c:pt>
                <c:pt idx="540">
                  <c:v>1</c:v>
                </c:pt>
                <c:pt idx="541">
                  <c:v>1</c:v>
                </c:pt>
                <c:pt idx="542">
                  <c:v>1</c:v>
                </c:pt>
                <c:pt idx="543">
                  <c:v>1</c:v>
                </c:pt>
                <c:pt idx="544">
                  <c:v>1</c:v>
                </c:pt>
                <c:pt idx="545">
                  <c:v>1.0000727506209741</c:v>
                </c:pt>
                <c:pt idx="546">
                  <c:v>1.000291051080622</c:v>
                </c:pt>
                <c:pt idx="547">
                  <c:v>1.0006550472284443</c:v>
                </c:pt>
                <c:pt idx="548">
                  <c:v>1.0011649823447946</c:v>
                </c:pt>
                <c:pt idx="549">
                  <c:v>1.001821197438052</c:v>
                </c:pt>
                <c:pt idx="550">
                  <c:v>1.0026241316614264</c:v>
                </c:pt>
                <c:pt idx="551">
                  <c:v>1.0035743228501894</c:v>
                </c:pt>
                <c:pt idx="552">
                  <c:v>1.0046724081803202</c:v>
                </c:pt>
                <c:pt idx="553">
                  <c:v>1.0059191249498007</c:v>
                </c:pt>
                <c:pt idx="554">
                  <c:v>1.0073153114840177</c:v>
                </c:pt>
                <c:pt idx="555">
                  <c:v>1.0088619081669725</c:v>
                </c:pt>
                <c:pt idx="556">
                  <c:v>1.010559958600221</c:v>
                </c:pt>
                <c:pt idx="557">
                  <c:v>1.0124106108917272</c:v>
                </c:pt>
                <c:pt idx="558">
                  <c:v>1.0144151190770558</c:v>
                </c:pt>
                <c:pt idx="559">
                  <c:v>1.0165748446755822</c:v>
                </c:pt>
                <c:pt idx="560">
                  <c:v>1.0188912583846632</c:v>
                </c:pt>
                <c:pt idx="561">
                  <c:v>1.0213659419149803</c:v>
                </c:pt>
                <c:pt idx="562">
                  <c:v>1.0240005899705451</c:v>
                </c:pt>
                <c:pt idx="563">
                  <c:v>1.0267970123771397</c:v>
                </c:pt>
                <c:pt idx="564">
                  <c:v>1.029757136363268</c:v>
                </c:pt>
                <c:pt idx="565">
                  <c:v>1.0328830089979908</c:v>
                </c:pt>
                <c:pt idx="566">
                  <c:v>1.0361767997903408</c:v>
                </c:pt>
                <c:pt idx="567">
                  <c:v>1.0396408034553397</c:v>
                </c:pt>
                <c:pt idx="568">
                  <c:v>1.043277442851984</c:v>
                </c:pt>
                <c:pt idx="569">
                  <c:v>1.0470892720989224</c:v>
                </c:pt>
                <c:pt idx="570">
                  <c:v>1.0510789798739062</c:v>
                </c:pt>
                <c:pt idx="571">
                  <c:v>1.0552493929034998</c:v>
                </c:pt>
                <c:pt idx="572">
                  <c:v>1.0596034796499292</c:v>
                </c:pt>
                <c:pt idx="573">
                  <c:v>1.0641443542023477</c:v>
                </c:pt>
                <c:pt idx="574">
                  <c:v>1.0688752803802826</c:v>
                </c:pt>
                <c:pt idx="575">
                  <c:v>1.0737996760574333</c:v>
                </c:pt>
                <c:pt idx="576">
                  <c:v>1.0789211177145059</c:v>
                </c:pt>
                <c:pt idx="577">
                  <c:v>1.0842433452302449</c:v>
                </c:pt>
                <c:pt idx="578">
                  <c:v>1.0897702669203759</c:v>
                </c:pt>
                <c:pt idx="579">
                  <c:v>1.095505964834679</c:v>
                </c:pt>
                <c:pt idx="580">
                  <c:v>1.1014547003230419</c:v>
                </c:pt>
                <c:pt idx="581">
                  <c:v>1.1076209198818905</c:v>
                </c:pt>
                <c:pt idx="582">
                  <c:v>1.1140092612930548</c:v>
                </c:pt>
                <c:pt idx="583">
                  <c:v>1.1206245600677969</c:v>
                </c:pt>
                <c:pt idx="584">
                  <c:v>1.1274718562093817</c:v>
                </c:pt>
                <c:pt idx="585">
                  <c:v>1.1345564013083493</c:v>
                </c:pt>
                <c:pt idx="586">
                  <c:v>1.1418836659853617</c:v>
                </c:pt>
                <c:pt idx="587">
                  <c:v>1.1494593476973365</c:v>
                </c:pt>
                <c:pt idx="588">
                  <c:v>1.1572893789233716</c:v>
                </c:pt>
                <c:pt idx="589">
                  <c:v>1.1653799357478996</c:v>
                </c:pt>
                <c:pt idx="590">
                  <c:v>1.1737374468593738</c:v>
                </c:pt>
                <c:pt idx="591">
                  <c:v>1.1823686029837952</c:v>
                </c:pt>
                <c:pt idx="592">
                  <c:v>1.1912803667733656</c:v>
                </c:pt>
                <c:pt idx="593">
                  <c:v>1.2004799831716428</c:v>
                </c:pt>
                <c:pt idx="594">
                  <c:v>1.2099749902776651</c:v>
                </c:pt>
                <c:pt idx="595">
                  <c:v>1.2197732307326512</c:v>
                </c:pt>
                <c:pt idx="596">
                  <c:v>1.229882863654159</c:v>
                </c:pt>
                <c:pt idx="597">
                  <c:v>1.2403123771437612</c:v>
                </c:pt>
                <c:pt idx="598">
                  <c:v>1.251070601395728</c:v>
                </c:pt>
                <c:pt idx="599">
                  <c:v>1.2621667224354931</c:v>
                </c:pt>
                <c:pt idx="600">
                  <c:v>1.2736102965182059</c:v>
                </c:pt>
                <c:pt idx="601">
                  <c:v>1.2854112652191156</c:v>
                </c:pt>
                <c:pt idx="602">
                  <c:v>1.2975799712491591</c:v>
                </c:pt>
                <c:pt idx="603">
                  <c:v>1.3101271750307057</c:v>
                </c:pt>
                <c:pt idx="604">
                  <c:v>1.3230640720701567</c:v>
                </c:pt>
                <c:pt idx="605">
                  <c:v>1.3364023111658325</c:v>
                </c:pt>
                <c:pt idx="606">
                  <c:v>1.3501540134914123</c:v>
                </c:pt>
                <c:pt idx="607">
                  <c:v>1.3643317925970921</c:v>
                </c:pt>
                <c:pt idx="608">
                  <c:v>1.3789487753725727</c:v>
                </c:pt>
                <c:pt idx="609">
                  <c:v>1.3940186240179995</c:v>
                </c:pt>
                <c:pt idx="610">
                  <c:v>1.4095555590710604</c:v>
                </c:pt>
                <c:pt idx="611">
                  <c:v>1.4255743835405608</c:v>
                </c:pt>
                <c:pt idx="612">
                  <c:v>1.4420905081989477</c:v>
                </c:pt>
                <c:pt idx="613">
                  <c:v>1.4591199780885291</c:v>
                </c:pt>
                <c:pt idx="614">
                  <c:v>1.4766795002982791</c:v>
                </c:pt>
                <c:pt idx="615">
                  <c:v>1.4947864730704914</c:v>
                </c:pt>
                <c:pt idx="616">
                  <c:v>1.5134590162987431</c:v>
                </c:pt>
                <c:pt idx="617">
                  <c:v>1.5327160034809195</c:v>
                </c:pt>
                <c:pt idx="618">
                  <c:v>1.5525770951933333</c:v>
                </c:pt>
                <c:pt idx="619">
                  <c:v>1.5730627741541054</c:v>
                </c:pt>
                <c:pt idx="620">
                  <c:v>1.5941943819461672</c:v>
                </c:pt>
                <c:pt idx="621">
                  <c:v>1.615994157472245</c:v>
                </c:pt>
                <c:pt idx="622">
                  <c:v>1.6384852772160969</c:v>
                </c:pt>
                <c:pt idx="623">
                  <c:v>1.6616918973859514</c:v>
                </c:pt>
                <c:pt idx="624">
                  <c:v>1.6856391980176926</c:v>
                </c:pt>
                <c:pt idx="625">
                  <c:v>1.7103534291164662</c:v>
                </c:pt>
                <c:pt idx="626">
                  <c:v>1.7358619589162867</c:v>
                </c:pt>
                <c:pt idx="627">
                  <c:v>1.7621933243377812</c:v>
                </c:pt>
                <c:pt idx="628">
                  <c:v>1.7893772837240367</c:v>
                </c:pt>
                <c:pt idx="629">
                  <c:v>1.8174448719340783</c:v>
                </c:pt>
                <c:pt idx="630">
                  <c:v>1.846428457872016</c:v>
                </c:pt>
                <c:pt idx="631">
                  <c:v>1.8763618045279422</c:v>
                </c:pt>
                <c:pt idx="632">
                  <c:v>1.9072801316033507</c:v>
                </c:pt>
                <c:pt idx="633">
                  <c:v>1.9392201807898266</c:v>
                </c:pt>
                <c:pt idx="634">
                  <c:v>1.9722202837639422</c:v>
                </c:pt>
                <c:pt idx="635">
                  <c:v>2.0063204329544222</c:v>
                </c:pt>
                <c:pt idx="636">
                  <c:v>2.0415623551285633</c:v>
                </c:pt>
                <c:pt idx="637">
                  <c:v>2.0779895878341184</c:v>
                </c:pt>
                <c:pt idx="638">
                  <c:v>2.1156475587193722</c:v>
                </c:pt>
                <c:pt idx="639">
                  <c:v>2.1545836677383243</c:v>
                </c:pt>
                <c:pt idx="640">
                  <c:v>2.1948473722285766</c:v>
                </c:pt>
                <c:pt idx="641">
                  <c:v>2.2364902748268962</c:v>
                </c:pt>
                <c:pt idx="642">
                  <c:v>2.2795662141607127</c:v>
                </c:pt>
                <c:pt idx="643">
                  <c:v>2.3241313582222332</c:v>
                </c:pt>
                <c:pt idx="644">
                  <c:v>2.3702443002953988</c:v>
                </c:pt>
                <c:pt idx="645">
                  <c:v>2.4179661572629629</c:v>
                </c:pt>
                <c:pt idx="646">
                  <c:v>2.4673606700717512</c:v>
                </c:pt>
                <c:pt idx="647">
                  <c:v>2.5184943060768523</c:v>
                </c:pt>
                <c:pt idx="648">
                  <c:v>2.5714363629196466</c:v>
                </c:pt>
                <c:pt idx="649">
                  <c:v>2.6262590735191425</c:v>
                </c:pt>
                <c:pt idx="650">
                  <c:v>2.6830377116692077</c:v>
                </c:pt>
                <c:pt idx="651">
                  <c:v>2.7418506976356349</c:v>
                </c:pt>
                <c:pt idx="652">
                  <c:v>2.8027797030339259</c:v>
                </c:pt>
                <c:pt idx="653">
                  <c:v>2.8659097541406373</c:v>
                </c:pt>
                <c:pt idx="654">
                  <c:v>2.9313293326455248</c:v>
                </c:pt>
                <c:pt idx="655">
                  <c:v>2.9991304726872823</c:v>
                </c:pt>
                <c:pt idx="656">
                  <c:v>3.0694088528295755</c:v>
                </c:pt>
                <c:pt idx="657">
                  <c:v>3.142263881425134</c:v>
                </c:pt>
                <c:pt idx="658">
                  <c:v>3.2177987735800229</c:v>
                </c:pt>
                <c:pt idx="659">
                  <c:v>3.2961206176674236</c:v>
                </c:pt>
                <c:pt idx="660">
                  <c:v>3.3773404290450615</c:v>
                </c:pt>
                <c:pt idx="661">
                  <c:v>3.4615731883029635</c:v>
                </c:pt>
                <c:pt idx="662">
                  <c:v>3.5489378610033935</c:v>
                </c:pt>
                <c:pt idx="663">
                  <c:v>3.6395573954716709</c:v>
                </c:pt>
                <c:pt idx="664">
                  <c:v>3.7335586947509105</c:v>
                </c:pt>
                <c:pt idx="665">
                  <c:v>3.8310725583450465</c:v>
                </c:pt>
                <c:pt idx="666">
                  <c:v>3.9322335888390247</c:v>
                </c:pt>
                <c:pt idx="667">
                  <c:v>4.0371800579022885</c:v>
                </c:pt>
                <c:pt idx="668">
                  <c:v>4.1460537255507175</c:v>
                </c:pt>
                <c:pt idx="669">
                  <c:v>4.2589996058626118</c:v>
                </c:pt>
                <c:pt idx="670">
                  <c:v>4.3761656716189394</c:v>
                </c:pt>
                <c:pt idx="671">
                  <c:v>4.4977024895682254</c:v>
                </c:pt>
                <c:pt idx="672">
                  <c:v>4.6237627772090093</c:v>
                </c:pt>
                <c:pt idx="673">
                  <c:v>4.7545008711448125</c:v>
                </c:pt>
                <c:pt idx="674">
                  <c:v>4.8900720962098054</c:v>
                </c:pt>
                <c:pt idx="675">
                  <c:v>5.0306320237012301</c:v>
                </c:pt>
                <c:pt idx="676">
                  <c:v>5.1763356062100181</c:v>
                </c:pt>
                <c:pt idx="677">
                  <c:v>5.3273361757358915</c:v>
                </c:pt>
                <c:pt idx="678">
                  <c:v>5.4837842910425705</c:v>
                </c:pt>
                <c:pt idx="679">
                  <c:v>5.6458264195890981</c:v>
                </c:pt>
                <c:pt idx="680">
                  <c:v>5.8136034389165241</c:v>
                </c:pt>
                <c:pt idx="681">
                  <c:v>5.987248942130253</c:v>
                </c:pt>
                <c:pt idx="682">
                  <c:v>6.1668873321666062</c:v>
                </c:pt>
                <c:pt idx="683">
                  <c:v>6.3526316899501607</c:v>
                </c:pt>
                <c:pt idx="684">
                  <c:v>6.544581402424317</c:v>
                </c:pt>
                <c:pt idx="685">
                  <c:v>6.742819537880794</c:v>
                </c:pt>
                <c:pt idx="686">
                  <c:v>6.9474099581366406</c:v>
                </c:pt>
                <c:pt idx="687">
                  <c:v>7.1583941600401353</c:v>
                </c:pt>
                <c:pt idx="688">
                  <c:v>7.3757878426636765</c:v>
                </c:pt>
                <c:pt idx="689">
                  <c:v>7.5995772015042498</c:v>
                </c:pt>
                <c:pt idx="690">
                  <c:v>7.829714957197246</c:v>
                </c:pt>
                <c:pt idx="691">
                  <c:v>8.0661161337938623</c:v>
                </c:pt>
                <c:pt idx="692">
                  <c:v>8.3086536106682978</c:v>
                </c:pt>
                <c:pt idx="693">
                  <c:v>8.5571534826920477</c:v>
                </c:pt>
                <c:pt idx="694">
                  <c:v>8.8113902754868754</c:v>
                </c:pt>
                <c:pt idx="695">
                  <c:v>9.0710820763179143</c:v>
                </c:pt>
                <c:pt idx="696">
                  <c:v>9.3358856564192259</c:v>
                </c:pt>
                <c:pt idx="697">
                  <c:v>9.6053916770465584</c:v>
                </c:pt>
                <c:pt idx="698">
                  <c:v>9.8791200890031998</c:v>
                </c:pt>
                <c:pt idx="699">
                  <c:v>10.156515853302043</c:v>
                </c:pt>
                <c:pt idx="700">
                  <c:v>10.436945128376919</c:v>
                </c:pt>
                <c:pt idx="701">
                  <c:v>10.719692086012978</c:v>
                </c:pt>
                <c:pt idx="702">
                  <c:v>11.00395653293414</c:v>
                </c:pt>
                <c:pt idx="703">
                  <c:v>11.288852526589611</c:v>
                </c:pt>
                <c:pt idx="704">
                  <c:v>11.5734081807959</c:v>
                </c:pt>
                <c:pt idx="705">
                  <c:v>11.856566858100457</c:v>
                </c:pt>
                <c:pt idx="706">
                  <c:v>12.137189939571753</c:v>
                </c:pt>
                <c:pt idx="707">
                  <c:v>12.414061347803006</c:v>
                </c:pt>
                <c:pt idx="708">
                  <c:v>12.685893974015224</c:v>
                </c:pt>
                <c:pt idx="709">
                  <c:v>12.951338124368355</c:v>
                </c:pt>
                <c:pt idx="710">
                  <c:v>13.20899205349351</c:v>
                </c:pt>
                <c:pt idx="711">
                  <c:v>13.457414595023463</c:v>
                </c:pt>
                <c:pt idx="712">
                  <c:v>13.695139830455716</c:v>
                </c:pt>
                <c:pt idx="713">
                  <c:v>13.920693660808059</c:v>
                </c:pt>
                <c:pt idx="714">
                  <c:v>14.132612062906416</c:v>
                </c:pt>
                <c:pt idx="715">
                  <c:v>14.329460727335652</c:v>
                </c:pt>
                <c:pt idx="716">
                  <c:v>14.509855692415963</c:v>
                </c:pt>
                <c:pt idx="717">
                  <c:v>14.672484512919086</c:v>
                </c:pt>
                <c:pt idx="718">
                  <c:v>14.816127438768627</c:v>
                </c:pt>
                <c:pt idx="719">
                  <c:v>14.9396780326938</c:v>
                </c:pt>
                <c:pt idx="720">
                  <c:v>15.04216263122267</c:v>
                </c:pt>
                <c:pt idx="721">
                  <c:v>15.122758054002922</c:v>
                </c:pt>
                <c:pt idx="722">
                  <c:v>15.180806994338651</c:v>
                </c:pt>
                <c:pt idx="723">
                  <c:v>15.215830579445759</c:v>
                </c:pt>
                <c:pt idx="724">
                  <c:v>15.227537670773161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361B-4D5B-BD0E-E08BB372648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8233344"/>
        <c:axId val="158235264"/>
      </c:scatterChart>
      <c:valAx>
        <c:axId val="158233344"/>
        <c:scaling>
          <c:orientation val="minMax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volume (cm</a:t>
                </a:r>
                <a:r>
                  <a:rPr lang="en-US" baseline="30000"/>
                  <a:t>3</a:t>
                </a:r>
                <a:r>
                  <a:rPr lang="en-US"/>
                  <a:t>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58235264"/>
        <c:crosses val="autoZero"/>
        <c:crossBetween val="midCat"/>
        <c:majorUnit val="60"/>
      </c:valAx>
      <c:valAx>
        <c:axId val="1582352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pression (bar)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58233344"/>
        <c:crosses val="autoZero"/>
        <c:crossBetween val="midCat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scatterChart>
        <c:scatterStyle val="smoothMarker"/>
        <c:varyColors val="0"/>
        <c:ser>
          <c:idx val="0"/>
          <c:order val="0"/>
          <c:tx>
            <c:strRef>
              <c:f>Feuil1!$B$17</c:f>
              <c:strCache>
                <c:ptCount val="1"/>
                <c:pt idx="0">
                  <c:v>compression</c:v>
                </c:pt>
              </c:strCache>
            </c:strRef>
          </c:tx>
          <c:marker>
            <c:symbol val="none"/>
          </c:marker>
          <c:xVal>
            <c:numRef>
              <c:f>Feuil1!$A$18:$A$420</c:f>
              <c:numCache>
                <c:formatCode>0.000</c:formatCode>
                <c:ptCount val="403"/>
                <c:pt idx="0">
                  <c:v>0.1111111111111111</c:v>
                </c:pt>
                <c:pt idx="1">
                  <c:v>0.1111111111111111</c:v>
                </c:pt>
                <c:pt idx="2" formatCode="General">
                  <c:v>0.11361111111111111</c:v>
                </c:pt>
                <c:pt idx="3" formatCode="General">
                  <c:v>0.11611111111111111</c:v>
                </c:pt>
                <c:pt idx="4" formatCode="General">
                  <c:v>0.11861111111111111</c:v>
                </c:pt>
                <c:pt idx="5" formatCode="General">
                  <c:v>0.12111111111111111</c:v>
                </c:pt>
                <c:pt idx="6" formatCode="General">
                  <c:v>0.12361111111111112</c:v>
                </c:pt>
                <c:pt idx="7" formatCode="General">
                  <c:v>0.12611111111111112</c:v>
                </c:pt>
                <c:pt idx="8" formatCode="General">
                  <c:v>0.12861111111111112</c:v>
                </c:pt>
                <c:pt idx="9" formatCode="General">
                  <c:v>0.13111111111111112</c:v>
                </c:pt>
                <c:pt idx="10" formatCode="General">
                  <c:v>0.13361111111111112</c:v>
                </c:pt>
                <c:pt idx="11" formatCode="General">
                  <c:v>0.13611111111111113</c:v>
                </c:pt>
                <c:pt idx="12" formatCode="General">
                  <c:v>0.13861111111111113</c:v>
                </c:pt>
                <c:pt idx="13" formatCode="General">
                  <c:v>0.14111111111111113</c:v>
                </c:pt>
                <c:pt idx="14" formatCode="General">
                  <c:v>0.14361111111111113</c:v>
                </c:pt>
                <c:pt idx="15" formatCode="General">
                  <c:v>0.14611111111111114</c:v>
                </c:pt>
                <c:pt idx="16" formatCode="General">
                  <c:v>0.14861111111111114</c:v>
                </c:pt>
                <c:pt idx="17" formatCode="General">
                  <c:v>0.15111111111111114</c:v>
                </c:pt>
                <c:pt idx="18" formatCode="General">
                  <c:v>0.15361111111111114</c:v>
                </c:pt>
                <c:pt idx="19" formatCode="General">
                  <c:v>0.15611111111111114</c:v>
                </c:pt>
                <c:pt idx="20" formatCode="General">
                  <c:v>0.15861111111111115</c:v>
                </c:pt>
                <c:pt idx="21" formatCode="General">
                  <c:v>0.16111111111111115</c:v>
                </c:pt>
                <c:pt idx="22" formatCode="General">
                  <c:v>0.16361111111111115</c:v>
                </c:pt>
                <c:pt idx="23" formatCode="General">
                  <c:v>0.16611111111111115</c:v>
                </c:pt>
                <c:pt idx="24" formatCode="General">
                  <c:v>0.16861111111111116</c:v>
                </c:pt>
                <c:pt idx="25" formatCode="General">
                  <c:v>0.17111111111111116</c:v>
                </c:pt>
                <c:pt idx="26" formatCode="General">
                  <c:v>0.17361111111111116</c:v>
                </c:pt>
                <c:pt idx="27" formatCode="General">
                  <c:v>0.17611111111111116</c:v>
                </c:pt>
                <c:pt idx="28" formatCode="General">
                  <c:v>0.17861111111111116</c:v>
                </c:pt>
                <c:pt idx="29" formatCode="General">
                  <c:v>0.18111111111111117</c:v>
                </c:pt>
                <c:pt idx="30" formatCode="General">
                  <c:v>0.18361111111111117</c:v>
                </c:pt>
                <c:pt idx="31" formatCode="General">
                  <c:v>0.18611111111111117</c:v>
                </c:pt>
                <c:pt idx="32" formatCode="General">
                  <c:v>0.18861111111111117</c:v>
                </c:pt>
                <c:pt idx="33" formatCode="General">
                  <c:v>0.19111111111111118</c:v>
                </c:pt>
                <c:pt idx="34" formatCode="General">
                  <c:v>0.19361111111111118</c:v>
                </c:pt>
                <c:pt idx="35" formatCode="General">
                  <c:v>0.19611111111111118</c:v>
                </c:pt>
                <c:pt idx="36" formatCode="General">
                  <c:v>0.19861111111111118</c:v>
                </c:pt>
                <c:pt idx="37" formatCode="General">
                  <c:v>0.20111111111111118</c:v>
                </c:pt>
                <c:pt idx="38" formatCode="General">
                  <c:v>0.20361111111111119</c:v>
                </c:pt>
                <c:pt idx="39" formatCode="General">
                  <c:v>0.20611111111111119</c:v>
                </c:pt>
                <c:pt idx="40" formatCode="General">
                  <c:v>0.20861111111111119</c:v>
                </c:pt>
                <c:pt idx="41" formatCode="General">
                  <c:v>0.21111111111111119</c:v>
                </c:pt>
                <c:pt idx="42" formatCode="General">
                  <c:v>0.2136111111111112</c:v>
                </c:pt>
                <c:pt idx="43" formatCode="General">
                  <c:v>0.2161111111111112</c:v>
                </c:pt>
                <c:pt idx="44" formatCode="General">
                  <c:v>0.2186111111111112</c:v>
                </c:pt>
                <c:pt idx="45" formatCode="General">
                  <c:v>0.2211111111111112</c:v>
                </c:pt>
                <c:pt idx="46" formatCode="General">
                  <c:v>0.2236111111111112</c:v>
                </c:pt>
                <c:pt idx="47" formatCode="General">
                  <c:v>0.22611111111111121</c:v>
                </c:pt>
                <c:pt idx="48" formatCode="General">
                  <c:v>0.22861111111111121</c:v>
                </c:pt>
                <c:pt idx="49" formatCode="General">
                  <c:v>0.23111111111111121</c:v>
                </c:pt>
                <c:pt idx="50" formatCode="General">
                  <c:v>0.23361111111111121</c:v>
                </c:pt>
                <c:pt idx="51" formatCode="General">
                  <c:v>0.23611111111111122</c:v>
                </c:pt>
                <c:pt idx="52" formatCode="General">
                  <c:v>0.23861111111111122</c:v>
                </c:pt>
                <c:pt idx="53" formatCode="General">
                  <c:v>0.24111111111111122</c:v>
                </c:pt>
                <c:pt idx="54" formatCode="General">
                  <c:v>0.24361111111111122</c:v>
                </c:pt>
                <c:pt idx="55" formatCode="General">
                  <c:v>0.24611111111111122</c:v>
                </c:pt>
                <c:pt idx="56" formatCode="General">
                  <c:v>0.24861111111111123</c:v>
                </c:pt>
                <c:pt idx="57" formatCode="General">
                  <c:v>0.25111111111111123</c:v>
                </c:pt>
                <c:pt idx="58" formatCode="General">
                  <c:v>0.25361111111111123</c:v>
                </c:pt>
                <c:pt idx="59" formatCode="General">
                  <c:v>0.25611111111111123</c:v>
                </c:pt>
                <c:pt idx="60" formatCode="General">
                  <c:v>0.25861111111111124</c:v>
                </c:pt>
                <c:pt idx="61" formatCode="General">
                  <c:v>0.26111111111111124</c:v>
                </c:pt>
                <c:pt idx="62" formatCode="General">
                  <c:v>0.26361111111111124</c:v>
                </c:pt>
                <c:pt idx="63" formatCode="General">
                  <c:v>0.26611111111111124</c:v>
                </c:pt>
                <c:pt idx="64" formatCode="General">
                  <c:v>0.26861111111111124</c:v>
                </c:pt>
                <c:pt idx="65" formatCode="General">
                  <c:v>0.27111111111111125</c:v>
                </c:pt>
                <c:pt idx="66" formatCode="General">
                  <c:v>0.27361111111111125</c:v>
                </c:pt>
                <c:pt idx="67" formatCode="General">
                  <c:v>0.27611111111111125</c:v>
                </c:pt>
                <c:pt idx="68" formatCode="General">
                  <c:v>0.27861111111111125</c:v>
                </c:pt>
                <c:pt idx="69" formatCode="General">
                  <c:v>0.28111111111111126</c:v>
                </c:pt>
                <c:pt idx="70" formatCode="General">
                  <c:v>0.28361111111111126</c:v>
                </c:pt>
                <c:pt idx="71" formatCode="General">
                  <c:v>0.28611111111111126</c:v>
                </c:pt>
                <c:pt idx="72" formatCode="General">
                  <c:v>0.28861111111111126</c:v>
                </c:pt>
                <c:pt idx="73" formatCode="General">
                  <c:v>0.29111111111111126</c:v>
                </c:pt>
                <c:pt idx="74" formatCode="General">
                  <c:v>0.29361111111111127</c:v>
                </c:pt>
                <c:pt idx="75" formatCode="General">
                  <c:v>0.29611111111111127</c:v>
                </c:pt>
                <c:pt idx="76" formatCode="General">
                  <c:v>0.29861111111111127</c:v>
                </c:pt>
                <c:pt idx="77" formatCode="General">
                  <c:v>0.30111111111111127</c:v>
                </c:pt>
                <c:pt idx="78" formatCode="General">
                  <c:v>0.30361111111111128</c:v>
                </c:pt>
                <c:pt idx="79" formatCode="General">
                  <c:v>0.30611111111111128</c:v>
                </c:pt>
                <c:pt idx="80" formatCode="General">
                  <c:v>0.30861111111111128</c:v>
                </c:pt>
                <c:pt idx="81" formatCode="General">
                  <c:v>0.31111111111111128</c:v>
                </c:pt>
                <c:pt idx="82" formatCode="General">
                  <c:v>0.31361111111111128</c:v>
                </c:pt>
                <c:pt idx="83" formatCode="General">
                  <c:v>0.31611111111111129</c:v>
                </c:pt>
                <c:pt idx="84" formatCode="General">
                  <c:v>0.31861111111111129</c:v>
                </c:pt>
                <c:pt idx="85" formatCode="General">
                  <c:v>0.32111111111111129</c:v>
                </c:pt>
                <c:pt idx="86" formatCode="General">
                  <c:v>0.32361111111111129</c:v>
                </c:pt>
                <c:pt idx="87" formatCode="General">
                  <c:v>0.3261111111111113</c:v>
                </c:pt>
                <c:pt idx="88" formatCode="General">
                  <c:v>0.3286111111111113</c:v>
                </c:pt>
                <c:pt idx="89" formatCode="General">
                  <c:v>0.3311111111111113</c:v>
                </c:pt>
                <c:pt idx="90" formatCode="General">
                  <c:v>0.3336111111111113</c:v>
                </c:pt>
                <c:pt idx="91" formatCode="General">
                  <c:v>0.3361111111111113</c:v>
                </c:pt>
                <c:pt idx="92" formatCode="General">
                  <c:v>0.33861111111111131</c:v>
                </c:pt>
                <c:pt idx="93" formatCode="General">
                  <c:v>0.34111111111111131</c:v>
                </c:pt>
                <c:pt idx="94" formatCode="General">
                  <c:v>0.34361111111111131</c:v>
                </c:pt>
                <c:pt idx="95" formatCode="General">
                  <c:v>0.34611111111111131</c:v>
                </c:pt>
                <c:pt idx="96" formatCode="General">
                  <c:v>0.34861111111111132</c:v>
                </c:pt>
                <c:pt idx="97" formatCode="General">
                  <c:v>0.35111111111111132</c:v>
                </c:pt>
                <c:pt idx="98" formatCode="General">
                  <c:v>0.35361111111111132</c:v>
                </c:pt>
                <c:pt idx="99" formatCode="General">
                  <c:v>0.35611111111111132</c:v>
                </c:pt>
                <c:pt idx="100" formatCode="General">
                  <c:v>0.35861111111111132</c:v>
                </c:pt>
                <c:pt idx="101" formatCode="General">
                  <c:v>0.36111111111111133</c:v>
                </c:pt>
                <c:pt idx="102" formatCode="General">
                  <c:v>0.36361111111111133</c:v>
                </c:pt>
                <c:pt idx="103" formatCode="General">
                  <c:v>0.36611111111111133</c:v>
                </c:pt>
                <c:pt idx="104" formatCode="General">
                  <c:v>0.36861111111111133</c:v>
                </c:pt>
                <c:pt idx="105" formatCode="General">
                  <c:v>0.37111111111111134</c:v>
                </c:pt>
                <c:pt idx="106" formatCode="General">
                  <c:v>0.37361111111111134</c:v>
                </c:pt>
                <c:pt idx="107" formatCode="General">
                  <c:v>0.37611111111111134</c:v>
                </c:pt>
                <c:pt idx="108" formatCode="General">
                  <c:v>0.37861111111111134</c:v>
                </c:pt>
                <c:pt idx="109" formatCode="General">
                  <c:v>0.38111111111111134</c:v>
                </c:pt>
                <c:pt idx="110" formatCode="General">
                  <c:v>0.38361111111111135</c:v>
                </c:pt>
                <c:pt idx="111" formatCode="General">
                  <c:v>0.38611111111111135</c:v>
                </c:pt>
                <c:pt idx="112" formatCode="General">
                  <c:v>0.38861111111111135</c:v>
                </c:pt>
                <c:pt idx="113" formatCode="General">
                  <c:v>0.39111111111111135</c:v>
                </c:pt>
                <c:pt idx="114" formatCode="General">
                  <c:v>0.39361111111111136</c:v>
                </c:pt>
                <c:pt idx="115" formatCode="General">
                  <c:v>0.39611111111111136</c:v>
                </c:pt>
                <c:pt idx="116" formatCode="General">
                  <c:v>0.39861111111111136</c:v>
                </c:pt>
                <c:pt idx="117" formatCode="General">
                  <c:v>0.40111111111111136</c:v>
                </c:pt>
                <c:pt idx="118" formatCode="General">
                  <c:v>0.40361111111111136</c:v>
                </c:pt>
                <c:pt idx="119" formatCode="General">
                  <c:v>0.40611111111111137</c:v>
                </c:pt>
                <c:pt idx="120" formatCode="General">
                  <c:v>0.40861111111111137</c:v>
                </c:pt>
                <c:pt idx="121" formatCode="General">
                  <c:v>0.41111111111111137</c:v>
                </c:pt>
                <c:pt idx="122" formatCode="General">
                  <c:v>0.41361111111111137</c:v>
                </c:pt>
                <c:pt idx="123" formatCode="General">
                  <c:v>0.41611111111111138</c:v>
                </c:pt>
                <c:pt idx="124" formatCode="General">
                  <c:v>0.41861111111111138</c:v>
                </c:pt>
                <c:pt idx="125" formatCode="General">
                  <c:v>0.42111111111111138</c:v>
                </c:pt>
                <c:pt idx="126" formatCode="General">
                  <c:v>0.42361111111111138</c:v>
                </c:pt>
                <c:pt idx="127" formatCode="General">
                  <c:v>0.42611111111111138</c:v>
                </c:pt>
                <c:pt idx="128" formatCode="General">
                  <c:v>0.42861111111111139</c:v>
                </c:pt>
                <c:pt idx="129" formatCode="General">
                  <c:v>0.43111111111111139</c:v>
                </c:pt>
                <c:pt idx="130" formatCode="General">
                  <c:v>0.43361111111111139</c:v>
                </c:pt>
                <c:pt idx="131" formatCode="General">
                  <c:v>0.43611111111111139</c:v>
                </c:pt>
                <c:pt idx="132" formatCode="General">
                  <c:v>0.4386111111111114</c:v>
                </c:pt>
                <c:pt idx="133" formatCode="General">
                  <c:v>0.4411111111111114</c:v>
                </c:pt>
                <c:pt idx="134" formatCode="General">
                  <c:v>0.4436111111111114</c:v>
                </c:pt>
                <c:pt idx="135" formatCode="General">
                  <c:v>0.4461111111111114</c:v>
                </c:pt>
                <c:pt idx="136" formatCode="General">
                  <c:v>0.4486111111111114</c:v>
                </c:pt>
                <c:pt idx="137" formatCode="General">
                  <c:v>0.45111111111111141</c:v>
                </c:pt>
                <c:pt idx="138" formatCode="General">
                  <c:v>0.45361111111111141</c:v>
                </c:pt>
                <c:pt idx="139" formatCode="General">
                  <c:v>0.45611111111111141</c:v>
                </c:pt>
                <c:pt idx="140" formatCode="General">
                  <c:v>0.45861111111111141</c:v>
                </c:pt>
                <c:pt idx="141" formatCode="General">
                  <c:v>0.46111111111111142</c:v>
                </c:pt>
                <c:pt idx="142" formatCode="General">
                  <c:v>0.46361111111111142</c:v>
                </c:pt>
                <c:pt idx="143" formatCode="General">
                  <c:v>0.46611111111111142</c:v>
                </c:pt>
                <c:pt idx="144" formatCode="General">
                  <c:v>0.46861111111111142</c:v>
                </c:pt>
                <c:pt idx="145" formatCode="General">
                  <c:v>0.47111111111111142</c:v>
                </c:pt>
                <c:pt idx="146" formatCode="General">
                  <c:v>0.47361111111111143</c:v>
                </c:pt>
                <c:pt idx="147" formatCode="General">
                  <c:v>0.47611111111111143</c:v>
                </c:pt>
                <c:pt idx="148" formatCode="General">
                  <c:v>0.47861111111111143</c:v>
                </c:pt>
                <c:pt idx="149" formatCode="General">
                  <c:v>0.48111111111111143</c:v>
                </c:pt>
                <c:pt idx="150" formatCode="General">
                  <c:v>0.48361111111111144</c:v>
                </c:pt>
                <c:pt idx="151" formatCode="General">
                  <c:v>0.48611111111111144</c:v>
                </c:pt>
                <c:pt idx="152" formatCode="General">
                  <c:v>0.48861111111111144</c:v>
                </c:pt>
                <c:pt idx="153" formatCode="General">
                  <c:v>0.49111111111111144</c:v>
                </c:pt>
                <c:pt idx="154" formatCode="General">
                  <c:v>0.49361111111111144</c:v>
                </c:pt>
                <c:pt idx="155" formatCode="General">
                  <c:v>0.49611111111111145</c:v>
                </c:pt>
                <c:pt idx="156" formatCode="General">
                  <c:v>0.49861111111111145</c:v>
                </c:pt>
                <c:pt idx="157" formatCode="General">
                  <c:v>0.5011111111111114</c:v>
                </c:pt>
                <c:pt idx="158" formatCode="General">
                  <c:v>0.50361111111111134</c:v>
                </c:pt>
                <c:pt idx="159" formatCode="General">
                  <c:v>0.50611111111111129</c:v>
                </c:pt>
                <c:pt idx="160" formatCode="General">
                  <c:v>0.50861111111111124</c:v>
                </c:pt>
                <c:pt idx="161" formatCode="General">
                  <c:v>0.51111111111111118</c:v>
                </c:pt>
                <c:pt idx="162" formatCode="General">
                  <c:v>0.51361111111111113</c:v>
                </c:pt>
                <c:pt idx="163" formatCode="General">
                  <c:v>0.51611111111111108</c:v>
                </c:pt>
                <c:pt idx="164" formatCode="General">
                  <c:v>0.51861111111111102</c:v>
                </c:pt>
                <c:pt idx="165" formatCode="General">
                  <c:v>0.52111111111111097</c:v>
                </c:pt>
                <c:pt idx="166" formatCode="General">
                  <c:v>0.52361111111111092</c:v>
                </c:pt>
                <c:pt idx="167" formatCode="General">
                  <c:v>0.52611111111111086</c:v>
                </c:pt>
                <c:pt idx="168" formatCode="General">
                  <c:v>0.52861111111111081</c:v>
                </c:pt>
                <c:pt idx="169" formatCode="General">
                  <c:v>0.53111111111111076</c:v>
                </c:pt>
                <c:pt idx="170" formatCode="General">
                  <c:v>0.5336111111111107</c:v>
                </c:pt>
                <c:pt idx="171" formatCode="General">
                  <c:v>0.53611111111111065</c:v>
                </c:pt>
                <c:pt idx="172" formatCode="General">
                  <c:v>0.5386111111111106</c:v>
                </c:pt>
                <c:pt idx="173" formatCode="General">
                  <c:v>0.54111111111111054</c:v>
                </c:pt>
                <c:pt idx="174" formatCode="General">
                  <c:v>0.54361111111111049</c:v>
                </c:pt>
                <c:pt idx="175" formatCode="General">
                  <c:v>0.54611111111111044</c:v>
                </c:pt>
                <c:pt idx="176" formatCode="General">
                  <c:v>0.54861111111111038</c:v>
                </c:pt>
                <c:pt idx="177" formatCode="General">
                  <c:v>0.55111111111111033</c:v>
                </c:pt>
                <c:pt idx="178" formatCode="General">
                  <c:v>0.55361111111111028</c:v>
                </c:pt>
                <c:pt idx="179" formatCode="General">
                  <c:v>0.55611111111111022</c:v>
                </c:pt>
                <c:pt idx="180" formatCode="General">
                  <c:v>0.55861111111111017</c:v>
                </c:pt>
                <c:pt idx="181" formatCode="General">
                  <c:v>0.56111111111111012</c:v>
                </c:pt>
                <c:pt idx="182" formatCode="General">
                  <c:v>0.56361111111111006</c:v>
                </c:pt>
                <c:pt idx="183" formatCode="General">
                  <c:v>0.56611111111111001</c:v>
                </c:pt>
                <c:pt idx="184" formatCode="General">
                  <c:v>0.56861111111110996</c:v>
                </c:pt>
                <c:pt idx="185" formatCode="General">
                  <c:v>0.5711111111111099</c:v>
                </c:pt>
                <c:pt idx="186" formatCode="General">
                  <c:v>0.57361111111110985</c:v>
                </c:pt>
                <c:pt idx="187" formatCode="General">
                  <c:v>0.5761111111111098</c:v>
                </c:pt>
                <c:pt idx="188" formatCode="General">
                  <c:v>0.57861111111110974</c:v>
                </c:pt>
                <c:pt idx="189" formatCode="General">
                  <c:v>0.58111111111110969</c:v>
                </c:pt>
                <c:pt idx="190" formatCode="General">
                  <c:v>0.58361111111110964</c:v>
                </c:pt>
                <c:pt idx="191" formatCode="General">
                  <c:v>0.58611111111110958</c:v>
                </c:pt>
                <c:pt idx="192" formatCode="General">
                  <c:v>0.58861111111110953</c:v>
                </c:pt>
                <c:pt idx="193" formatCode="General">
                  <c:v>0.59111111111110948</c:v>
                </c:pt>
                <c:pt idx="194" formatCode="General">
                  <c:v>0.59361111111110942</c:v>
                </c:pt>
                <c:pt idx="195" formatCode="General">
                  <c:v>0.59611111111110937</c:v>
                </c:pt>
                <c:pt idx="196" formatCode="General">
                  <c:v>0.59861111111110932</c:v>
                </c:pt>
                <c:pt idx="197" formatCode="General">
                  <c:v>0.60111111111110926</c:v>
                </c:pt>
                <c:pt idx="198" formatCode="General">
                  <c:v>0.60361111111110921</c:v>
                </c:pt>
                <c:pt idx="199" formatCode="General">
                  <c:v>0.60611111111110916</c:v>
                </c:pt>
                <c:pt idx="200" formatCode="General">
                  <c:v>0.6086111111111091</c:v>
                </c:pt>
                <c:pt idx="201" formatCode="General">
                  <c:v>0.61111111111110905</c:v>
                </c:pt>
                <c:pt idx="202" formatCode="General">
                  <c:v>0.613611111111109</c:v>
                </c:pt>
                <c:pt idx="203" formatCode="General">
                  <c:v>0.61611111111110894</c:v>
                </c:pt>
                <c:pt idx="204" formatCode="General">
                  <c:v>0.61861111111110889</c:v>
                </c:pt>
                <c:pt idx="205" formatCode="General">
                  <c:v>0.62111111111110884</c:v>
                </c:pt>
                <c:pt idx="206" formatCode="General">
                  <c:v>0.62361111111110878</c:v>
                </c:pt>
                <c:pt idx="207" formatCode="General">
                  <c:v>0.62611111111110873</c:v>
                </c:pt>
                <c:pt idx="208" formatCode="General">
                  <c:v>0.62861111111110868</c:v>
                </c:pt>
                <c:pt idx="209" formatCode="General">
                  <c:v>0.63111111111110862</c:v>
                </c:pt>
                <c:pt idx="210" formatCode="General">
                  <c:v>0.63361111111110857</c:v>
                </c:pt>
                <c:pt idx="211" formatCode="General">
                  <c:v>0.63611111111110852</c:v>
                </c:pt>
                <c:pt idx="212" formatCode="General">
                  <c:v>0.63861111111110846</c:v>
                </c:pt>
                <c:pt idx="213" formatCode="General">
                  <c:v>0.64111111111110841</c:v>
                </c:pt>
                <c:pt idx="214" formatCode="General">
                  <c:v>0.64361111111110836</c:v>
                </c:pt>
                <c:pt idx="215" formatCode="General">
                  <c:v>0.6461111111111083</c:v>
                </c:pt>
                <c:pt idx="216" formatCode="General">
                  <c:v>0.64861111111110825</c:v>
                </c:pt>
                <c:pt idx="217" formatCode="General">
                  <c:v>0.6511111111111082</c:v>
                </c:pt>
                <c:pt idx="218" formatCode="General">
                  <c:v>0.65361111111110815</c:v>
                </c:pt>
                <c:pt idx="219" formatCode="General">
                  <c:v>0.65611111111110809</c:v>
                </c:pt>
                <c:pt idx="220" formatCode="General">
                  <c:v>0.65861111111110804</c:v>
                </c:pt>
                <c:pt idx="221" formatCode="General">
                  <c:v>0.66111111111110799</c:v>
                </c:pt>
                <c:pt idx="222" formatCode="General">
                  <c:v>0.66361111111110793</c:v>
                </c:pt>
                <c:pt idx="223" formatCode="General">
                  <c:v>0.66611111111110788</c:v>
                </c:pt>
                <c:pt idx="224" formatCode="General">
                  <c:v>0.66861111111110783</c:v>
                </c:pt>
                <c:pt idx="225" formatCode="General">
                  <c:v>0.67111111111110777</c:v>
                </c:pt>
                <c:pt idx="226" formatCode="General">
                  <c:v>0.67361111111110772</c:v>
                </c:pt>
                <c:pt idx="227" formatCode="General">
                  <c:v>0.67611111111110767</c:v>
                </c:pt>
                <c:pt idx="228" formatCode="General">
                  <c:v>0.67861111111110761</c:v>
                </c:pt>
                <c:pt idx="229" formatCode="General">
                  <c:v>0.68111111111110756</c:v>
                </c:pt>
                <c:pt idx="230" formatCode="General">
                  <c:v>0.68361111111110751</c:v>
                </c:pt>
                <c:pt idx="231" formatCode="General">
                  <c:v>0.68611111111110745</c:v>
                </c:pt>
                <c:pt idx="232" formatCode="General">
                  <c:v>0.6886111111111074</c:v>
                </c:pt>
                <c:pt idx="233" formatCode="General">
                  <c:v>0.69111111111110735</c:v>
                </c:pt>
                <c:pt idx="234" formatCode="General">
                  <c:v>0.69361111111110729</c:v>
                </c:pt>
                <c:pt idx="235" formatCode="General">
                  <c:v>0.69611111111110724</c:v>
                </c:pt>
                <c:pt idx="236" formatCode="General">
                  <c:v>0.69861111111110719</c:v>
                </c:pt>
                <c:pt idx="237" formatCode="General">
                  <c:v>0.70111111111110713</c:v>
                </c:pt>
                <c:pt idx="238" formatCode="General">
                  <c:v>0.70361111111110708</c:v>
                </c:pt>
                <c:pt idx="239" formatCode="General">
                  <c:v>0.70611111111110703</c:v>
                </c:pt>
                <c:pt idx="240" formatCode="General">
                  <c:v>0.70861111111110697</c:v>
                </c:pt>
                <c:pt idx="241" formatCode="General">
                  <c:v>0.71111111111110692</c:v>
                </c:pt>
                <c:pt idx="242" formatCode="General">
                  <c:v>0.71361111111110687</c:v>
                </c:pt>
                <c:pt idx="243" formatCode="General">
                  <c:v>0.71611111111110681</c:v>
                </c:pt>
                <c:pt idx="244" formatCode="General">
                  <c:v>0.71861111111110676</c:v>
                </c:pt>
                <c:pt idx="245" formatCode="General">
                  <c:v>0.72111111111110671</c:v>
                </c:pt>
                <c:pt idx="246" formatCode="General">
                  <c:v>0.72361111111110665</c:v>
                </c:pt>
                <c:pt idx="247" formatCode="General">
                  <c:v>0.7261111111111066</c:v>
                </c:pt>
                <c:pt idx="248" formatCode="General">
                  <c:v>0.72861111111110655</c:v>
                </c:pt>
                <c:pt idx="249" formatCode="General">
                  <c:v>0.73111111111110649</c:v>
                </c:pt>
                <c:pt idx="250" formatCode="General">
                  <c:v>0.73361111111110644</c:v>
                </c:pt>
                <c:pt idx="251" formatCode="General">
                  <c:v>0.73611111111110639</c:v>
                </c:pt>
                <c:pt idx="252" formatCode="General">
                  <c:v>0.73861111111110633</c:v>
                </c:pt>
                <c:pt idx="253" formatCode="General">
                  <c:v>0.74111111111110628</c:v>
                </c:pt>
                <c:pt idx="254" formatCode="General">
                  <c:v>0.74361111111110623</c:v>
                </c:pt>
                <c:pt idx="255" formatCode="General">
                  <c:v>0.74611111111110617</c:v>
                </c:pt>
                <c:pt idx="256" formatCode="General">
                  <c:v>0.74861111111110612</c:v>
                </c:pt>
                <c:pt idx="257" formatCode="General">
                  <c:v>0.75111111111110607</c:v>
                </c:pt>
                <c:pt idx="258" formatCode="General">
                  <c:v>0.75361111111110601</c:v>
                </c:pt>
                <c:pt idx="259" formatCode="General">
                  <c:v>0.75611111111110596</c:v>
                </c:pt>
                <c:pt idx="260" formatCode="General">
                  <c:v>0.75861111111110591</c:v>
                </c:pt>
                <c:pt idx="261" formatCode="General">
                  <c:v>0.76111111111110585</c:v>
                </c:pt>
                <c:pt idx="262" formatCode="General">
                  <c:v>0.7636111111111058</c:v>
                </c:pt>
                <c:pt idx="263" formatCode="General">
                  <c:v>0.76611111111110575</c:v>
                </c:pt>
                <c:pt idx="264" formatCode="General">
                  <c:v>0.76861111111110569</c:v>
                </c:pt>
                <c:pt idx="265" formatCode="General">
                  <c:v>0.77111111111110564</c:v>
                </c:pt>
                <c:pt idx="266" formatCode="General">
                  <c:v>0.77361111111110559</c:v>
                </c:pt>
                <c:pt idx="267" formatCode="General">
                  <c:v>0.77611111111110553</c:v>
                </c:pt>
                <c:pt idx="268" formatCode="General">
                  <c:v>0.77861111111110548</c:v>
                </c:pt>
                <c:pt idx="269" formatCode="General">
                  <c:v>0.78111111111110543</c:v>
                </c:pt>
                <c:pt idx="270" formatCode="General">
                  <c:v>0.78361111111110537</c:v>
                </c:pt>
                <c:pt idx="271" formatCode="General">
                  <c:v>0.78611111111110532</c:v>
                </c:pt>
                <c:pt idx="272" formatCode="General">
                  <c:v>0.78861111111110527</c:v>
                </c:pt>
                <c:pt idx="273" formatCode="General">
                  <c:v>0.79111111111110521</c:v>
                </c:pt>
                <c:pt idx="274" formatCode="General">
                  <c:v>0.79361111111110516</c:v>
                </c:pt>
                <c:pt idx="275" formatCode="General">
                  <c:v>0.79611111111110511</c:v>
                </c:pt>
                <c:pt idx="276" formatCode="General">
                  <c:v>0.79861111111110505</c:v>
                </c:pt>
                <c:pt idx="277" formatCode="General">
                  <c:v>0.801111111111105</c:v>
                </c:pt>
                <c:pt idx="278" formatCode="General">
                  <c:v>0.80361111111110495</c:v>
                </c:pt>
                <c:pt idx="279" formatCode="General">
                  <c:v>0.80611111111110489</c:v>
                </c:pt>
                <c:pt idx="280" formatCode="General">
                  <c:v>0.80861111111110484</c:v>
                </c:pt>
                <c:pt idx="281" formatCode="General">
                  <c:v>0.81111111111110479</c:v>
                </c:pt>
                <c:pt idx="282" formatCode="General">
                  <c:v>0.81361111111110473</c:v>
                </c:pt>
                <c:pt idx="283" formatCode="General">
                  <c:v>0.81611111111110468</c:v>
                </c:pt>
                <c:pt idx="284" formatCode="General">
                  <c:v>0.81861111111110463</c:v>
                </c:pt>
                <c:pt idx="285" formatCode="General">
                  <c:v>0.82111111111110457</c:v>
                </c:pt>
                <c:pt idx="286" formatCode="General">
                  <c:v>0.82361111111110452</c:v>
                </c:pt>
                <c:pt idx="287" formatCode="General">
                  <c:v>0.82611111111110447</c:v>
                </c:pt>
                <c:pt idx="288" formatCode="General">
                  <c:v>0.82861111111110441</c:v>
                </c:pt>
                <c:pt idx="289" formatCode="General">
                  <c:v>0.83111111111110436</c:v>
                </c:pt>
                <c:pt idx="290" formatCode="General">
                  <c:v>0.83361111111110431</c:v>
                </c:pt>
                <c:pt idx="291" formatCode="General">
                  <c:v>0.83611111111110425</c:v>
                </c:pt>
                <c:pt idx="292" formatCode="General">
                  <c:v>0.8386111111111042</c:v>
                </c:pt>
                <c:pt idx="293" formatCode="General">
                  <c:v>0.84111111111110415</c:v>
                </c:pt>
                <c:pt idx="294" formatCode="General">
                  <c:v>0.84361111111110409</c:v>
                </c:pt>
                <c:pt idx="295" formatCode="General">
                  <c:v>0.84611111111110404</c:v>
                </c:pt>
                <c:pt idx="296" formatCode="General">
                  <c:v>0.84861111111110399</c:v>
                </c:pt>
                <c:pt idx="297" formatCode="General">
                  <c:v>0.85111111111110394</c:v>
                </c:pt>
                <c:pt idx="298" formatCode="General">
                  <c:v>0.85361111111110388</c:v>
                </c:pt>
                <c:pt idx="299" formatCode="General">
                  <c:v>0.85611111111110383</c:v>
                </c:pt>
                <c:pt idx="300" formatCode="General">
                  <c:v>0.85861111111110378</c:v>
                </c:pt>
                <c:pt idx="301" formatCode="General">
                  <c:v>0.86111111111110372</c:v>
                </c:pt>
                <c:pt idx="302" formatCode="General">
                  <c:v>0.86361111111110367</c:v>
                </c:pt>
                <c:pt idx="303" formatCode="General">
                  <c:v>0.86611111111110362</c:v>
                </c:pt>
                <c:pt idx="304" formatCode="General">
                  <c:v>0.86861111111110356</c:v>
                </c:pt>
                <c:pt idx="305" formatCode="General">
                  <c:v>0.87111111111110351</c:v>
                </c:pt>
                <c:pt idx="306" formatCode="General">
                  <c:v>0.87361111111110346</c:v>
                </c:pt>
                <c:pt idx="307" formatCode="General">
                  <c:v>0.8761111111111034</c:v>
                </c:pt>
                <c:pt idx="308" formatCode="General">
                  <c:v>0.87861111111110335</c:v>
                </c:pt>
                <c:pt idx="309" formatCode="General">
                  <c:v>0.8811111111111033</c:v>
                </c:pt>
                <c:pt idx="310" formatCode="General">
                  <c:v>0.88361111111110324</c:v>
                </c:pt>
                <c:pt idx="311" formatCode="General">
                  <c:v>0.88611111111110319</c:v>
                </c:pt>
                <c:pt idx="312" formatCode="General">
                  <c:v>0.88861111111110314</c:v>
                </c:pt>
                <c:pt idx="313" formatCode="General">
                  <c:v>0.89111111111110308</c:v>
                </c:pt>
                <c:pt idx="314" formatCode="General">
                  <c:v>0.89361111111110303</c:v>
                </c:pt>
                <c:pt idx="315" formatCode="General">
                  <c:v>0.89611111111110298</c:v>
                </c:pt>
                <c:pt idx="316" formatCode="General">
                  <c:v>0.89861111111110292</c:v>
                </c:pt>
                <c:pt idx="317" formatCode="General">
                  <c:v>0.90111111111110287</c:v>
                </c:pt>
                <c:pt idx="318" formatCode="General">
                  <c:v>0.90361111111110282</c:v>
                </c:pt>
                <c:pt idx="319" formatCode="General">
                  <c:v>0.90611111111110276</c:v>
                </c:pt>
                <c:pt idx="320" formatCode="General">
                  <c:v>0.90861111111110271</c:v>
                </c:pt>
                <c:pt idx="321" formatCode="General">
                  <c:v>0.91111111111110266</c:v>
                </c:pt>
                <c:pt idx="322" formatCode="General">
                  <c:v>0.9136111111111026</c:v>
                </c:pt>
                <c:pt idx="323" formatCode="General">
                  <c:v>0.91611111111110255</c:v>
                </c:pt>
                <c:pt idx="324" formatCode="General">
                  <c:v>0.9186111111111025</c:v>
                </c:pt>
                <c:pt idx="325" formatCode="General">
                  <c:v>0.92111111111110244</c:v>
                </c:pt>
                <c:pt idx="326" formatCode="General">
                  <c:v>0.92361111111110239</c:v>
                </c:pt>
                <c:pt idx="327" formatCode="General">
                  <c:v>0.92611111111110234</c:v>
                </c:pt>
                <c:pt idx="328" formatCode="General">
                  <c:v>0.92861111111110228</c:v>
                </c:pt>
                <c:pt idx="329" formatCode="General">
                  <c:v>0.93111111111110223</c:v>
                </c:pt>
                <c:pt idx="330" formatCode="General">
                  <c:v>0.93361111111110218</c:v>
                </c:pt>
                <c:pt idx="331" formatCode="General">
                  <c:v>0.93611111111110212</c:v>
                </c:pt>
                <c:pt idx="332" formatCode="General">
                  <c:v>0.93861111111110207</c:v>
                </c:pt>
                <c:pt idx="333" formatCode="General">
                  <c:v>0.94111111111110202</c:v>
                </c:pt>
                <c:pt idx="334" formatCode="General">
                  <c:v>0.94361111111110196</c:v>
                </c:pt>
                <c:pt idx="335" formatCode="General">
                  <c:v>0.94611111111110191</c:v>
                </c:pt>
                <c:pt idx="336" formatCode="General">
                  <c:v>0.94861111111110186</c:v>
                </c:pt>
                <c:pt idx="337" formatCode="General">
                  <c:v>0.9511111111111018</c:v>
                </c:pt>
                <c:pt idx="338" formatCode="General">
                  <c:v>0.95361111111110175</c:v>
                </c:pt>
                <c:pt idx="339" formatCode="General">
                  <c:v>0.9561111111111017</c:v>
                </c:pt>
                <c:pt idx="340" formatCode="General">
                  <c:v>0.95861111111110164</c:v>
                </c:pt>
                <c:pt idx="341" formatCode="General">
                  <c:v>0.96111111111110159</c:v>
                </c:pt>
                <c:pt idx="342" formatCode="General">
                  <c:v>0.96361111111110154</c:v>
                </c:pt>
                <c:pt idx="343" formatCode="General">
                  <c:v>0.96611111111110148</c:v>
                </c:pt>
                <c:pt idx="344" formatCode="General">
                  <c:v>0.96861111111110143</c:v>
                </c:pt>
                <c:pt idx="345" formatCode="General">
                  <c:v>0.97111111111110138</c:v>
                </c:pt>
                <c:pt idx="346" formatCode="General">
                  <c:v>0.97361111111110132</c:v>
                </c:pt>
                <c:pt idx="347" formatCode="General">
                  <c:v>0.97611111111110127</c:v>
                </c:pt>
                <c:pt idx="348" formatCode="General">
                  <c:v>0.97861111111110122</c:v>
                </c:pt>
                <c:pt idx="349" formatCode="General">
                  <c:v>0.98111111111110116</c:v>
                </c:pt>
                <c:pt idx="350" formatCode="General">
                  <c:v>0.98361111111110111</c:v>
                </c:pt>
                <c:pt idx="351" formatCode="General">
                  <c:v>0.98611111111110106</c:v>
                </c:pt>
                <c:pt idx="352" formatCode="General">
                  <c:v>0.988611111111101</c:v>
                </c:pt>
                <c:pt idx="353" formatCode="General">
                  <c:v>0.99111111111110095</c:v>
                </c:pt>
                <c:pt idx="354" formatCode="General">
                  <c:v>0.9936111111111009</c:v>
                </c:pt>
                <c:pt idx="355" formatCode="General">
                  <c:v>0.99611111111110084</c:v>
                </c:pt>
                <c:pt idx="356" formatCode="General">
                  <c:v>0.99861111111110079</c:v>
                </c:pt>
                <c:pt idx="357" formatCode="General">
                  <c:v>1.0011111111111008</c:v>
                </c:pt>
                <c:pt idx="358" formatCode="General">
                  <c:v>1.0036111111111008</c:v>
                </c:pt>
                <c:pt idx="359" formatCode="General">
                  <c:v>1.0061111111111007</c:v>
                </c:pt>
                <c:pt idx="360" formatCode="General">
                  <c:v>1.0086111111111007</c:v>
                </c:pt>
                <c:pt idx="361" formatCode="General">
                  <c:v>1.0111111111111006</c:v>
                </c:pt>
                <c:pt idx="362" formatCode="General">
                  <c:v>1.0136111111111006</c:v>
                </c:pt>
                <c:pt idx="363" formatCode="General">
                  <c:v>1.0161111111111005</c:v>
                </c:pt>
                <c:pt idx="364" formatCode="General">
                  <c:v>1.0186111111111005</c:v>
                </c:pt>
                <c:pt idx="365" formatCode="General">
                  <c:v>1.0211111111111004</c:v>
                </c:pt>
                <c:pt idx="366" formatCode="General">
                  <c:v>1.0236111111111004</c:v>
                </c:pt>
                <c:pt idx="367" formatCode="General">
                  <c:v>1.0261111111111003</c:v>
                </c:pt>
                <c:pt idx="368" formatCode="General">
                  <c:v>1.0286111111111003</c:v>
                </c:pt>
                <c:pt idx="369" formatCode="General">
                  <c:v>1.0311111111111002</c:v>
                </c:pt>
                <c:pt idx="370" formatCode="General">
                  <c:v>1.0336111111111002</c:v>
                </c:pt>
                <c:pt idx="371" formatCode="General">
                  <c:v>1.0361111111111001</c:v>
                </c:pt>
                <c:pt idx="372" formatCode="General">
                  <c:v>1.0386111111111</c:v>
                </c:pt>
                <c:pt idx="373" formatCode="General">
                  <c:v>1.0411111111111</c:v>
                </c:pt>
                <c:pt idx="374" formatCode="General">
                  <c:v>1.0436111111110999</c:v>
                </c:pt>
                <c:pt idx="375" formatCode="General">
                  <c:v>1.0461111111110999</c:v>
                </c:pt>
                <c:pt idx="376" formatCode="General">
                  <c:v>1.0486111111110998</c:v>
                </c:pt>
                <c:pt idx="377" formatCode="General">
                  <c:v>1.0511111111110998</c:v>
                </c:pt>
                <c:pt idx="378" formatCode="General">
                  <c:v>1.0536111111110997</c:v>
                </c:pt>
                <c:pt idx="379" formatCode="General">
                  <c:v>1.0561111111110997</c:v>
                </c:pt>
                <c:pt idx="380" formatCode="General">
                  <c:v>1.0586111111110996</c:v>
                </c:pt>
                <c:pt idx="381" formatCode="General">
                  <c:v>1.0611111111110996</c:v>
                </c:pt>
                <c:pt idx="382" formatCode="General">
                  <c:v>1.0636111111110995</c:v>
                </c:pt>
                <c:pt idx="383" formatCode="General">
                  <c:v>1.0661111111110995</c:v>
                </c:pt>
                <c:pt idx="384" formatCode="General">
                  <c:v>1.0686111111110994</c:v>
                </c:pt>
                <c:pt idx="385" formatCode="General">
                  <c:v>1.0711111111110994</c:v>
                </c:pt>
                <c:pt idx="386" formatCode="General">
                  <c:v>1.0736111111110993</c:v>
                </c:pt>
                <c:pt idx="387" formatCode="General">
                  <c:v>1.0761111111110992</c:v>
                </c:pt>
                <c:pt idx="388" formatCode="General">
                  <c:v>1.0786111111110992</c:v>
                </c:pt>
                <c:pt idx="389" formatCode="General">
                  <c:v>1.0811111111110991</c:v>
                </c:pt>
                <c:pt idx="390" formatCode="General">
                  <c:v>1.0836111111110991</c:v>
                </c:pt>
                <c:pt idx="391" formatCode="General">
                  <c:v>1.086111111111099</c:v>
                </c:pt>
                <c:pt idx="392" formatCode="General">
                  <c:v>1.088611111111099</c:v>
                </c:pt>
                <c:pt idx="393" formatCode="General">
                  <c:v>1.0911111111110989</c:v>
                </c:pt>
                <c:pt idx="394" formatCode="General">
                  <c:v>1.0936111111110989</c:v>
                </c:pt>
                <c:pt idx="395" formatCode="General">
                  <c:v>1.0961111111110988</c:v>
                </c:pt>
                <c:pt idx="396" formatCode="General">
                  <c:v>1.0986111111110988</c:v>
                </c:pt>
                <c:pt idx="397" formatCode="General">
                  <c:v>1.1011111111110987</c:v>
                </c:pt>
                <c:pt idx="398" formatCode="General">
                  <c:v>1.1036111111110987</c:v>
                </c:pt>
                <c:pt idx="399" formatCode="General">
                  <c:v>1.1061111111110986</c:v>
                </c:pt>
                <c:pt idx="400" formatCode="General">
                  <c:v>1.1086111111110986</c:v>
                </c:pt>
                <c:pt idx="401" formatCode="General">
                  <c:v>1.1111111111110985</c:v>
                </c:pt>
                <c:pt idx="402" formatCode="General">
                  <c:v>1.1111111111110985</c:v>
                </c:pt>
              </c:numCache>
            </c:numRef>
          </c:xVal>
          <c:yVal>
            <c:numRef>
              <c:f>Feuil1!$B$18:$B$420</c:f>
              <c:numCache>
                <c:formatCode>General</c:formatCode>
                <c:ptCount val="403"/>
                <c:pt idx="0" formatCode="0.0">
                  <c:v>152.98598583568111</c:v>
                </c:pt>
                <c:pt idx="1">
                  <c:v>25.118864315095397</c:v>
                </c:pt>
                <c:pt idx="2">
                  <c:v>24.34845207475999</c:v>
                </c:pt>
                <c:pt idx="3">
                  <c:v>23.61767779195775</c:v>
                </c:pt>
                <c:pt idx="4">
                  <c:v>22.923713014710387</c:v>
                </c:pt>
                <c:pt idx="5">
                  <c:v>22.263985110522722</c:v>
                </c:pt>
                <c:pt idx="6">
                  <c:v>21.6361494425513</c:v>
                </c:pt>
                <c:pt idx="7">
                  <c:v>21.038065061543094</c:v>
                </c:pt>
                <c:pt idx="8">
                  <c:v>20.467773409835523</c:v>
                </c:pt>
                <c:pt idx="9">
                  <c:v>19.923479614071621</c:v>
                </c:pt>
                <c:pt idx="10">
                  <c:v>19.40353600956669</c:v>
                </c:pt>
                <c:pt idx="11">
                  <c:v>18.906427594144272</c:v>
                </c:pt>
                <c:pt idx="12">
                  <c:v>18.430759154872064</c:v>
                </c:pt>
                <c:pt idx="13">
                  <c:v>17.975243849170948</c:v>
                </c:pt>
                <c:pt idx="14">
                  <c:v>17.538693053611944</c:v>
                </c:pt>
                <c:pt idx="15">
                  <c:v>17.120007320452498</c:v>
                </c:pt>
                <c:pt idx="16">
                  <c:v>16.718168304488181</c:v>
                </c:pt>
                <c:pt idx="17">
                  <c:v>16.33223154182901</c:v>
                </c:pt>
                <c:pt idx="18">
                  <c:v>15.961319978340326</c:v>
                </c:pt>
                <c:pt idx="19">
                  <c:v>15.604618159199608</c:v>
                </c:pt>
                <c:pt idx="20">
                  <c:v>15.261367002706086</c:v>
                </c:pt>
                <c:pt idx="21">
                  <c:v>14.930859091467294</c:v>
                </c:pt>
                <c:pt idx="22">
                  <c:v>14.612434422643299</c:v>
                </c:pt>
                <c:pt idx="23">
                  <c:v>14.30547656627976</c:v>
                </c:pt>
                <c:pt idx="24">
                  <c:v>14.009409187089512</c:v>
                </c:pt>
                <c:pt idx="25">
                  <c:v>13.723692890504793</c:v>
                </c:pt>
                <c:pt idx="26">
                  <c:v>13.447822358547066</c:v>
                </c:pt>
                <c:pt idx="27">
                  <c:v>13.181323745157945</c:v>
                </c:pt>
                <c:pt idx="28">
                  <c:v>12.923752304193549</c:v>
                </c:pt>
                <c:pt idx="29">
                  <c:v>12.674690226383163</c:v>
                </c:pt>
                <c:pt idx="30">
                  <c:v>12.433744664255958</c:v>
                </c:pt>
                <c:pt idx="31">
                  <c:v>12.20054592640227</c:v>
                </c:pt>
                <c:pt idx="32">
                  <c:v>11.974745824504971</c:v>
                </c:pt>
                <c:pt idx="33">
                  <c:v>11.756016158391757</c:v>
                </c:pt>
                <c:pt idx="34">
                  <c:v>11.544047325954663</c:v>
                </c:pt>
                <c:pt idx="35">
                  <c:v>11.338547046188213</c:v>
                </c:pt>
                <c:pt idx="36">
                  <c:v>11.139239184836324</c:v>
                </c:pt>
                <c:pt idx="37">
                  <c:v>10.945862673233089</c:v>
                </c:pt>
                <c:pt idx="38">
                  <c:v>10.758170511890917</c:v>
                </c:pt>
                <c:pt idx="39">
                  <c:v>10.575928851248028</c:v>
                </c:pt>
                <c:pt idx="40">
                  <c:v>10.398916142749471</c:v>
                </c:pt>
                <c:pt idx="41">
                  <c:v>10.226922354112839</c:v>
                </c:pt>
                <c:pt idx="42">
                  <c:v>10.059748243233299</c:v>
                </c:pt>
                <c:pt idx="43">
                  <c:v>9.8972046857197924</c:v>
                </c:pt>
                <c:pt idx="44">
                  <c:v>9.73911205153453</c:v>
                </c:pt>
                <c:pt idx="45">
                  <c:v>9.5852996266366617</c:v>
                </c:pt>
                <c:pt idx="46">
                  <c:v>9.4356050759154098</c:v>
                </c:pt>
                <c:pt idx="47">
                  <c:v>9.2898739440418225</c:v>
                </c:pt>
                <c:pt idx="48">
                  <c:v>9.1479591911776215</c:v>
                </c:pt>
                <c:pt idx="49">
                  <c:v>9.0097207607568812</c:v>
                </c:pt>
                <c:pt idx="50">
                  <c:v>8.8750251768062469</c:v>
                </c:pt>
                <c:pt idx="51">
                  <c:v>8.7437451684941614</c:v>
                </c:pt>
                <c:pt idx="52">
                  <c:v>8.6157593198025086</c:v>
                </c:pt>
                <c:pt idx="53">
                  <c:v>8.4909517423971206</c:v>
                </c:pt>
                <c:pt idx="54">
                  <c:v>8.3692117699390156</c:v>
                </c:pt>
                <c:pt idx="55">
                  <c:v>8.2504336722281106</c:v>
                </c:pt>
                <c:pt idx="56">
                  <c:v>8.1345163877064817</c:v>
                </c:pt>
                <c:pt idx="57">
                  <c:v>8.0213632729713993</c:v>
                </c:pt>
                <c:pt idx="58">
                  <c:v>7.9108818680597883</c:v>
                </c:pt>
                <c:pt idx="59">
                  <c:v>7.8029836763671012</c:v>
                </c:pt>
                <c:pt idx="60">
                  <c:v>7.6975839581557821</c:v>
                </c:pt>
                <c:pt idx="61">
                  <c:v>7.5946015366923723</c:v>
                </c:pt>
                <c:pt idx="62">
                  <c:v>7.4939586161286691</c:v>
                </c:pt>
                <c:pt idx="63">
                  <c:v>7.395580610312015</c:v>
                </c:pt>
                <c:pt idx="64">
                  <c:v>7.2993959817734959</c:v>
                </c:pt>
                <c:pt idx="65">
                  <c:v>7.2053360902007393</c:v>
                </c:pt>
                <c:pt idx="66">
                  <c:v>7.113335049755265</c:v>
                </c:pt>
                <c:pt idx="67">
                  <c:v>7.0233295946428411</c:v>
                </c:pt>
                <c:pt idx="68">
                  <c:v>6.9352589523898258</c:v>
                </c:pt>
                <c:pt idx="69">
                  <c:v>6.8490647243193346</c:v>
                </c:pt>
                <c:pt idx="70">
                  <c:v>6.7646907727583114</c:v>
                </c:pt>
                <c:pt idx="71">
                  <c:v>6.6820831145411885</c:v>
                </c:pt>
                <c:pt idx="72">
                  <c:v>6.6011898204070949</c:v>
                </c:pt>
                <c:pt idx="73">
                  <c:v>6.5219609199168467</c:v>
                </c:pt>
                <c:pt idx="74">
                  <c:v>6.4443483115424431</c:v>
                </c:pt>
                <c:pt idx="75">
                  <c:v>6.3683056776065055</c:v>
                </c:pt>
                <c:pt idx="76">
                  <c:v>6.2937884037716643</c:v>
                </c:pt>
                <c:pt idx="77">
                  <c:v>6.2207535028008474</c:v>
                </c:pt>
                <c:pt idx="78">
                  <c:v>6.1491595423286496</c:v>
                </c:pt>
                <c:pt idx="79">
                  <c:v>6.0789665764017631</c:v>
                </c:pt>
                <c:pt idx="80">
                  <c:v>6.0101360805629156</c:v>
                </c:pt>
                <c:pt idx="81">
                  <c:v>5.9426308902679299</c:v>
                </c:pt>
                <c:pt idx="82">
                  <c:v>5.8764151424396216</c:v>
                </c:pt>
                <c:pt idx="83">
                  <c:v>5.8114542199752179</c:v>
                </c:pt>
                <c:pt idx="84">
                  <c:v>5.7477146990360914</c:v>
                </c:pt>
                <c:pt idx="85">
                  <c:v>5.6851642989597861</c:v>
                </c:pt>
                <c:pt idx="86">
                  <c:v>5.6237718346446144</c:v>
                </c:pt>
                <c:pt idx="87">
                  <c:v>5.5635071712668021</c:v>
                </c:pt>
                <c:pt idx="88">
                  <c:v>5.5043411811990861</c:v>
                </c:pt>
                <c:pt idx="89">
                  <c:v>5.4462457030079001</c:v>
                </c:pt>
                <c:pt idx="90">
                  <c:v>5.389193502414102</c:v>
                </c:pt>
                <c:pt idx="91">
                  <c:v>5.333158235109309</c:v>
                </c:pt>
                <c:pt idx="92">
                  <c:v>5.2781144113266167</c:v>
                </c:pt>
                <c:pt idx="93">
                  <c:v>5.224037362070697</c:v>
                </c:pt>
                <c:pt idx="94">
                  <c:v>5.1709032069180445</c:v>
                </c:pt>
                <c:pt idx="95">
                  <c:v>5.1186888233036072</c:v>
                </c:pt>
                <c:pt idx="96">
                  <c:v>5.0673718172149957</c:v>
                </c:pt>
                <c:pt idx="97">
                  <c:v>5.0169304952202394</c:v>
                </c:pt>
                <c:pt idx="98">
                  <c:v>4.9673438377594064</c:v>
                </c:pt>
                <c:pt idx="99">
                  <c:v>4.9185914736345291</c:v>
                </c:pt>
                <c:pt idx="100">
                  <c:v>4.870653655636116</c:v>
                </c:pt>
                <c:pt idx="101">
                  <c:v>4.8235112372480673</c:v>
                </c:pt>
                <c:pt idx="102">
                  <c:v>4.7771456503762417</c:v>
                </c:pt>
                <c:pt idx="103">
                  <c:v>4.7315388840490069</c:v>
                </c:pt>
                <c:pt idx="104">
                  <c:v>4.686673464041033</c:v>
                </c:pt>
                <c:pt idx="105">
                  <c:v>4.6425324333744191</c:v>
                </c:pt>
                <c:pt idx="106">
                  <c:v>4.5990993336537143</c:v>
                </c:pt>
                <c:pt idx="107">
                  <c:v>4.5563581871939025</c:v>
                </c:pt>
                <c:pt idx="108">
                  <c:v>4.5142934799026637</c:v>
                </c:pt>
                <c:pt idx="109">
                  <c:v>4.4728901448803047</c:v>
                </c:pt>
                <c:pt idx="110">
                  <c:v>4.4321335467028478</c:v>
                </c:pt>
                <c:pt idx="111">
                  <c:v>4.3920094663555371</c:v>
                </c:pt>
                <c:pt idx="112">
                  <c:v>4.3525040867858902</c:v>
                </c:pt>
                <c:pt idx="113">
                  <c:v>4.3136039790469694</c:v>
                </c:pt>
                <c:pt idx="114">
                  <c:v>4.2752960890032243</c:v>
                </c:pt>
                <c:pt idx="115">
                  <c:v>4.2375677245726253</c:v>
                </c:pt>
                <c:pt idx="116">
                  <c:v>4.2004065434802493</c:v>
                </c:pt>
                <c:pt idx="117">
                  <c:v>4.1638005414997501</c:v>
                </c:pt>
                <c:pt idx="118">
                  <c:v>4.1277380411603746</c:v>
                </c:pt>
                <c:pt idx="119">
                  <c:v>4.0922076808983645</c:v>
                </c:pt>
                <c:pt idx="120">
                  <c:v>4.0571984046326159</c:v>
                </c:pt>
                <c:pt idx="121">
                  <c:v>4.0226994517455621</c:v>
                </c:pt>
                <c:pt idx="122">
                  <c:v>3.9887003474511484</c:v>
                </c:pt>
                <c:pt idx="123">
                  <c:v>3.9551908935327349</c:v>
                </c:pt>
                <c:pt idx="124">
                  <c:v>3.9221611594345731</c:v>
                </c:pt>
                <c:pt idx="125">
                  <c:v>3.8896014736913682</c:v>
                </c:pt>
                <c:pt idx="126">
                  <c:v>3.8575024156811537</c:v>
                </c:pt>
                <c:pt idx="127">
                  <c:v>3.8258548076874828</c:v>
                </c:pt>
                <c:pt idx="128">
                  <c:v>3.794649707257582</c:v>
                </c:pt>
                <c:pt idx="129">
                  <c:v>3.7638783998437866</c:v>
                </c:pt>
                <c:pt idx="130">
                  <c:v>3.7335323917161993</c:v>
                </c:pt>
                <c:pt idx="131">
                  <c:v>3.7036034031350566</c:v>
                </c:pt>
                <c:pt idx="132">
                  <c:v>3.6740833617718778</c:v>
                </c:pt>
                <c:pt idx="133">
                  <c:v>3.6449643963689708</c:v>
                </c:pt>
                <c:pt idx="134">
                  <c:v>3.6162388306273683</c:v>
                </c:pt>
                <c:pt idx="135">
                  <c:v>3.5878991773137172</c:v>
                </c:pt>
                <c:pt idx="136">
                  <c:v>3.559938132577134</c:v>
                </c:pt>
                <c:pt idx="137">
                  <c:v>3.5323485704673807</c:v>
                </c:pt>
                <c:pt idx="138">
                  <c:v>3.5051235376462087</c:v>
                </c:pt>
                <c:pt idx="139">
                  <c:v>3.4782562482839987</c:v>
                </c:pt>
                <c:pt idx="140">
                  <c:v>3.4517400791342649</c:v>
                </c:pt>
                <c:pt idx="141">
                  <c:v>3.4255685647788758</c:v>
                </c:pt>
                <c:pt idx="142">
                  <c:v>3.399735393037195</c:v>
                </c:pt>
                <c:pt idx="143">
                  <c:v>3.3742344005326359</c:v>
                </c:pt>
                <c:pt idx="144">
                  <c:v>3.3490595684104325</c:v>
                </c:pt>
                <c:pt idx="145">
                  <c:v>3.3242050182006881</c:v>
                </c:pt>
                <c:pt idx="146">
                  <c:v>3.299665007821031</c:v>
                </c:pt>
                <c:pt idx="147">
                  <c:v>3.2754339277134656</c:v>
                </c:pt>
                <c:pt idx="148">
                  <c:v>3.251506297110228</c:v>
                </c:pt>
                <c:pt idx="149">
                  <c:v>3.2278767604237029</c:v>
                </c:pt>
                <c:pt idx="150">
                  <c:v>3.2045400837556475</c:v>
                </c:pt>
                <c:pt idx="151">
                  <c:v>3.1814911515211963</c:v>
                </c:pt>
                <c:pt idx="152">
                  <c:v>3.1587249631833023</c:v>
                </c:pt>
                <c:pt idx="153">
                  <c:v>3.1362366300934554</c:v>
                </c:pt>
                <c:pt idx="154">
                  <c:v>3.1140213724347063</c:v>
                </c:pt>
                <c:pt idx="155">
                  <c:v>3.0920745162631782</c:v>
                </c:pt>
                <c:pt idx="156">
                  <c:v>3.0703914906444139</c:v>
                </c:pt>
                <c:pt idx="157">
                  <c:v>3.0489678248810814</c:v>
                </c:pt>
                <c:pt idx="158">
                  <c:v>3.027799145828642</c:v>
                </c:pt>
                <c:pt idx="159">
                  <c:v>3.0068811752958178</c:v>
                </c:pt>
                <c:pt idx="160">
                  <c:v>2.9862097275267514</c:v>
                </c:pt>
                <c:pt idx="161">
                  <c:v>2.9657807067618958</c:v>
                </c:pt>
                <c:pt idx="162">
                  <c:v>2.9455901048748281</c:v>
                </c:pt>
                <c:pt idx="163">
                  <c:v>2.92563399908224</c:v>
                </c:pt>
                <c:pt idx="164">
                  <c:v>2.9059085497245225</c:v>
                </c:pt>
                <c:pt idx="165">
                  <c:v>2.8864099981144169</c:v>
                </c:pt>
                <c:pt idx="166">
                  <c:v>2.8671346644513522</c:v>
                </c:pt>
                <c:pt idx="167">
                  <c:v>2.8480789457991453</c:v>
                </c:pt>
                <c:pt idx="168">
                  <c:v>2.8292393141248522</c:v>
                </c:pt>
                <c:pt idx="169">
                  <c:v>2.8106123143966499</c:v>
                </c:pt>
                <c:pt idx="170">
                  <c:v>2.7921945627386919</c:v>
                </c:pt>
                <c:pt idx="171">
                  <c:v>2.773982744640989</c:v>
                </c:pt>
                <c:pt idx="172">
                  <c:v>2.7559736132224022</c:v>
                </c:pt>
                <c:pt idx="173">
                  <c:v>2.7381639875449655</c:v>
                </c:pt>
                <c:pt idx="174">
                  <c:v>2.7205507509777682</c:v>
                </c:pt>
                <c:pt idx="175">
                  <c:v>2.7031308496087294</c:v>
                </c:pt>
                <c:pt idx="176">
                  <c:v>2.6859012907026538</c:v>
                </c:pt>
                <c:pt idx="177">
                  <c:v>2.6688591412040044</c:v>
                </c:pt>
                <c:pt idx="178">
                  <c:v>2.6520015262829171</c:v>
                </c:pt>
                <c:pt idx="179">
                  <c:v>2.6353256279230037</c:v>
                </c:pt>
                <c:pt idx="180">
                  <c:v>2.6188286835495718</c:v>
                </c:pt>
                <c:pt idx="181">
                  <c:v>2.6025079846969232</c:v>
                </c:pt>
                <c:pt idx="182">
                  <c:v>2.5863608757134506</c:v>
                </c:pt>
                <c:pt idx="183">
                  <c:v>2.5703847525033048</c:v>
                </c:pt>
                <c:pt idx="184">
                  <c:v>2.5545770613034304</c:v>
                </c:pt>
                <c:pt idx="185">
                  <c:v>2.5389352974948447</c:v>
                </c:pt>
                <c:pt idx="186">
                  <c:v>2.5234570044470326</c:v>
                </c:pt>
                <c:pt idx="187">
                  <c:v>2.5081397723944168</c:v>
                </c:pt>
                <c:pt idx="188">
                  <c:v>2.4929812373438645</c:v>
                </c:pt>
                <c:pt idx="189">
                  <c:v>2.4779790800122514</c:v>
                </c:pt>
                <c:pt idx="190">
                  <c:v>2.4631310247931246</c:v>
                </c:pt>
                <c:pt idx="191">
                  <c:v>2.448434838751552</c:v>
                </c:pt>
                <c:pt idx="192">
                  <c:v>2.4338883306462722</c:v>
                </c:pt>
                <c:pt idx="193">
                  <c:v>2.419489349978285</c:v>
                </c:pt>
                <c:pt idx="194">
                  <c:v>2.4052357860650719</c:v>
                </c:pt>
                <c:pt idx="195">
                  <c:v>2.3911255671396363</c:v>
                </c:pt>
                <c:pt idx="196">
                  <c:v>2.3771566594736107</c:v>
                </c:pt>
                <c:pt idx="197">
                  <c:v>2.3633270665236807</c:v>
                </c:pt>
                <c:pt idx="198">
                  <c:v>2.3496348281006219</c:v>
                </c:pt>
                <c:pt idx="199">
                  <c:v>2.3360780195602442</c:v>
                </c:pt>
                <c:pt idx="200">
                  <c:v>2.3226547510156013</c:v>
                </c:pt>
                <c:pt idx="201">
                  <c:v>2.3093631665697969</c:v>
                </c:pt>
                <c:pt idx="202">
                  <c:v>2.2962014435687856</c:v>
                </c:pt>
                <c:pt idx="203">
                  <c:v>2.2831677918735633</c:v>
                </c:pt>
                <c:pt idx="204">
                  <c:v>2.270260453151161</c:v>
                </c:pt>
                <c:pt idx="205">
                  <c:v>2.2574777001838942</c:v>
                </c:pt>
                <c:pt idx="206">
                  <c:v>2.2448178361963156</c:v>
                </c:pt>
                <c:pt idx="207">
                  <c:v>2.2322791941993576</c:v>
                </c:pt>
                <c:pt idx="208">
                  <c:v>2.2198601363511519</c:v>
                </c:pt>
                <c:pt idx="209">
                  <c:v>2.2075590533340423</c:v>
                </c:pt>
                <c:pt idx="210">
                  <c:v>2.1953743637473164</c:v>
                </c:pt>
                <c:pt idx="211">
                  <c:v>2.1833045135151998</c:v>
                </c:pt>
                <c:pt idx="212">
                  <c:v>2.1713479753096721</c:v>
                </c:pt>
                <c:pt idx="213">
                  <c:v>2.1595032479876712</c:v>
                </c:pt>
                <c:pt idx="214">
                  <c:v>2.1477688560422865</c:v>
                </c:pt>
                <c:pt idx="215">
                  <c:v>2.1361433490675235</c:v>
                </c:pt>
                <c:pt idx="216">
                  <c:v>2.124625301236267</c:v>
                </c:pt>
                <c:pt idx="217">
                  <c:v>2.1132133107910578</c:v>
                </c:pt>
                <c:pt idx="218">
                  <c:v>2.101905999547331</c:v>
                </c:pt>
                <c:pt idx="219">
                  <c:v>2.0907020124087543</c:v>
                </c:pt>
                <c:pt idx="220">
                  <c:v>2.0796000168943336</c:v>
                </c:pt>
                <c:pt idx="221">
                  <c:v>2.0685987026769546</c:v>
                </c:pt>
                <c:pt idx="222">
                  <c:v>2.0576967811330409</c:v>
                </c:pt>
                <c:pt idx="223">
                  <c:v>2.0468929849030237</c:v>
                </c:pt>
                <c:pt idx="224">
                  <c:v>2.0361860674623196</c:v>
                </c:pt>
                <c:pt idx="225">
                  <c:v>2.0255748027025269</c:v>
                </c:pt>
                <c:pt idx="226">
                  <c:v>2.0150579845225711</c:v>
                </c:pt>
                <c:pt idx="227">
                  <c:v>2.0046344264295022</c:v>
                </c:pt>
                <c:pt idx="228">
                  <c:v>1.9943029611487191</c:v>
                </c:pt>
                <c:pt idx="229">
                  <c:v>1.9840624402433222</c:v>
                </c:pt>
                <c:pt idx="230">
                  <c:v>1.9739117337423848</c:v>
                </c:pt>
                <c:pt idx="231">
                  <c:v>1.9638497297778739</c:v>
                </c:pt>
                <c:pt idx="232">
                  <c:v>1.9538753342300141</c:v>
                </c:pt>
                <c:pt idx="233">
                  <c:v>1.9439874703808431</c:v>
                </c:pt>
                <c:pt idx="234">
                  <c:v>1.9341850785757626</c:v>
                </c:pt>
                <c:pt idx="235">
                  <c:v>1.9244671158928583</c:v>
                </c:pt>
                <c:pt idx="236">
                  <c:v>1.914832555819787</c:v>
                </c:pt>
                <c:pt idx="237">
                  <c:v>1.9052803879380358</c:v>
                </c:pt>
                <c:pt idx="238">
                  <c:v>1.8958096176143544</c:v>
                </c:pt>
                <c:pt idx="239">
                  <c:v>1.886419265699173</c:v>
                </c:pt>
                <c:pt idx="240">
                  <c:v>1.8771083682318248</c:v>
                </c:pt>
                <c:pt idx="241">
                  <c:v>1.8678759761524018</c:v>
                </c:pt>
                <c:pt idx="242">
                  <c:v>1.8587211550200571</c:v>
                </c:pt>
                <c:pt idx="243">
                  <c:v>1.8496429847376057</c:v>
                </c:pt>
                <c:pt idx="244">
                  <c:v>1.8406405592822483</c:v>
                </c:pt>
                <c:pt idx="245">
                  <c:v>1.8317129864422648</c:v>
                </c:pt>
                <c:pt idx="246">
                  <c:v>1.82285938755953</c:v>
                </c:pt>
                <c:pt idx="247">
                  <c:v>1.8140788972776944</c:v>
                </c:pt>
                <c:pt idx="248">
                  <c:v>1.8053706632958939</c:v>
                </c:pt>
                <c:pt idx="249">
                  <c:v>1.7967338461278457</c:v>
                </c:pt>
                <c:pt idx="250">
                  <c:v>1.7881676188661932</c:v>
                </c:pt>
                <c:pt idx="251">
                  <c:v>1.7796711669519705</c:v>
                </c:pt>
                <c:pt idx="252">
                  <c:v>1.7712436879490578</c:v>
                </c:pt>
                <c:pt idx="253">
                  <c:v>1.7628843913235022</c:v>
                </c:pt>
                <c:pt idx="254">
                  <c:v>1.7545924982275831</c:v>
                </c:pt>
                <c:pt idx="255">
                  <c:v>1.7463672412885065</c:v>
                </c:pt>
                <c:pt idx="256">
                  <c:v>1.7382078644016117</c:v>
                </c:pt>
                <c:pt idx="257">
                  <c:v>1.7301136225279794</c:v>
                </c:pt>
                <c:pt idx="258">
                  <c:v>1.7220837814963355</c:v>
                </c:pt>
                <c:pt idx="259">
                  <c:v>1.714117617809144</c:v>
                </c:pt>
                <c:pt idx="260">
                  <c:v>1.7062144184527823</c:v>
                </c:pt>
                <c:pt idx="261">
                  <c:v>1.6983734807117139</c:v>
                </c:pt>
                <c:pt idx="262">
                  <c:v>1.6905941119865417</c:v>
                </c:pt>
                <c:pt idx="263">
                  <c:v>1.6828756296158662</c:v>
                </c:pt>
                <c:pt idx="264">
                  <c:v>1.6752173607018455</c:v>
                </c:pt>
                <c:pt idx="265">
                  <c:v>1.6676186419393737</c:v>
                </c:pt>
                <c:pt idx="266">
                  <c:v>1.6600788194487925</c:v>
                </c:pt>
                <c:pt idx="267">
                  <c:v>1.6525972486120437</c:v>
                </c:pt>
                <c:pt idx="268">
                  <c:v>1.6451732939121919</c:v>
                </c:pt>
                <c:pt idx="269">
                  <c:v>1.6378063287762297</c:v>
                </c:pt>
                <c:pt idx="270">
                  <c:v>1.6304957354210898</c:v>
                </c:pt>
                <c:pt idx="271">
                  <c:v>1.6232409047027923</c:v>
                </c:pt>
                <c:pt idx="272">
                  <c:v>1.6160412359686465</c:v>
                </c:pt>
                <c:pt idx="273">
                  <c:v>1.608896136912445</c:v>
                </c:pt>
                <c:pt idx="274">
                  <c:v>1.6018050234325691</c:v>
                </c:pt>
                <c:pt idx="275">
                  <c:v>1.594767319492951</c:v>
                </c:pt>
                <c:pt idx="276">
                  <c:v>1.5877824569868151</c:v>
                </c:pt>
                <c:pt idx="277">
                  <c:v>1.5808498756031391</c:v>
                </c:pt>
                <c:pt idx="278">
                  <c:v>1.5739690226957761</c:v>
                </c:pt>
                <c:pt idx="279">
                  <c:v>1.5671393531551689</c:v>
                </c:pt>
                <c:pt idx="280">
                  <c:v>1.5603603292826016</c:v>
                </c:pt>
                <c:pt idx="281">
                  <c:v>1.5536314206669328</c:v>
                </c:pt>
                <c:pt idx="282">
                  <c:v>1.5469521040637484</c:v>
                </c:pt>
                <c:pt idx="283">
                  <c:v>1.5403218632768836</c:v>
                </c:pt>
                <c:pt idx="284">
                  <c:v>1.5337401890422586</c:v>
                </c:pt>
                <c:pt idx="285">
                  <c:v>1.5272065789139786</c:v>
                </c:pt>
                <c:pt idx="286">
                  <c:v>1.5207205371526407</c:v>
                </c:pt>
                <c:pt idx="287">
                  <c:v>1.5142815746158078</c:v>
                </c:pt>
                <c:pt idx="288">
                  <c:v>1.507889208650592</c:v>
                </c:pt>
                <c:pt idx="289">
                  <c:v>1.5015429629883077</c:v>
                </c:pt>
                <c:pt idx="290">
                  <c:v>1.4952423676411426</c:v>
                </c:pt>
                <c:pt idx="291">
                  <c:v>1.4889869588008091</c:v>
                </c:pt>
                <c:pt idx="292">
                  <c:v>1.4827762787391221</c:v>
                </c:pt>
                <c:pt idx="293">
                  <c:v>1.4766098757104724</c:v>
                </c:pt>
                <c:pt idx="294">
                  <c:v>1.4704873038561463</c:v>
                </c:pt>
                <c:pt idx="295">
                  <c:v>1.4644081231104542</c:v>
                </c:pt>
                <c:pt idx="296">
                  <c:v>1.4583718991086263</c:v>
                </c:pt>
                <c:pt idx="297">
                  <c:v>1.4523782030964409</c:v>
                </c:pt>
                <c:pt idx="298">
                  <c:v>1.4464266118415452</c:v>
                </c:pt>
                <c:pt idx="299">
                  <c:v>1.4405167075464307</c:v>
                </c:pt>
                <c:pt idx="300">
                  <c:v>1.4346480777630317</c:v>
                </c:pt>
                <c:pt idx="301">
                  <c:v>1.428820315308909</c:v>
                </c:pt>
                <c:pt idx="302">
                  <c:v>1.4230330181849842</c:v>
                </c:pt>
                <c:pt idx="303">
                  <c:v>1.4172857894947939</c:v>
                </c:pt>
                <c:pt idx="304">
                  <c:v>1.4115782373652312</c:v>
                </c:pt>
                <c:pt idx="305">
                  <c:v>1.4059099748687414</c:v>
                </c:pt>
                <c:pt idx="306">
                  <c:v>1.40028061994694</c:v>
                </c:pt>
                <c:pt idx="307">
                  <c:v>1.3946897953356283</c:v>
                </c:pt>
                <c:pt idx="308">
                  <c:v>1.3891371284911718</c:v>
                </c:pt>
                <c:pt idx="309">
                  <c:v>1.3836222515182135</c:v>
                </c:pt>
                <c:pt idx="310">
                  <c:v>1.3781448010986987</c:v>
                </c:pt>
                <c:pt idx="311">
                  <c:v>1.3727044184221782</c:v>
                </c:pt>
                <c:pt idx="312">
                  <c:v>1.3673007491173652</c:v>
                </c:pt>
                <c:pt idx="313">
                  <c:v>1.3619334431849219</c:v>
                </c:pt>
                <c:pt idx="314">
                  <c:v>1.35660215493145</c:v>
                </c:pt>
                <c:pt idx="315">
                  <c:v>1.3513065429046556</c:v>
                </c:pt>
                <c:pt idx="316">
                  <c:v>1.3460462698296707</c:v>
                </c:pt>
                <c:pt idx="317">
                  <c:v>1.3408210025465033</c:v>
                </c:pt>
                <c:pt idx="318">
                  <c:v>1.3356304119485971</c:v>
                </c:pt>
                <c:pt idx="319">
                  <c:v>1.3304741729224705</c:v>
                </c:pt>
                <c:pt idx="320">
                  <c:v>1.3253519642884224</c:v>
                </c:pt>
                <c:pt idx="321">
                  <c:v>1.3202634687422774</c:v>
                </c:pt>
                <c:pt idx="322">
                  <c:v>1.3152083727981494</c:v>
                </c:pt>
                <c:pt idx="323">
                  <c:v>1.3101863667322067</c:v>
                </c:pt>
                <c:pt idx="324">
                  <c:v>1.3051971445274129</c:v>
                </c:pt>
                <c:pt idx="325">
                  <c:v>1.3002404038192308</c:v>
                </c:pt>
                <c:pt idx="326">
                  <c:v>1.295315845842262</c:v>
                </c:pt>
                <c:pt idx="327">
                  <c:v>1.2904231753778133</c:v>
                </c:pt>
                <c:pt idx="328">
                  <c:v>1.285562100702361</c:v>
                </c:pt>
                <c:pt idx="329">
                  <c:v>1.2807323335369025</c:v>
                </c:pt>
                <c:pt idx="330">
                  <c:v>1.2759335889971766</c:v>
                </c:pt>
                <c:pt idx="331">
                  <c:v>1.2711655855447315</c:v>
                </c:pt>
                <c:pt idx="332">
                  <c:v>1.2664280449388288</c:v>
                </c:pt>
                <c:pt idx="333">
                  <c:v>1.2617206921891637</c:v>
                </c:pt>
                <c:pt idx="334">
                  <c:v>1.2570432555093858</c:v>
                </c:pt>
                <c:pt idx="335">
                  <c:v>1.2523954662714074</c:v>
                </c:pt>
                <c:pt idx="336">
                  <c:v>1.2477770589604802</c:v>
                </c:pt>
                <c:pt idx="337">
                  <c:v>1.2431877711310286</c:v>
                </c:pt>
                <c:pt idx="338">
                  <c:v>1.2386273433632222</c:v>
                </c:pt>
                <c:pt idx="339">
                  <c:v>1.2340955192202776</c:v>
                </c:pt>
                <c:pt idx="340">
                  <c:v>1.229592045206467</c:v>
                </c:pt>
                <c:pt idx="341">
                  <c:v>1.2251166707258332</c:v>
                </c:pt>
                <c:pt idx="342">
                  <c:v>1.2206691480415826</c:v>
                </c:pt>
                <c:pt idx="343">
                  <c:v>1.2162492322361531</c:v>
                </c:pt>
                <c:pt idx="344">
                  <c:v>1.2118566811719442</c:v>
                </c:pt>
                <c:pt idx="345">
                  <c:v>1.2074912554526882</c:v>
                </c:pt>
                <c:pt idx="346">
                  <c:v>1.2031527183854593</c:v>
                </c:pt>
                <c:pt idx="347">
                  <c:v>1.1988408359433058</c:v>
                </c:pt>
                <c:pt idx="348">
                  <c:v>1.1945553767284911</c:v>
                </c:pt>
                <c:pt idx="349">
                  <c:v>1.1902961119363329</c:v>
                </c:pt>
                <c:pt idx="350">
                  <c:v>1.186062815319634</c:v>
                </c:pt>
                <c:pt idx="351">
                  <c:v>1.1818552631536861</c:v>
                </c:pt>
                <c:pt idx="352">
                  <c:v>1.1776732342018428</c:v>
                </c:pt>
                <c:pt idx="353">
                  <c:v>1.1735165096816456</c:v>
                </c:pt>
                <c:pt idx="354">
                  <c:v>1.1693848732314962</c:v>
                </c:pt>
                <c:pt idx="355">
                  <c:v>1.1652781108778649</c:v>
                </c:pt>
                <c:pt idx="356">
                  <c:v>1.1611960110030208</c:v>
                </c:pt>
                <c:pt idx="357">
                  <c:v>1.1571383643132827</c:v>
                </c:pt>
                <c:pt idx="358">
                  <c:v>1.1531049638077704</c:v>
                </c:pt>
                <c:pt idx="359">
                  <c:v>1.1490956047476559</c:v>
                </c:pt>
                <c:pt idx="360">
                  <c:v>1.1451100846259026</c:v>
                </c:pt>
                <c:pt idx="361">
                  <c:v>1.1411482031374811</c:v>
                </c:pt>
                <c:pt idx="362">
                  <c:v>1.1372097621500543</c:v>
                </c:pt>
                <c:pt idx="363">
                  <c:v>1.1332945656751285</c:v>
                </c:pt>
                <c:pt idx="364">
                  <c:v>1.1294024198396519</c:v>
                </c:pt>
                <c:pt idx="365">
                  <c:v>1.1255331328580611</c:v>
                </c:pt>
                <c:pt idx="366">
                  <c:v>1.1216865150047635</c:v>
                </c:pt>
                <c:pt idx="367">
                  <c:v>1.1178623785870483</c:v>
                </c:pt>
                <c:pt idx="368">
                  <c:v>1.1140605379184194</c:v>
                </c:pt>
                <c:pt idx="369">
                  <c:v>1.1102808092923413</c:v>
                </c:pt>
                <c:pt idx="370">
                  <c:v>1.1065230109563911</c:v>
                </c:pt>
                <c:pt idx="371">
                  <c:v>1.1027869630868101</c:v>
                </c:pt>
                <c:pt idx="372">
                  <c:v>1.0990724877634463</c:v>
                </c:pt>
                <c:pt idx="373">
                  <c:v>1.0953794089450837</c:v>
                </c:pt>
                <c:pt idx="374">
                  <c:v>1.0917075524451458</c:v>
                </c:pt>
                <c:pt idx="375">
                  <c:v>1.0880567459077763</c:v>
                </c:pt>
                <c:pt idx="376">
                  <c:v>1.0844268187842789</c:v>
                </c:pt>
                <c:pt idx="377">
                  <c:v>1.0808176023099183</c:v>
                </c:pt>
                <c:pt idx="378">
                  <c:v>1.0772289294810746</c:v>
                </c:pt>
                <c:pt idx="379">
                  <c:v>1.0736606350327405</c:v>
                </c:pt>
                <c:pt idx="380">
                  <c:v>1.0701125554163604</c:v>
                </c:pt>
                <c:pt idx="381">
                  <c:v>1.066584528778004</c:v>
                </c:pt>
                <c:pt idx="382">
                  <c:v>1.0630763949368656</c:v>
                </c:pt>
                <c:pt idx="383">
                  <c:v>1.059587995364089</c:v>
                </c:pt>
                <c:pt idx="384">
                  <c:v>1.0561191731619071</c:v>
                </c:pt>
                <c:pt idx="385">
                  <c:v>1.0526697730430943</c:v>
                </c:pt>
                <c:pt idx="386">
                  <c:v>1.0492396413107232</c:v>
                </c:pt>
                <c:pt idx="387">
                  <c:v>1.0458286258382252</c:v>
                </c:pt>
                <c:pt idx="388">
                  <c:v>1.0424365760497427</c:v>
                </c:pt>
                <c:pt idx="389">
                  <c:v>1.0390633429007761</c:v>
                </c:pt>
                <c:pt idx="390">
                  <c:v>1.0357087788591122</c:v>
                </c:pt>
                <c:pt idx="391">
                  <c:v>1.0323727378860388</c:v>
                </c:pt>
                <c:pt idx="392">
                  <c:v>1.0290550754178285</c:v>
                </c:pt>
                <c:pt idx="393">
                  <c:v>1.0257556483475008</c:v>
                </c:pt>
                <c:pt idx="394">
                  <c:v>1.0224743150068454</c:v>
                </c:pt>
                <c:pt idx="395">
                  <c:v>1.0192109351487104</c:v>
                </c:pt>
                <c:pt idx="396">
                  <c:v>1.0159653699295494</c:v>
                </c:pt>
                <c:pt idx="397">
                  <c:v>1.0127374818922188</c:v>
                </c:pt>
                <c:pt idx="398">
                  <c:v>1.0095271349490271</c:v>
                </c:pt>
                <c:pt idx="399">
                  <c:v>1.006334194365029</c:v>
                </c:pt>
                <c:pt idx="400">
                  <c:v>1.0031585267415579</c:v>
                </c:pt>
                <c:pt idx="401">
                  <c:v>6.0904817955381381</c:v>
                </c:pt>
                <c:pt idx="402">
                  <c:v>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F61B-4EDD-ABF7-025C7E2BE040}"/>
            </c:ext>
          </c:extLst>
        </c:ser>
        <c:ser>
          <c:idx val="3"/>
          <c:order val="1"/>
          <c:tx>
            <c:strRef>
              <c:f>Feuil1!$E$17</c:f>
              <c:strCache>
                <c:ptCount val="1"/>
                <c:pt idx="0">
                  <c:v>pression détente</c:v>
                </c:pt>
              </c:strCache>
            </c:strRef>
          </c:tx>
          <c:marker>
            <c:symbol val="none"/>
          </c:marker>
          <c:xVal>
            <c:numRef>
              <c:f>Feuil1!$A$18:$A$420</c:f>
              <c:numCache>
                <c:formatCode>0.000</c:formatCode>
                <c:ptCount val="403"/>
                <c:pt idx="0">
                  <c:v>0.1111111111111111</c:v>
                </c:pt>
                <c:pt idx="1">
                  <c:v>0.1111111111111111</c:v>
                </c:pt>
                <c:pt idx="2" formatCode="General">
                  <c:v>0.11361111111111111</c:v>
                </c:pt>
                <c:pt idx="3" formatCode="General">
                  <c:v>0.11611111111111111</c:v>
                </c:pt>
                <c:pt idx="4" formatCode="General">
                  <c:v>0.11861111111111111</c:v>
                </c:pt>
                <c:pt idx="5" formatCode="General">
                  <c:v>0.12111111111111111</c:v>
                </c:pt>
                <c:pt idx="6" formatCode="General">
                  <c:v>0.12361111111111112</c:v>
                </c:pt>
                <c:pt idx="7" formatCode="General">
                  <c:v>0.12611111111111112</c:v>
                </c:pt>
                <c:pt idx="8" formatCode="General">
                  <c:v>0.12861111111111112</c:v>
                </c:pt>
                <c:pt idx="9" formatCode="General">
                  <c:v>0.13111111111111112</c:v>
                </c:pt>
                <c:pt idx="10" formatCode="General">
                  <c:v>0.13361111111111112</c:v>
                </c:pt>
                <c:pt idx="11" formatCode="General">
                  <c:v>0.13611111111111113</c:v>
                </c:pt>
                <c:pt idx="12" formatCode="General">
                  <c:v>0.13861111111111113</c:v>
                </c:pt>
                <c:pt idx="13" formatCode="General">
                  <c:v>0.14111111111111113</c:v>
                </c:pt>
                <c:pt idx="14" formatCode="General">
                  <c:v>0.14361111111111113</c:v>
                </c:pt>
                <c:pt idx="15" formatCode="General">
                  <c:v>0.14611111111111114</c:v>
                </c:pt>
                <c:pt idx="16" formatCode="General">
                  <c:v>0.14861111111111114</c:v>
                </c:pt>
                <c:pt idx="17" formatCode="General">
                  <c:v>0.15111111111111114</c:v>
                </c:pt>
                <c:pt idx="18" formatCode="General">
                  <c:v>0.15361111111111114</c:v>
                </c:pt>
                <c:pt idx="19" formatCode="General">
                  <c:v>0.15611111111111114</c:v>
                </c:pt>
                <c:pt idx="20" formatCode="General">
                  <c:v>0.15861111111111115</c:v>
                </c:pt>
                <c:pt idx="21" formatCode="General">
                  <c:v>0.16111111111111115</c:v>
                </c:pt>
                <c:pt idx="22" formatCode="General">
                  <c:v>0.16361111111111115</c:v>
                </c:pt>
                <c:pt idx="23" formatCode="General">
                  <c:v>0.16611111111111115</c:v>
                </c:pt>
                <c:pt idx="24" formatCode="General">
                  <c:v>0.16861111111111116</c:v>
                </c:pt>
                <c:pt idx="25" formatCode="General">
                  <c:v>0.17111111111111116</c:v>
                </c:pt>
                <c:pt idx="26" formatCode="General">
                  <c:v>0.17361111111111116</c:v>
                </c:pt>
                <c:pt idx="27" formatCode="General">
                  <c:v>0.17611111111111116</c:v>
                </c:pt>
                <c:pt idx="28" formatCode="General">
                  <c:v>0.17861111111111116</c:v>
                </c:pt>
                <c:pt idx="29" formatCode="General">
                  <c:v>0.18111111111111117</c:v>
                </c:pt>
                <c:pt idx="30" formatCode="General">
                  <c:v>0.18361111111111117</c:v>
                </c:pt>
                <c:pt idx="31" formatCode="General">
                  <c:v>0.18611111111111117</c:v>
                </c:pt>
                <c:pt idx="32" formatCode="General">
                  <c:v>0.18861111111111117</c:v>
                </c:pt>
                <c:pt idx="33" formatCode="General">
                  <c:v>0.19111111111111118</c:v>
                </c:pt>
                <c:pt idx="34" formatCode="General">
                  <c:v>0.19361111111111118</c:v>
                </c:pt>
                <c:pt idx="35" formatCode="General">
                  <c:v>0.19611111111111118</c:v>
                </c:pt>
                <c:pt idx="36" formatCode="General">
                  <c:v>0.19861111111111118</c:v>
                </c:pt>
                <c:pt idx="37" formatCode="General">
                  <c:v>0.20111111111111118</c:v>
                </c:pt>
                <c:pt idx="38" formatCode="General">
                  <c:v>0.20361111111111119</c:v>
                </c:pt>
                <c:pt idx="39" formatCode="General">
                  <c:v>0.20611111111111119</c:v>
                </c:pt>
                <c:pt idx="40" formatCode="General">
                  <c:v>0.20861111111111119</c:v>
                </c:pt>
                <c:pt idx="41" formatCode="General">
                  <c:v>0.21111111111111119</c:v>
                </c:pt>
                <c:pt idx="42" formatCode="General">
                  <c:v>0.2136111111111112</c:v>
                </c:pt>
                <c:pt idx="43" formatCode="General">
                  <c:v>0.2161111111111112</c:v>
                </c:pt>
                <c:pt idx="44" formatCode="General">
                  <c:v>0.2186111111111112</c:v>
                </c:pt>
                <c:pt idx="45" formatCode="General">
                  <c:v>0.2211111111111112</c:v>
                </c:pt>
                <c:pt idx="46" formatCode="General">
                  <c:v>0.2236111111111112</c:v>
                </c:pt>
                <c:pt idx="47" formatCode="General">
                  <c:v>0.22611111111111121</c:v>
                </c:pt>
                <c:pt idx="48" formatCode="General">
                  <c:v>0.22861111111111121</c:v>
                </c:pt>
                <c:pt idx="49" formatCode="General">
                  <c:v>0.23111111111111121</c:v>
                </c:pt>
                <c:pt idx="50" formatCode="General">
                  <c:v>0.23361111111111121</c:v>
                </c:pt>
                <c:pt idx="51" formatCode="General">
                  <c:v>0.23611111111111122</c:v>
                </c:pt>
                <c:pt idx="52" formatCode="General">
                  <c:v>0.23861111111111122</c:v>
                </c:pt>
                <c:pt idx="53" formatCode="General">
                  <c:v>0.24111111111111122</c:v>
                </c:pt>
                <c:pt idx="54" formatCode="General">
                  <c:v>0.24361111111111122</c:v>
                </c:pt>
                <c:pt idx="55" formatCode="General">
                  <c:v>0.24611111111111122</c:v>
                </c:pt>
                <c:pt idx="56" formatCode="General">
                  <c:v>0.24861111111111123</c:v>
                </c:pt>
                <c:pt idx="57" formatCode="General">
                  <c:v>0.25111111111111123</c:v>
                </c:pt>
                <c:pt idx="58" formatCode="General">
                  <c:v>0.25361111111111123</c:v>
                </c:pt>
                <c:pt idx="59" formatCode="General">
                  <c:v>0.25611111111111123</c:v>
                </c:pt>
                <c:pt idx="60" formatCode="General">
                  <c:v>0.25861111111111124</c:v>
                </c:pt>
                <c:pt idx="61" formatCode="General">
                  <c:v>0.26111111111111124</c:v>
                </c:pt>
                <c:pt idx="62" formatCode="General">
                  <c:v>0.26361111111111124</c:v>
                </c:pt>
                <c:pt idx="63" formatCode="General">
                  <c:v>0.26611111111111124</c:v>
                </c:pt>
                <c:pt idx="64" formatCode="General">
                  <c:v>0.26861111111111124</c:v>
                </c:pt>
                <c:pt idx="65" formatCode="General">
                  <c:v>0.27111111111111125</c:v>
                </c:pt>
                <c:pt idx="66" formatCode="General">
                  <c:v>0.27361111111111125</c:v>
                </c:pt>
                <c:pt idx="67" formatCode="General">
                  <c:v>0.27611111111111125</c:v>
                </c:pt>
                <c:pt idx="68" formatCode="General">
                  <c:v>0.27861111111111125</c:v>
                </c:pt>
                <c:pt idx="69" formatCode="General">
                  <c:v>0.28111111111111126</c:v>
                </c:pt>
                <c:pt idx="70" formatCode="General">
                  <c:v>0.28361111111111126</c:v>
                </c:pt>
                <c:pt idx="71" formatCode="General">
                  <c:v>0.28611111111111126</c:v>
                </c:pt>
                <c:pt idx="72" formatCode="General">
                  <c:v>0.28861111111111126</c:v>
                </c:pt>
                <c:pt idx="73" formatCode="General">
                  <c:v>0.29111111111111126</c:v>
                </c:pt>
                <c:pt idx="74" formatCode="General">
                  <c:v>0.29361111111111127</c:v>
                </c:pt>
                <c:pt idx="75" formatCode="General">
                  <c:v>0.29611111111111127</c:v>
                </c:pt>
                <c:pt idx="76" formatCode="General">
                  <c:v>0.29861111111111127</c:v>
                </c:pt>
                <c:pt idx="77" formatCode="General">
                  <c:v>0.30111111111111127</c:v>
                </c:pt>
                <c:pt idx="78" formatCode="General">
                  <c:v>0.30361111111111128</c:v>
                </c:pt>
                <c:pt idx="79" formatCode="General">
                  <c:v>0.30611111111111128</c:v>
                </c:pt>
                <c:pt idx="80" formatCode="General">
                  <c:v>0.30861111111111128</c:v>
                </c:pt>
                <c:pt idx="81" formatCode="General">
                  <c:v>0.31111111111111128</c:v>
                </c:pt>
                <c:pt idx="82" formatCode="General">
                  <c:v>0.31361111111111128</c:v>
                </c:pt>
                <c:pt idx="83" formatCode="General">
                  <c:v>0.31611111111111129</c:v>
                </c:pt>
                <c:pt idx="84" formatCode="General">
                  <c:v>0.31861111111111129</c:v>
                </c:pt>
                <c:pt idx="85" formatCode="General">
                  <c:v>0.32111111111111129</c:v>
                </c:pt>
                <c:pt idx="86" formatCode="General">
                  <c:v>0.32361111111111129</c:v>
                </c:pt>
                <c:pt idx="87" formatCode="General">
                  <c:v>0.3261111111111113</c:v>
                </c:pt>
                <c:pt idx="88" formatCode="General">
                  <c:v>0.3286111111111113</c:v>
                </c:pt>
                <c:pt idx="89" formatCode="General">
                  <c:v>0.3311111111111113</c:v>
                </c:pt>
                <c:pt idx="90" formatCode="General">
                  <c:v>0.3336111111111113</c:v>
                </c:pt>
                <c:pt idx="91" formatCode="General">
                  <c:v>0.3361111111111113</c:v>
                </c:pt>
                <c:pt idx="92" formatCode="General">
                  <c:v>0.33861111111111131</c:v>
                </c:pt>
                <c:pt idx="93" formatCode="General">
                  <c:v>0.34111111111111131</c:v>
                </c:pt>
                <c:pt idx="94" formatCode="General">
                  <c:v>0.34361111111111131</c:v>
                </c:pt>
                <c:pt idx="95" formatCode="General">
                  <c:v>0.34611111111111131</c:v>
                </c:pt>
                <c:pt idx="96" formatCode="General">
                  <c:v>0.34861111111111132</c:v>
                </c:pt>
                <c:pt idx="97" formatCode="General">
                  <c:v>0.35111111111111132</c:v>
                </c:pt>
                <c:pt idx="98" formatCode="General">
                  <c:v>0.35361111111111132</c:v>
                </c:pt>
                <c:pt idx="99" formatCode="General">
                  <c:v>0.35611111111111132</c:v>
                </c:pt>
                <c:pt idx="100" formatCode="General">
                  <c:v>0.35861111111111132</c:v>
                </c:pt>
                <c:pt idx="101" formatCode="General">
                  <c:v>0.36111111111111133</c:v>
                </c:pt>
                <c:pt idx="102" formatCode="General">
                  <c:v>0.36361111111111133</c:v>
                </c:pt>
                <c:pt idx="103" formatCode="General">
                  <c:v>0.36611111111111133</c:v>
                </c:pt>
                <c:pt idx="104" formatCode="General">
                  <c:v>0.36861111111111133</c:v>
                </c:pt>
                <c:pt idx="105" formatCode="General">
                  <c:v>0.37111111111111134</c:v>
                </c:pt>
                <c:pt idx="106" formatCode="General">
                  <c:v>0.37361111111111134</c:v>
                </c:pt>
                <c:pt idx="107" formatCode="General">
                  <c:v>0.37611111111111134</c:v>
                </c:pt>
                <c:pt idx="108" formatCode="General">
                  <c:v>0.37861111111111134</c:v>
                </c:pt>
                <c:pt idx="109" formatCode="General">
                  <c:v>0.38111111111111134</c:v>
                </c:pt>
                <c:pt idx="110" formatCode="General">
                  <c:v>0.38361111111111135</c:v>
                </c:pt>
                <c:pt idx="111" formatCode="General">
                  <c:v>0.38611111111111135</c:v>
                </c:pt>
                <c:pt idx="112" formatCode="General">
                  <c:v>0.38861111111111135</c:v>
                </c:pt>
                <c:pt idx="113" formatCode="General">
                  <c:v>0.39111111111111135</c:v>
                </c:pt>
                <c:pt idx="114" formatCode="General">
                  <c:v>0.39361111111111136</c:v>
                </c:pt>
                <c:pt idx="115" formatCode="General">
                  <c:v>0.39611111111111136</c:v>
                </c:pt>
                <c:pt idx="116" formatCode="General">
                  <c:v>0.39861111111111136</c:v>
                </c:pt>
                <c:pt idx="117" formatCode="General">
                  <c:v>0.40111111111111136</c:v>
                </c:pt>
                <c:pt idx="118" formatCode="General">
                  <c:v>0.40361111111111136</c:v>
                </c:pt>
                <c:pt idx="119" formatCode="General">
                  <c:v>0.40611111111111137</c:v>
                </c:pt>
                <c:pt idx="120" formatCode="General">
                  <c:v>0.40861111111111137</c:v>
                </c:pt>
                <c:pt idx="121" formatCode="General">
                  <c:v>0.41111111111111137</c:v>
                </c:pt>
                <c:pt idx="122" formatCode="General">
                  <c:v>0.41361111111111137</c:v>
                </c:pt>
                <c:pt idx="123" formatCode="General">
                  <c:v>0.41611111111111138</c:v>
                </c:pt>
                <c:pt idx="124" formatCode="General">
                  <c:v>0.41861111111111138</c:v>
                </c:pt>
                <c:pt idx="125" formatCode="General">
                  <c:v>0.42111111111111138</c:v>
                </c:pt>
                <c:pt idx="126" formatCode="General">
                  <c:v>0.42361111111111138</c:v>
                </c:pt>
                <c:pt idx="127" formatCode="General">
                  <c:v>0.42611111111111138</c:v>
                </c:pt>
                <c:pt idx="128" formatCode="General">
                  <c:v>0.42861111111111139</c:v>
                </c:pt>
                <c:pt idx="129" formatCode="General">
                  <c:v>0.43111111111111139</c:v>
                </c:pt>
                <c:pt idx="130" formatCode="General">
                  <c:v>0.43361111111111139</c:v>
                </c:pt>
                <c:pt idx="131" formatCode="General">
                  <c:v>0.43611111111111139</c:v>
                </c:pt>
                <c:pt idx="132" formatCode="General">
                  <c:v>0.4386111111111114</c:v>
                </c:pt>
                <c:pt idx="133" formatCode="General">
                  <c:v>0.4411111111111114</c:v>
                </c:pt>
                <c:pt idx="134" formatCode="General">
                  <c:v>0.4436111111111114</c:v>
                </c:pt>
                <c:pt idx="135" formatCode="General">
                  <c:v>0.4461111111111114</c:v>
                </c:pt>
                <c:pt idx="136" formatCode="General">
                  <c:v>0.4486111111111114</c:v>
                </c:pt>
                <c:pt idx="137" formatCode="General">
                  <c:v>0.45111111111111141</c:v>
                </c:pt>
                <c:pt idx="138" formatCode="General">
                  <c:v>0.45361111111111141</c:v>
                </c:pt>
                <c:pt idx="139" formatCode="General">
                  <c:v>0.45611111111111141</c:v>
                </c:pt>
                <c:pt idx="140" formatCode="General">
                  <c:v>0.45861111111111141</c:v>
                </c:pt>
                <c:pt idx="141" formatCode="General">
                  <c:v>0.46111111111111142</c:v>
                </c:pt>
                <c:pt idx="142" formatCode="General">
                  <c:v>0.46361111111111142</c:v>
                </c:pt>
                <c:pt idx="143" formatCode="General">
                  <c:v>0.46611111111111142</c:v>
                </c:pt>
                <c:pt idx="144" formatCode="General">
                  <c:v>0.46861111111111142</c:v>
                </c:pt>
                <c:pt idx="145" formatCode="General">
                  <c:v>0.47111111111111142</c:v>
                </c:pt>
                <c:pt idx="146" formatCode="General">
                  <c:v>0.47361111111111143</c:v>
                </c:pt>
                <c:pt idx="147" formatCode="General">
                  <c:v>0.47611111111111143</c:v>
                </c:pt>
                <c:pt idx="148" formatCode="General">
                  <c:v>0.47861111111111143</c:v>
                </c:pt>
                <c:pt idx="149" formatCode="General">
                  <c:v>0.48111111111111143</c:v>
                </c:pt>
                <c:pt idx="150" formatCode="General">
                  <c:v>0.48361111111111144</c:v>
                </c:pt>
                <c:pt idx="151" formatCode="General">
                  <c:v>0.48611111111111144</c:v>
                </c:pt>
                <c:pt idx="152" formatCode="General">
                  <c:v>0.48861111111111144</c:v>
                </c:pt>
                <c:pt idx="153" formatCode="General">
                  <c:v>0.49111111111111144</c:v>
                </c:pt>
                <c:pt idx="154" formatCode="General">
                  <c:v>0.49361111111111144</c:v>
                </c:pt>
                <c:pt idx="155" formatCode="General">
                  <c:v>0.49611111111111145</c:v>
                </c:pt>
                <c:pt idx="156" formatCode="General">
                  <c:v>0.49861111111111145</c:v>
                </c:pt>
                <c:pt idx="157" formatCode="General">
                  <c:v>0.5011111111111114</c:v>
                </c:pt>
                <c:pt idx="158" formatCode="General">
                  <c:v>0.50361111111111134</c:v>
                </c:pt>
                <c:pt idx="159" formatCode="General">
                  <c:v>0.50611111111111129</c:v>
                </c:pt>
                <c:pt idx="160" formatCode="General">
                  <c:v>0.50861111111111124</c:v>
                </c:pt>
                <c:pt idx="161" formatCode="General">
                  <c:v>0.51111111111111118</c:v>
                </c:pt>
                <c:pt idx="162" formatCode="General">
                  <c:v>0.51361111111111113</c:v>
                </c:pt>
                <c:pt idx="163" formatCode="General">
                  <c:v>0.51611111111111108</c:v>
                </c:pt>
                <c:pt idx="164" formatCode="General">
                  <c:v>0.51861111111111102</c:v>
                </c:pt>
                <c:pt idx="165" formatCode="General">
                  <c:v>0.52111111111111097</c:v>
                </c:pt>
                <c:pt idx="166" formatCode="General">
                  <c:v>0.52361111111111092</c:v>
                </c:pt>
                <c:pt idx="167" formatCode="General">
                  <c:v>0.52611111111111086</c:v>
                </c:pt>
                <c:pt idx="168" formatCode="General">
                  <c:v>0.52861111111111081</c:v>
                </c:pt>
                <c:pt idx="169" formatCode="General">
                  <c:v>0.53111111111111076</c:v>
                </c:pt>
                <c:pt idx="170" formatCode="General">
                  <c:v>0.5336111111111107</c:v>
                </c:pt>
                <c:pt idx="171" formatCode="General">
                  <c:v>0.53611111111111065</c:v>
                </c:pt>
                <c:pt idx="172" formatCode="General">
                  <c:v>0.5386111111111106</c:v>
                </c:pt>
                <c:pt idx="173" formatCode="General">
                  <c:v>0.54111111111111054</c:v>
                </c:pt>
                <c:pt idx="174" formatCode="General">
                  <c:v>0.54361111111111049</c:v>
                </c:pt>
                <c:pt idx="175" formatCode="General">
                  <c:v>0.54611111111111044</c:v>
                </c:pt>
                <c:pt idx="176" formatCode="General">
                  <c:v>0.54861111111111038</c:v>
                </c:pt>
                <c:pt idx="177" formatCode="General">
                  <c:v>0.55111111111111033</c:v>
                </c:pt>
                <c:pt idx="178" formatCode="General">
                  <c:v>0.55361111111111028</c:v>
                </c:pt>
                <c:pt idx="179" formatCode="General">
                  <c:v>0.55611111111111022</c:v>
                </c:pt>
                <c:pt idx="180" formatCode="General">
                  <c:v>0.55861111111111017</c:v>
                </c:pt>
                <c:pt idx="181" formatCode="General">
                  <c:v>0.56111111111111012</c:v>
                </c:pt>
                <c:pt idx="182" formatCode="General">
                  <c:v>0.56361111111111006</c:v>
                </c:pt>
                <c:pt idx="183" formatCode="General">
                  <c:v>0.56611111111111001</c:v>
                </c:pt>
                <c:pt idx="184" formatCode="General">
                  <c:v>0.56861111111110996</c:v>
                </c:pt>
                <c:pt idx="185" formatCode="General">
                  <c:v>0.5711111111111099</c:v>
                </c:pt>
                <c:pt idx="186" formatCode="General">
                  <c:v>0.57361111111110985</c:v>
                </c:pt>
                <c:pt idx="187" formatCode="General">
                  <c:v>0.5761111111111098</c:v>
                </c:pt>
                <c:pt idx="188" formatCode="General">
                  <c:v>0.57861111111110974</c:v>
                </c:pt>
                <c:pt idx="189" formatCode="General">
                  <c:v>0.58111111111110969</c:v>
                </c:pt>
                <c:pt idx="190" formatCode="General">
                  <c:v>0.58361111111110964</c:v>
                </c:pt>
                <c:pt idx="191" formatCode="General">
                  <c:v>0.58611111111110958</c:v>
                </c:pt>
                <c:pt idx="192" formatCode="General">
                  <c:v>0.58861111111110953</c:v>
                </c:pt>
                <c:pt idx="193" formatCode="General">
                  <c:v>0.59111111111110948</c:v>
                </c:pt>
                <c:pt idx="194" formatCode="General">
                  <c:v>0.59361111111110942</c:v>
                </c:pt>
                <c:pt idx="195" formatCode="General">
                  <c:v>0.59611111111110937</c:v>
                </c:pt>
                <c:pt idx="196" formatCode="General">
                  <c:v>0.59861111111110932</c:v>
                </c:pt>
                <c:pt idx="197" formatCode="General">
                  <c:v>0.60111111111110926</c:v>
                </c:pt>
                <c:pt idx="198" formatCode="General">
                  <c:v>0.60361111111110921</c:v>
                </c:pt>
                <c:pt idx="199" formatCode="General">
                  <c:v>0.60611111111110916</c:v>
                </c:pt>
                <c:pt idx="200" formatCode="General">
                  <c:v>0.6086111111111091</c:v>
                </c:pt>
                <c:pt idx="201" formatCode="General">
                  <c:v>0.61111111111110905</c:v>
                </c:pt>
                <c:pt idx="202" formatCode="General">
                  <c:v>0.613611111111109</c:v>
                </c:pt>
                <c:pt idx="203" formatCode="General">
                  <c:v>0.61611111111110894</c:v>
                </c:pt>
                <c:pt idx="204" formatCode="General">
                  <c:v>0.61861111111110889</c:v>
                </c:pt>
                <c:pt idx="205" formatCode="General">
                  <c:v>0.62111111111110884</c:v>
                </c:pt>
                <c:pt idx="206" formatCode="General">
                  <c:v>0.62361111111110878</c:v>
                </c:pt>
                <c:pt idx="207" formatCode="General">
                  <c:v>0.62611111111110873</c:v>
                </c:pt>
                <c:pt idx="208" formatCode="General">
                  <c:v>0.62861111111110868</c:v>
                </c:pt>
                <c:pt idx="209" formatCode="General">
                  <c:v>0.63111111111110862</c:v>
                </c:pt>
                <c:pt idx="210" formatCode="General">
                  <c:v>0.63361111111110857</c:v>
                </c:pt>
                <c:pt idx="211" formatCode="General">
                  <c:v>0.63611111111110852</c:v>
                </c:pt>
                <c:pt idx="212" formatCode="General">
                  <c:v>0.63861111111110846</c:v>
                </c:pt>
                <c:pt idx="213" formatCode="General">
                  <c:v>0.64111111111110841</c:v>
                </c:pt>
                <c:pt idx="214" formatCode="General">
                  <c:v>0.64361111111110836</c:v>
                </c:pt>
                <c:pt idx="215" formatCode="General">
                  <c:v>0.6461111111111083</c:v>
                </c:pt>
                <c:pt idx="216" formatCode="General">
                  <c:v>0.64861111111110825</c:v>
                </c:pt>
                <c:pt idx="217" formatCode="General">
                  <c:v>0.6511111111111082</c:v>
                </c:pt>
                <c:pt idx="218" formatCode="General">
                  <c:v>0.65361111111110815</c:v>
                </c:pt>
                <c:pt idx="219" formatCode="General">
                  <c:v>0.65611111111110809</c:v>
                </c:pt>
                <c:pt idx="220" formatCode="General">
                  <c:v>0.65861111111110804</c:v>
                </c:pt>
                <c:pt idx="221" formatCode="General">
                  <c:v>0.66111111111110799</c:v>
                </c:pt>
                <c:pt idx="222" formatCode="General">
                  <c:v>0.66361111111110793</c:v>
                </c:pt>
                <c:pt idx="223" formatCode="General">
                  <c:v>0.66611111111110788</c:v>
                </c:pt>
                <c:pt idx="224" formatCode="General">
                  <c:v>0.66861111111110783</c:v>
                </c:pt>
                <c:pt idx="225" formatCode="General">
                  <c:v>0.67111111111110777</c:v>
                </c:pt>
                <c:pt idx="226" formatCode="General">
                  <c:v>0.67361111111110772</c:v>
                </c:pt>
                <c:pt idx="227" formatCode="General">
                  <c:v>0.67611111111110767</c:v>
                </c:pt>
                <c:pt idx="228" formatCode="General">
                  <c:v>0.67861111111110761</c:v>
                </c:pt>
                <c:pt idx="229" formatCode="General">
                  <c:v>0.68111111111110756</c:v>
                </c:pt>
                <c:pt idx="230" formatCode="General">
                  <c:v>0.68361111111110751</c:v>
                </c:pt>
                <c:pt idx="231" formatCode="General">
                  <c:v>0.68611111111110745</c:v>
                </c:pt>
                <c:pt idx="232" formatCode="General">
                  <c:v>0.6886111111111074</c:v>
                </c:pt>
                <c:pt idx="233" formatCode="General">
                  <c:v>0.69111111111110735</c:v>
                </c:pt>
                <c:pt idx="234" formatCode="General">
                  <c:v>0.69361111111110729</c:v>
                </c:pt>
                <c:pt idx="235" formatCode="General">
                  <c:v>0.69611111111110724</c:v>
                </c:pt>
                <c:pt idx="236" formatCode="General">
                  <c:v>0.69861111111110719</c:v>
                </c:pt>
                <c:pt idx="237" formatCode="General">
                  <c:v>0.70111111111110713</c:v>
                </c:pt>
                <c:pt idx="238" formatCode="General">
                  <c:v>0.70361111111110708</c:v>
                </c:pt>
                <c:pt idx="239" formatCode="General">
                  <c:v>0.70611111111110703</c:v>
                </c:pt>
                <c:pt idx="240" formatCode="General">
                  <c:v>0.70861111111110697</c:v>
                </c:pt>
                <c:pt idx="241" formatCode="General">
                  <c:v>0.71111111111110692</c:v>
                </c:pt>
                <c:pt idx="242" formatCode="General">
                  <c:v>0.71361111111110687</c:v>
                </c:pt>
                <c:pt idx="243" formatCode="General">
                  <c:v>0.71611111111110681</c:v>
                </c:pt>
                <c:pt idx="244" formatCode="General">
                  <c:v>0.71861111111110676</c:v>
                </c:pt>
                <c:pt idx="245" formatCode="General">
                  <c:v>0.72111111111110671</c:v>
                </c:pt>
                <c:pt idx="246" formatCode="General">
                  <c:v>0.72361111111110665</c:v>
                </c:pt>
                <c:pt idx="247" formatCode="General">
                  <c:v>0.7261111111111066</c:v>
                </c:pt>
                <c:pt idx="248" formatCode="General">
                  <c:v>0.72861111111110655</c:v>
                </c:pt>
                <c:pt idx="249" formatCode="General">
                  <c:v>0.73111111111110649</c:v>
                </c:pt>
                <c:pt idx="250" formatCode="General">
                  <c:v>0.73361111111110644</c:v>
                </c:pt>
                <c:pt idx="251" formatCode="General">
                  <c:v>0.73611111111110639</c:v>
                </c:pt>
                <c:pt idx="252" formatCode="General">
                  <c:v>0.73861111111110633</c:v>
                </c:pt>
                <c:pt idx="253" formatCode="General">
                  <c:v>0.74111111111110628</c:v>
                </c:pt>
                <c:pt idx="254" formatCode="General">
                  <c:v>0.74361111111110623</c:v>
                </c:pt>
                <c:pt idx="255" formatCode="General">
                  <c:v>0.74611111111110617</c:v>
                </c:pt>
                <c:pt idx="256" formatCode="General">
                  <c:v>0.74861111111110612</c:v>
                </c:pt>
                <c:pt idx="257" formatCode="General">
                  <c:v>0.75111111111110607</c:v>
                </c:pt>
                <c:pt idx="258" formatCode="General">
                  <c:v>0.75361111111110601</c:v>
                </c:pt>
                <c:pt idx="259" formatCode="General">
                  <c:v>0.75611111111110596</c:v>
                </c:pt>
                <c:pt idx="260" formatCode="General">
                  <c:v>0.75861111111110591</c:v>
                </c:pt>
                <c:pt idx="261" formatCode="General">
                  <c:v>0.76111111111110585</c:v>
                </c:pt>
                <c:pt idx="262" formatCode="General">
                  <c:v>0.7636111111111058</c:v>
                </c:pt>
                <c:pt idx="263" formatCode="General">
                  <c:v>0.76611111111110575</c:v>
                </c:pt>
                <c:pt idx="264" formatCode="General">
                  <c:v>0.76861111111110569</c:v>
                </c:pt>
                <c:pt idx="265" formatCode="General">
                  <c:v>0.77111111111110564</c:v>
                </c:pt>
                <c:pt idx="266" formatCode="General">
                  <c:v>0.77361111111110559</c:v>
                </c:pt>
                <c:pt idx="267" formatCode="General">
                  <c:v>0.77611111111110553</c:v>
                </c:pt>
                <c:pt idx="268" formatCode="General">
                  <c:v>0.77861111111110548</c:v>
                </c:pt>
                <c:pt idx="269" formatCode="General">
                  <c:v>0.78111111111110543</c:v>
                </c:pt>
                <c:pt idx="270" formatCode="General">
                  <c:v>0.78361111111110537</c:v>
                </c:pt>
                <c:pt idx="271" formatCode="General">
                  <c:v>0.78611111111110532</c:v>
                </c:pt>
                <c:pt idx="272" formatCode="General">
                  <c:v>0.78861111111110527</c:v>
                </c:pt>
                <c:pt idx="273" formatCode="General">
                  <c:v>0.79111111111110521</c:v>
                </c:pt>
                <c:pt idx="274" formatCode="General">
                  <c:v>0.79361111111110516</c:v>
                </c:pt>
                <c:pt idx="275" formatCode="General">
                  <c:v>0.79611111111110511</c:v>
                </c:pt>
                <c:pt idx="276" formatCode="General">
                  <c:v>0.79861111111110505</c:v>
                </c:pt>
                <c:pt idx="277" formatCode="General">
                  <c:v>0.801111111111105</c:v>
                </c:pt>
                <c:pt idx="278" formatCode="General">
                  <c:v>0.80361111111110495</c:v>
                </c:pt>
                <c:pt idx="279" formatCode="General">
                  <c:v>0.80611111111110489</c:v>
                </c:pt>
                <c:pt idx="280" formatCode="General">
                  <c:v>0.80861111111110484</c:v>
                </c:pt>
                <c:pt idx="281" formatCode="General">
                  <c:v>0.81111111111110479</c:v>
                </c:pt>
                <c:pt idx="282" formatCode="General">
                  <c:v>0.81361111111110473</c:v>
                </c:pt>
                <c:pt idx="283" formatCode="General">
                  <c:v>0.81611111111110468</c:v>
                </c:pt>
                <c:pt idx="284" formatCode="General">
                  <c:v>0.81861111111110463</c:v>
                </c:pt>
                <c:pt idx="285" formatCode="General">
                  <c:v>0.82111111111110457</c:v>
                </c:pt>
                <c:pt idx="286" formatCode="General">
                  <c:v>0.82361111111110452</c:v>
                </c:pt>
                <c:pt idx="287" formatCode="General">
                  <c:v>0.82611111111110447</c:v>
                </c:pt>
                <c:pt idx="288" formatCode="General">
                  <c:v>0.82861111111110441</c:v>
                </c:pt>
                <c:pt idx="289" formatCode="General">
                  <c:v>0.83111111111110436</c:v>
                </c:pt>
                <c:pt idx="290" formatCode="General">
                  <c:v>0.83361111111110431</c:v>
                </c:pt>
                <c:pt idx="291" formatCode="General">
                  <c:v>0.83611111111110425</c:v>
                </c:pt>
                <c:pt idx="292" formatCode="General">
                  <c:v>0.8386111111111042</c:v>
                </c:pt>
                <c:pt idx="293" formatCode="General">
                  <c:v>0.84111111111110415</c:v>
                </c:pt>
                <c:pt idx="294" formatCode="General">
                  <c:v>0.84361111111110409</c:v>
                </c:pt>
                <c:pt idx="295" formatCode="General">
                  <c:v>0.84611111111110404</c:v>
                </c:pt>
                <c:pt idx="296" formatCode="General">
                  <c:v>0.84861111111110399</c:v>
                </c:pt>
                <c:pt idx="297" formatCode="General">
                  <c:v>0.85111111111110394</c:v>
                </c:pt>
                <c:pt idx="298" formatCode="General">
                  <c:v>0.85361111111110388</c:v>
                </c:pt>
                <c:pt idx="299" formatCode="General">
                  <c:v>0.85611111111110383</c:v>
                </c:pt>
                <c:pt idx="300" formatCode="General">
                  <c:v>0.85861111111110378</c:v>
                </c:pt>
                <c:pt idx="301" formatCode="General">
                  <c:v>0.86111111111110372</c:v>
                </c:pt>
                <c:pt idx="302" formatCode="General">
                  <c:v>0.86361111111110367</c:v>
                </c:pt>
                <c:pt idx="303" formatCode="General">
                  <c:v>0.86611111111110362</c:v>
                </c:pt>
                <c:pt idx="304" formatCode="General">
                  <c:v>0.86861111111110356</c:v>
                </c:pt>
                <c:pt idx="305" formatCode="General">
                  <c:v>0.87111111111110351</c:v>
                </c:pt>
                <c:pt idx="306" formatCode="General">
                  <c:v>0.87361111111110346</c:v>
                </c:pt>
                <c:pt idx="307" formatCode="General">
                  <c:v>0.8761111111111034</c:v>
                </c:pt>
                <c:pt idx="308" formatCode="General">
                  <c:v>0.87861111111110335</c:v>
                </c:pt>
                <c:pt idx="309" formatCode="General">
                  <c:v>0.8811111111111033</c:v>
                </c:pt>
                <c:pt idx="310" formatCode="General">
                  <c:v>0.88361111111110324</c:v>
                </c:pt>
                <c:pt idx="311" formatCode="General">
                  <c:v>0.88611111111110319</c:v>
                </c:pt>
                <c:pt idx="312" formatCode="General">
                  <c:v>0.88861111111110314</c:v>
                </c:pt>
                <c:pt idx="313" formatCode="General">
                  <c:v>0.89111111111110308</c:v>
                </c:pt>
                <c:pt idx="314" formatCode="General">
                  <c:v>0.89361111111110303</c:v>
                </c:pt>
                <c:pt idx="315" formatCode="General">
                  <c:v>0.89611111111110298</c:v>
                </c:pt>
                <c:pt idx="316" formatCode="General">
                  <c:v>0.89861111111110292</c:v>
                </c:pt>
                <c:pt idx="317" formatCode="General">
                  <c:v>0.90111111111110287</c:v>
                </c:pt>
                <c:pt idx="318" formatCode="General">
                  <c:v>0.90361111111110282</c:v>
                </c:pt>
                <c:pt idx="319" formatCode="General">
                  <c:v>0.90611111111110276</c:v>
                </c:pt>
                <c:pt idx="320" formatCode="General">
                  <c:v>0.90861111111110271</c:v>
                </c:pt>
                <c:pt idx="321" formatCode="General">
                  <c:v>0.91111111111110266</c:v>
                </c:pt>
                <c:pt idx="322" formatCode="General">
                  <c:v>0.9136111111111026</c:v>
                </c:pt>
                <c:pt idx="323" formatCode="General">
                  <c:v>0.91611111111110255</c:v>
                </c:pt>
                <c:pt idx="324" formatCode="General">
                  <c:v>0.9186111111111025</c:v>
                </c:pt>
                <c:pt idx="325" formatCode="General">
                  <c:v>0.92111111111110244</c:v>
                </c:pt>
                <c:pt idx="326" formatCode="General">
                  <c:v>0.92361111111110239</c:v>
                </c:pt>
                <c:pt idx="327" formatCode="General">
                  <c:v>0.92611111111110234</c:v>
                </c:pt>
                <c:pt idx="328" formatCode="General">
                  <c:v>0.92861111111110228</c:v>
                </c:pt>
                <c:pt idx="329" formatCode="General">
                  <c:v>0.93111111111110223</c:v>
                </c:pt>
                <c:pt idx="330" formatCode="General">
                  <c:v>0.93361111111110218</c:v>
                </c:pt>
                <c:pt idx="331" formatCode="General">
                  <c:v>0.93611111111110212</c:v>
                </c:pt>
                <c:pt idx="332" formatCode="General">
                  <c:v>0.93861111111110207</c:v>
                </c:pt>
                <c:pt idx="333" formatCode="General">
                  <c:v>0.94111111111110202</c:v>
                </c:pt>
                <c:pt idx="334" formatCode="General">
                  <c:v>0.94361111111110196</c:v>
                </c:pt>
                <c:pt idx="335" formatCode="General">
                  <c:v>0.94611111111110191</c:v>
                </c:pt>
                <c:pt idx="336" formatCode="General">
                  <c:v>0.94861111111110186</c:v>
                </c:pt>
                <c:pt idx="337" formatCode="General">
                  <c:v>0.9511111111111018</c:v>
                </c:pt>
                <c:pt idx="338" formatCode="General">
                  <c:v>0.95361111111110175</c:v>
                </c:pt>
                <c:pt idx="339" formatCode="General">
                  <c:v>0.9561111111111017</c:v>
                </c:pt>
                <c:pt idx="340" formatCode="General">
                  <c:v>0.95861111111110164</c:v>
                </c:pt>
                <c:pt idx="341" formatCode="General">
                  <c:v>0.96111111111110159</c:v>
                </c:pt>
                <c:pt idx="342" formatCode="General">
                  <c:v>0.96361111111110154</c:v>
                </c:pt>
                <c:pt idx="343" formatCode="General">
                  <c:v>0.96611111111110148</c:v>
                </c:pt>
                <c:pt idx="344" formatCode="General">
                  <c:v>0.96861111111110143</c:v>
                </c:pt>
                <c:pt idx="345" formatCode="General">
                  <c:v>0.97111111111110138</c:v>
                </c:pt>
                <c:pt idx="346" formatCode="General">
                  <c:v>0.97361111111110132</c:v>
                </c:pt>
                <c:pt idx="347" formatCode="General">
                  <c:v>0.97611111111110127</c:v>
                </c:pt>
                <c:pt idx="348" formatCode="General">
                  <c:v>0.97861111111110122</c:v>
                </c:pt>
                <c:pt idx="349" formatCode="General">
                  <c:v>0.98111111111110116</c:v>
                </c:pt>
                <c:pt idx="350" formatCode="General">
                  <c:v>0.98361111111110111</c:v>
                </c:pt>
                <c:pt idx="351" formatCode="General">
                  <c:v>0.98611111111110106</c:v>
                </c:pt>
                <c:pt idx="352" formatCode="General">
                  <c:v>0.988611111111101</c:v>
                </c:pt>
                <c:pt idx="353" formatCode="General">
                  <c:v>0.99111111111110095</c:v>
                </c:pt>
                <c:pt idx="354" formatCode="General">
                  <c:v>0.9936111111111009</c:v>
                </c:pt>
                <c:pt idx="355" formatCode="General">
                  <c:v>0.99611111111110084</c:v>
                </c:pt>
                <c:pt idx="356" formatCode="General">
                  <c:v>0.99861111111110079</c:v>
                </c:pt>
                <c:pt idx="357" formatCode="General">
                  <c:v>1.0011111111111008</c:v>
                </c:pt>
                <c:pt idx="358" formatCode="General">
                  <c:v>1.0036111111111008</c:v>
                </c:pt>
                <c:pt idx="359" formatCode="General">
                  <c:v>1.0061111111111007</c:v>
                </c:pt>
                <c:pt idx="360" formatCode="General">
                  <c:v>1.0086111111111007</c:v>
                </c:pt>
                <c:pt idx="361" formatCode="General">
                  <c:v>1.0111111111111006</c:v>
                </c:pt>
                <c:pt idx="362" formatCode="General">
                  <c:v>1.0136111111111006</c:v>
                </c:pt>
                <c:pt idx="363" formatCode="General">
                  <c:v>1.0161111111111005</c:v>
                </c:pt>
                <c:pt idx="364" formatCode="General">
                  <c:v>1.0186111111111005</c:v>
                </c:pt>
                <c:pt idx="365" formatCode="General">
                  <c:v>1.0211111111111004</c:v>
                </c:pt>
                <c:pt idx="366" formatCode="General">
                  <c:v>1.0236111111111004</c:v>
                </c:pt>
                <c:pt idx="367" formatCode="General">
                  <c:v>1.0261111111111003</c:v>
                </c:pt>
                <c:pt idx="368" formatCode="General">
                  <c:v>1.0286111111111003</c:v>
                </c:pt>
                <c:pt idx="369" formatCode="General">
                  <c:v>1.0311111111111002</c:v>
                </c:pt>
                <c:pt idx="370" formatCode="General">
                  <c:v>1.0336111111111002</c:v>
                </c:pt>
                <c:pt idx="371" formatCode="General">
                  <c:v>1.0361111111111001</c:v>
                </c:pt>
                <c:pt idx="372" formatCode="General">
                  <c:v>1.0386111111111</c:v>
                </c:pt>
                <c:pt idx="373" formatCode="General">
                  <c:v>1.0411111111111</c:v>
                </c:pt>
                <c:pt idx="374" formatCode="General">
                  <c:v>1.0436111111110999</c:v>
                </c:pt>
                <c:pt idx="375" formatCode="General">
                  <c:v>1.0461111111110999</c:v>
                </c:pt>
                <c:pt idx="376" formatCode="General">
                  <c:v>1.0486111111110998</c:v>
                </c:pt>
                <c:pt idx="377" formatCode="General">
                  <c:v>1.0511111111110998</c:v>
                </c:pt>
                <c:pt idx="378" formatCode="General">
                  <c:v>1.0536111111110997</c:v>
                </c:pt>
                <c:pt idx="379" formatCode="General">
                  <c:v>1.0561111111110997</c:v>
                </c:pt>
                <c:pt idx="380" formatCode="General">
                  <c:v>1.0586111111110996</c:v>
                </c:pt>
                <c:pt idx="381" formatCode="General">
                  <c:v>1.0611111111110996</c:v>
                </c:pt>
                <c:pt idx="382" formatCode="General">
                  <c:v>1.0636111111110995</c:v>
                </c:pt>
                <c:pt idx="383" formatCode="General">
                  <c:v>1.0661111111110995</c:v>
                </c:pt>
                <c:pt idx="384" formatCode="General">
                  <c:v>1.0686111111110994</c:v>
                </c:pt>
                <c:pt idx="385" formatCode="General">
                  <c:v>1.0711111111110994</c:v>
                </c:pt>
                <c:pt idx="386" formatCode="General">
                  <c:v>1.0736111111110993</c:v>
                </c:pt>
                <c:pt idx="387" formatCode="General">
                  <c:v>1.0761111111110992</c:v>
                </c:pt>
                <c:pt idx="388" formatCode="General">
                  <c:v>1.0786111111110992</c:v>
                </c:pt>
                <c:pt idx="389" formatCode="General">
                  <c:v>1.0811111111110991</c:v>
                </c:pt>
                <c:pt idx="390" formatCode="General">
                  <c:v>1.0836111111110991</c:v>
                </c:pt>
                <c:pt idx="391" formatCode="General">
                  <c:v>1.086111111111099</c:v>
                </c:pt>
                <c:pt idx="392" formatCode="General">
                  <c:v>1.088611111111099</c:v>
                </c:pt>
                <c:pt idx="393" formatCode="General">
                  <c:v>1.0911111111110989</c:v>
                </c:pt>
                <c:pt idx="394" formatCode="General">
                  <c:v>1.0936111111110989</c:v>
                </c:pt>
                <c:pt idx="395" formatCode="General">
                  <c:v>1.0961111111110988</c:v>
                </c:pt>
                <c:pt idx="396" formatCode="General">
                  <c:v>1.0986111111110988</c:v>
                </c:pt>
                <c:pt idx="397" formatCode="General">
                  <c:v>1.1011111111110987</c:v>
                </c:pt>
                <c:pt idx="398" formatCode="General">
                  <c:v>1.1036111111110987</c:v>
                </c:pt>
                <c:pt idx="399" formatCode="General">
                  <c:v>1.1061111111110986</c:v>
                </c:pt>
                <c:pt idx="400" formatCode="General">
                  <c:v>1.1086111111110986</c:v>
                </c:pt>
                <c:pt idx="401" formatCode="General">
                  <c:v>1.1111111111110985</c:v>
                </c:pt>
                <c:pt idx="402" formatCode="General">
                  <c:v>1.1111111111110985</c:v>
                </c:pt>
              </c:numCache>
            </c:numRef>
          </c:xVal>
          <c:yVal>
            <c:numRef>
              <c:f>Feuil1!$E$18:$E$420</c:f>
              <c:numCache>
                <c:formatCode>0.00</c:formatCode>
                <c:ptCount val="403"/>
                <c:pt idx="0">
                  <c:v>152.98598583568111</c:v>
                </c:pt>
                <c:pt idx="1">
                  <c:v>152.98598583568111</c:v>
                </c:pt>
                <c:pt idx="2">
                  <c:v>148.29380411085856</c:v>
                </c:pt>
                <c:pt idx="3">
                  <c:v>143.84303664480407</c:v>
                </c:pt>
                <c:pt idx="4">
                  <c:v>139.61645680223432</c:v>
                </c:pt>
                <c:pt idx="5">
                  <c:v>135.59839601177083</c:v>
                </c:pt>
                <c:pt idx="6">
                  <c:v>131.77457430540136</c:v>
                </c:pt>
                <c:pt idx="7">
                  <c:v>128.13195227067519</c:v>
                </c:pt>
                <c:pt idx="8">
                  <c:v>124.65860134780277</c:v>
                </c:pt>
                <c:pt idx="9">
                  <c:v>121.34358989327848</c:v>
                </c:pt>
                <c:pt idx="10">
                  <c:v>118.17688283533467</c:v>
                </c:pt>
                <c:pt idx="11">
                  <c:v>115.14925308079566</c:v>
                </c:pt>
                <c:pt idx="12">
                  <c:v>112.25220311069616</c:v>
                </c:pt>
                <c:pt idx="13">
                  <c:v>109.47789543373455</c:v>
                </c:pt>
                <c:pt idx="14">
                  <c:v>106.81909076055477</c:v>
                </c:pt>
                <c:pt idx="15" formatCode="0.000">
                  <c:v>104.26909292469556</c:v>
                </c:pt>
                <c:pt idx="16" formatCode="0.000">
                  <c:v>101.82169971322797</c:v>
                </c:pt>
                <c:pt idx="17" formatCode="0.000">
                  <c:v>99.471158886023346</c:v>
                </c:pt>
                <c:pt idx="18" formatCode="0.000">
                  <c:v>97.212128760840955</c:v>
                </c:pt>
                <c:pt idx="19" formatCode="0.000">
                  <c:v>95.039642824929089</c:v>
                </c:pt>
                <c:pt idx="20" formatCode="0.000">
                  <c:v>92.949077905007883</c:v>
                </c:pt>
                <c:pt idx="21" formatCode="0.000">
                  <c:v>90.936125488326709</c:v>
                </c:pt>
                <c:pt idx="22" formatCode="0.000">
                  <c:v>88.996765839603867</c:v>
                </c:pt>
                <c:pt idx="23" formatCode="0.000">
                  <c:v>87.127244603424302</c:v>
                </c:pt>
                <c:pt idx="24" formatCode="0.000">
                  <c:v>85.32405162021341</c:v>
                </c:pt>
                <c:pt idx="25" formatCode="0.000">
                  <c:v>83.583901717175607</c:v>
                </c:pt>
                <c:pt idx="26" formatCode="0.000">
                  <c:v>81.903717264361688</c:v>
                </c:pt>
                <c:pt idx="27" formatCode="0.000">
                  <c:v>80.280612310979052</c:v>
                </c:pt>
                <c:pt idx="28" formatCode="0.000">
                  <c:v>78.711878138734875</c:v>
                </c:pt>
                <c:pt idx="29" formatCode="0.000">
                  <c:v>77.194970087871837</c:v>
                </c:pt>
                <c:pt idx="30" formatCode="0.000">
                  <c:v>75.727495528020384</c:v>
                </c:pt>
                <c:pt idx="31" formatCode="0.000">
                  <c:v>74.307202860380031</c:v>
                </c:pt>
                <c:pt idx="32" formatCode="0.000">
                  <c:v>72.93197145034388</c:v>
                </c:pt>
                <c:pt idx="33" formatCode="0.000">
                  <c:v>71.599802400737204</c:v>
                </c:pt>
                <c:pt idx="34" formatCode="0.000">
                  <c:v>70.30881008555761</c:v>
                </c:pt>
                <c:pt idx="35" formatCode="0.000">
                  <c:v>69.057214372662031</c:v>
                </c:pt>
                <c:pt idx="36" formatCode="0.000">
                  <c:v>67.843333471390721</c:v>
                </c:pt>
                <c:pt idx="37" formatCode="0.000">
                  <c:v>66.665577347786552</c:v>
                </c:pt>
                <c:pt idx="38" formatCode="0.000">
                  <c:v>65.522441655966844</c:v>
                </c:pt>
                <c:pt idx="39" formatCode="0.000">
                  <c:v>64.412502139432704</c:v>
                </c:pt>
                <c:pt idx="40" formatCode="0.000">
                  <c:v>63.334409460743345</c:v>
                </c:pt>
                <c:pt idx="41" formatCode="0.000">
                  <c:v>62.286884422106326</c:v>
                </c:pt>
                <c:pt idx="42" formatCode="0.000">
                  <c:v>61.268713543109179</c:v>
                </c:pt>
                <c:pt idx="43" formatCode="0.000">
                  <c:v>60.278744965091185</c:v>
                </c:pt>
                <c:pt idx="44" formatCode="0.000">
                  <c:v>59.315884654577147</c:v>
                </c:pt>
                <c:pt idx="45" formatCode="0.000">
                  <c:v>58.379092880809118</c:v>
                </c:pt>
                <c:pt idx="46" formatCode="0.000">
                  <c:v>57.467380944750047</c:v>
                </c:pt>
                <c:pt idx="47" formatCode="0.000">
                  <c:v>56.57980813903081</c:v>
                </c:pt>
                <c:pt idx="48" formatCode="0.000">
                  <c:v>55.7154789201931</c:v>
                </c:pt>
                <c:pt idx="49" formatCode="0.000">
                  <c:v>54.873540276271818</c:v>
                </c:pt>
                <c:pt idx="50" formatCode="0.000">
                  <c:v>54.053179274281113</c:v>
                </c:pt>
                <c:pt idx="51" formatCode="0.000">
                  <c:v>53.253620773538245</c:v>
                </c:pt>
                <c:pt idx="52" formatCode="0.000">
                  <c:v>52.47412529199525</c:v>
                </c:pt>
                <c:pt idx="53" formatCode="0.000">
                  <c:v>51.7139870138625</c:v>
                </c:pt>
                <c:pt idx="54" formatCode="0.000">
                  <c:v>50.972531927817116</c:v>
                </c:pt>
                <c:pt idx="55" formatCode="0.000">
                  <c:v>50.249116086000193</c:v>
                </c:pt>
                <c:pt idx="56" formatCode="0.000">
                  <c:v>49.54312397483298</c:v>
                </c:pt>
                <c:pt idx="57" formatCode="0.000">
                  <c:v>48.853966989430518</c:v>
                </c:pt>
                <c:pt idx="58" formatCode="0.000">
                  <c:v>48.181082004070895</c:v>
                </c:pt>
                <c:pt idx="59" formatCode="0.000">
                  <c:v>47.523930031795089</c:v>
                </c:pt>
                <c:pt idx="60" formatCode="0.000">
                  <c:v>46.881994966774194</c:v>
                </c:pt>
                <c:pt idx="61" formatCode="0.000">
                  <c:v>46.25478240359088</c:v>
                </c:pt>
                <c:pt idx="62" formatCode="0.000">
                  <c:v>45.641818528047843</c:v>
                </c:pt>
                <c:pt idx="63" formatCode="0.000">
                  <c:v>45.042649074540158</c:v>
                </c:pt>
                <c:pt idx="64" formatCode="0.000">
                  <c:v>44.456838345415711</c:v>
                </c:pt>
                <c:pt idx="65" formatCode="0.000">
                  <c:v>43.883968288101556</c:v>
                </c:pt>
                <c:pt idx="66" formatCode="0.000">
                  <c:v>43.323637626097835</c:v>
                </c:pt>
                <c:pt idx="67" formatCode="0.000">
                  <c:v>42.775461040236458</c:v>
                </c:pt>
                <c:pt idx="68" formatCode="0.000">
                  <c:v>42.239068396873144</c:v>
                </c:pt>
                <c:pt idx="69" formatCode="0.000">
                  <c:v>41.714104019929344</c:v>
                </c:pt>
                <c:pt idx="70" formatCode="0.000">
                  <c:v>41.20022600392933</c:v>
                </c:pt>
                <c:pt idx="71" formatCode="0.000">
                  <c:v>40.69710556538589</c:v>
                </c:pt>
                <c:pt idx="72" formatCode="0.000">
                  <c:v>40.204426430081085</c:v>
                </c:pt>
                <c:pt idx="73" formatCode="0.000">
                  <c:v>39.72188425396471</c:v>
                </c:pt>
                <c:pt idx="74" formatCode="0.000">
                  <c:v>39.249186075556196</c:v>
                </c:pt>
                <c:pt idx="75" formatCode="0.000">
                  <c:v>38.786049797884601</c:v>
                </c:pt>
                <c:pt idx="76" formatCode="0.000">
                  <c:v>38.332203698140368</c:v>
                </c:pt>
                <c:pt idx="77" formatCode="0.000">
                  <c:v>37.88738596333868</c:v>
                </c:pt>
                <c:pt idx="78" formatCode="0.000">
                  <c:v>37.451344250412269</c:v>
                </c:pt>
                <c:pt idx="79" formatCode="0.000">
                  <c:v>37.023835269259742</c:v>
                </c:pt>
                <c:pt idx="80" formatCode="0.000">
                  <c:v>36.604624387375367</c:v>
                </c:pt>
                <c:pt idx="81" formatCode="0.000">
                  <c:v>36.193485254779432</c:v>
                </c:pt>
                <c:pt idx="82" formatCode="0.000">
                  <c:v>35.79019944805318</c:v>
                </c:pt>
                <c:pt idx="83" formatCode="0.000">
                  <c:v>35.394556132362361</c:v>
                </c:pt>
                <c:pt idx="84" formatCode="0.000">
                  <c:v>35.00635174042629</c:v>
                </c:pt>
                <c:pt idx="85" formatCode="0.000">
                  <c:v>34.625389667457924</c:v>
                </c:pt>
                <c:pt idx="86" formatCode="0.000">
                  <c:v>34.251479981163136</c:v>
                </c:pt>
                <c:pt idx="87" formatCode="0.000">
                  <c:v>33.884439145946338</c:v>
                </c:pt>
                <c:pt idx="88" formatCode="0.000">
                  <c:v>33.524089760523928</c:v>
                </c:pt>
                <c:pt idx="89" formatCode="0.000">
                  <c:v>33.170260308197427</c:v>
                </c:pt>
                <c:pt idx="90" formatCode="0.000">
                  <c:v>32.822784919085514</c:v>
                </c:pt>
                <c:pt idx="91" formatCode="0.000">
                  <c:v>32.481503143657548</c:v>
                </c:pt>
                <c:pt idx="92" formatCode="0.000">
                  <c:v>32.146259736952267</c:v>
                </c:pt>
                <c:pt idx="93" formatCode="0.000">
                  <c:v>31.816904452902655</c:v>
                </c:pt>
                <c:pt idx="94" formatCode="0.000">
                  <c:v>31.493291848224125</c:v>
                </c:pt>
                <c:pt idx="95" formatCode="0.000">
                  <c:v>31.175281095355157</c:v>
                </c:pt>
                <c:pt idx="96" formatCode="0.000">
                  <c:v>30.862735803970953</c:v>
                </c:pt>
                <c:pt idx="97" formatCode="0.000">
                  <c:v>30.555523850619011</c:v>
                </c:pt>
                <c:pt idx="98" formatCode="0.000">
                  <c:v>30.253517216052213</c:v>
                </c:pt>
                <c:pt idx="99" formatCode="0.000">
                  <c:v>29.956591829860209</c:v>
                </c:pt>
                <c:pt idx="100" formatCode="0.000">
                  <c:v>29.664627422023049</c:v>
                </c:pt>
                <c:pt idx="101" formatCode="0.000">
                  <c:v>29.377507381032991</c:v>
                </c:pt>
                <c:pt idx="102" formatCode="0.000">
                  <c:v>29.095118618250709</c:v>
                </c:pt>
                <c:pt idx="103" formatCode="0.000">
                  <c:v>28.817351438181309</c:v>
                </c:pt>
                <c:pt idx="104" formatCode="0.000">
                  <c:v>28.544099414373576</c:v>
                </c:pt>
                <c:pt idx="105" formatCode="0.000">
                  <c:v>28.275259270662286</c:v>
                </c:pt>
                <c:pt idx="106" formatCode="0.000">
                  <c:v>28.010730767489527</c:v>
                </c:pt>
                <c:pt idx="107" formatCode="0.000">
                  <c:v>27.750416593055618</c:v>
                </c:pt>
                <c:pt idx="108" formatCode="0.000">
                  <c:v>27.49422225906369</c:v>
                </c:pt>
                <c:pt idx="109" formatCode="0.000">
                  <c:v>27.242056000835451</c:v>
                </c:pt>
                <c:pt idx="110" formatCode="0.000">
                  <c:v>26.99382868158758</c:v>
                </c:pt>
                <c:pt idx="111" formatCode="0.000">
                  <c:v>26.749453700669584</c:v>
                </c:pt>
                <c:pt idx="112" formatCode="0.000">
                  <c:v>26.508846905574813</c:v>
                </c:pt>
                <c:pt idx="113" formatCode="0.000">
                  <c:v>26.271926507546439</c:v>
                </c:pt>
                <c:pt idx="114" formatCode="0.000">
                  <c:v>26.038613000609541</c:v>
                </c:pt>
                <c:pt idx="115" formatCode="0.000">
                  <c:v>25.80882908386954</c:v>
                </c:pt>
                <c:pt idx="116" formatCode="0.000">
                  <c:v>25.582499586925739</c:v>
                </c:pt>
                <c:pt idx="117" formatCode="0.000">
                  <c:v>25.359551398256073</c:v>
                </c:pt>
                <c:pt idx="118" formatCode="0.000">
                  <c:v>25.139913396437525</c:v>
                </c:pt>
                <c:pt idx="119" formatCode="0.000">
                  <c:v>24.923516384072837</c:v>
                </c:pt>
                <c:pt idx="120" formatCode="0.000">
                  <c:v>24.710293024301333</c:v>
                </c:pt>
                <c:pt idx="121" formatCode="0.000">
                  <c:v>24.500177779777591</c:v>
                </c:pt>
                <c:pt idx="122" formatCode="0.000">
                  <c:v>24.293106854007871</c:v>
                </c:pt>
                <c:pt idx="123" formatCode="0.000">
                  <c:v>24.089018134939348</c:v>
                </c:pt>
                <c:pt idx="124" formatCode="0.000">
                  <c:v>23.887851140703035</c:v>
                </c:pt>
                <c:pt idx="125" formatCode="0.000">
                  <c:v>23.689546967415595</c:v>
                </c:pt>
                <c:pt idx="126" formatCode="0.000">
                  <c:v>23.494048238950459</c:v>
                </c:pt>
                <c:pt idx="127" formatCode="0.000">
                  <c:v>23.301299058592686</c:v>
                </c:pt>
                <c:pt idx="128" formatCode="0.000">
                  <c:v>23.111244962496425</c:v>
                </c:pt>
                <c:pt idx="129" formatCode="0.000">
                  <c:v>22.923832874867802</c:v>
                </c:pt>
                <c:pt idx="130" formatCode="0.000">
                  <c:v>22.739011064799488</c:v>
                </c:pt>
                <c:pt idx="131" formatCode="0.000">
                  <c:v>22.556729104687165</c:v>
                </c:pt>
                <c:pt idx="132" formatCode="0.000">
                  <c:v>22.376937830161193</c:v>
                </c:pt>
                <c:pt idx="133" formatCode="0.000">
                  <c:v>22.199589301469885</c:v>
                </c:pt>
                <c:pt idx="134" formatCode="0.000">
                  <c:v>22.024636766254115</c:v>
                </c:pt>
                <c:pt idx="135" formatCode="0.000">
                  <c:v>21.852034623655463</c:v>
                </c:pt>
                <c:pt idx="136" formatCode="0.000">
                  <c:v>21.681738389703067</c:v>
                </c:pt>
                <c:pt idx="137" formatCode="0.000">
                  <c:v>21.513704663926756</c:v>
                </c:pt>
                <c:pt idx="138" formatCode="0.000">
                  <c:v>21.347891097146476</c:v>
                </c:pt>
                <c:pt idx="139" formatCode="0.000">
                  <c:v>21.184256360390481</c:v>
                </c:pt>
                <c:pt idx="140" formatCode="0.000">
                  <c:v>21.02276011489662</c:v>
                </c:pt>
                <c:pt idx="141" formatCode="0.000">
                  <c:v>20.863362983153451</c:v>
                </c:pt>
                <c:pt idx="142" formatCode="0.000">
                  <c:v>20.706026520939737</c:v>
                </c:pt>
                <c:pt idx="143" formatCode="0.000">
                  <c:v>20.550713190322561</c:v>
                </c:pt>
                <c:pt idx="144" formatCode="0.000">
                  <c:v>20.397386333576556</c:v>
                </c:pt>
                <c:pt idx="145" formatCode="0.000">
                  <c:v>20.246010147987814</c:v>
                </c:pt>
                <c:pt idx="146" formatCode="0.000">
                  <c:v>20.096549661508202</c:v>
                </c:pt>
                <c:pt idx="147" formatCode="0.000">
                  <c:v>19.948970709226852</c:v>
                </c:pt>
                <c:pt idx="148" formatCode="0.000">
                  <c:v>19.803239910627468</c:v>
                </c:pt>
                <c:pt idx="149" formatCode="0.000">
                  <c:v>19.659324647601188</c:v>
                </c:pt>
                <c:pt idx="150" formatCode="0.000">
                  <c:v>19.517193043186033</c:v>
                </c:pt>
                <c:pt idx="151" formatCode="0.000">
                  <c:v>19.376813941005519</c:v>
                </c:pt>
                <c:pt idx="152" formatCode="0.000">
                  <c:v>19.238156885379784</c:v>
                </c:pt>
                <c:pt idx="153" formatCode="0.000">
                  <c:v>19.101192102084074</c:v>
                </c:pt>
                <c:pt idx="154" formatCode="0.000">
                  <c:v>18.96589047973027</c:v>
                </c:pt>
                <c:pt idx="155" formatCode="0.000">
                  <c:v>18.832223551748278</c:v>
                </c:pt>
                <c:pt idx="156" formatCode="0.000">
                  <c:v>18.700163478945015</c:v>
                </c:pt>
                <c:pt idx="157" formatCode="0.000">
                  <c:v>18.569683032619743</c:v>
                </c:pt>
                <c:pt idx="158" formatCode="0.000">
                  <c:v>18.440755578215263</c:v>
                </c:pt>
                <c:pt idx="159" formatCode="0.000">
                  <c:v>18.313355059485499</c:v>
                </c:pt>
                <c:pt idx="160" formatCode="0.000">
                  <c:v>18.187455983160586</c:v>
                </c:pt>
                <c:pt idx="161" formatCode="0.000">
                  <c:v>18.063033404091563</c:v>
                </c:pt>
                <c:pt idx="162" formatCode="0.000">
                  <c:v>17.940062910857417</c:v>
                </c:pt>
                <c:pt idx="163" formatCode="0.000">
                  <c:v>17.818520611817828</c:v>
                </c:pt>
                <c:pt idx="164" formatCode="0.000">
                  <c:v>17.698383121595842</c:v>
                </c:pt>
                <c:pt idx="165" formatCode="0.000">
                  <c:v>17.579627547975132</c:v>
                </c:pt>
                <c:pt idx="166" formatCode="0.000">
                  <c:v>17.46223147919731</c:v>
                </c:pt>
                <c:pt idx="167" formatCode="0.000">
                  <c:v>17.346172971645149</c:v>
                </c:pt>
                <c:pt idx="168" formatCode="0.000">
                  <c:v>17.231430537898223</c:v>
                </c:pt>
                <c:pt idx="169" formatCode="0.000">
                  <c:v>17.117983135148108</c:v>
                </c:pt>
                <c:pt idx="170" formatCode="0.000">
                  <c:v>17.005810153960581</c:v>
                </c:pt>
                <c:pt idx="171" formatCode="0.000">
                  <c:v>16.894891407372867</c:v>
                </c:pt>
                <c:pt idx="172" formatCode="0.000">
                  <c:v>16.785207120314507</c:v>
                </c:pt>
                <c:pt idx="173" formatCode="0.000">
                  <c:v>16.676737919340727</c:v>
                </c:pt>
                <c:pt idx="174" formatCode="0.000">
                  <c:v>16.569464822667705</c:v>
                </c:pt>
                <c:pt idx="175" formatCode="0.000">
                  <c:v>16.463369230499513</c:v>
                </c:pt>
                <c:pt idx="176" formatCode="0.000">
                  <c:v>16.3584329156369</c:v>
                </c:pt>
                <c:pt idx="177" formatCode="0.000">
                  <c:v>16.254638014358544</c:v>
                </c:pt>
                <c:pt idx="178" formatCode="0.000">
                  <c:v>16.151967017565465</c:v>
                </c:pt>
                <c:pt idx="179" formatCode="0.000">
                  <c:v>16.05040276218017</c:v>
                </c:pt>
                <c:pt idx="180" formatCode="0.000">
                  <c:v>15.949928422791782</c:v>
                </c:pt>
                <c:pt idx="181" formatCode="0.000">
                  <c:v>15.850527503539261</c:v>
                </c:pt>
                <c:pt idx="182" formatCode="0.000">
                  <c:v>15.752183830224853</c:v>
                </c:pt>
                <c:pt idx="183" formatCode="0.000">
                  <c:v>15.654881542650182</c:v>
                </c:pt>
                <c:pt idx="184" formatCode="0.000">
                  <c:v>15.558605087167864</c:v>
                </c:pt>
                <c:pt idx="185" formatCode="0.000">
                  <c:v>15.463339209441562</c:v>
                </c:pt>
                <c:pt idx="186" formatCode="0.000">
                  <c:v>15.369068947407859</c:v>
                </c:pt>
                <c:pt idx="187" formatCode="0.000">
                  <c:v>15.275779624433364</c:v>
                </c:pt>
                <c:pt idx="188" formatCode="0.000">
                  <c:v>15.18345684266095</c:v>
                </c:pt>
                <c:pt idx="189" formatCode="0.000">
                  <c:v>15.092086476538963</c:v>
                </c:pt>
                <c:pt idx="190" formatCode="0.000">
                  <c:v>15.001654666527722</c:v>
                </c:pt>
                <c:pt idx="191" formatCode="0.000">
                  <c:v>14.912147812977684</c:v>
                </c:pt>
                <c:pt idx="192" formatCode="0.000">
                  <c:v>14.823552570173829</c:v>
                </c:pt>
                <c:pt idx="193" formatCode="0.000">
                  <c:v>14.73585584054115</c:v>
                </c:pt>
                <c:pt idx="194" formatCode="0.000">
                  <c:v>14.649044769006187</c:v>
                </c:pt>
                <c:pt idx="195" formatCode="0.000">
                  <c:v>14.563106737509765</c:v>
                </c:pt>
                <c:pt idx="196" formatCode="0.000">
                  <c:v>14.478029359666275</c:v>
                </c:pt>
                <c:pt idx="197" formatCode="0.000">
                  <c:v>14.393800475565032</c:v>
                </c:pt>
                <c:pt idx="198" formatCode="0.000">
                  <c:v>14.31040814670922</c:v>
                </c:pt>
                <c:pt idx="199" formatCode="0.000">
                  <c:v>14.227840651088457</c:v>
                </c:pt>
                <c:pt idx="200" formatCode="0.000">
                  <c:v>14.146086478380687</c:v>
                </c:pt>
                <c:pt idx="201" formatCode="0.000">
                  <c:v>14.065134325279658</c:v>
                </c:pt>
                <c:pt idx="202" formatCode="0.000">
                  <c:v>13.984973090944084</c:v>
                </c:pt>
                <c:pt idx="203" formatCode="0.000">
                  <c:v>13.905591872564948</c:v>
                </c:pt>
                <c:pt idx="204" formatCode="0.000">
                  <c:v>13.826979961047314</c:v>
                </c:pt>
                <c:pt idx="205" formatCode="0.000">
                  <c:v>13.749126836803313</c:v>
                </c:pt>
                <c:pt idx="206" formatCode="0.000">
                  <c:v>13.672022165652974</c:v>
                </c:pt>
                <c:pt idx="207" formatCode="0.000">
                  <c:v>13.595655794829733</c:v>
                </c:pt>
                <c:pt idx="208" formatCode="0.000">
                  <c:v>13.520017749087501</c:v>
                </c:pt>
                <c:pt idx="209" formatCode="0.000">
                  <c:v>13.445098226906394</c:v>
                </c:pt>
                <c:pt idx="210" formatCode="0.000">
                  <c:v>13.370887596794155</c:v>
                </c:pt>
                <c:pt idx="211" formatCode="0.000">
                  <c:v>13.297376393680581</c:v>
                </c:pt>
                <c:pt idx="212" formatCode="0.000">
                  <c:v>13.224555315402153</c:v>
                </c:pt>
                <c:pt idx="213" formatCode="0.000">
                  <c:v>13.152415219274394</c:v>
                </c:pt>
                <c:pt idx="214" formatCode="0.000">
                  <c:v>13.08094711874932</c:v>
                </c:pt>
                <c:pt idx="215" formatCode="0.000">
                  <c:v>13.010142180155624</c:v>
                </c:pt>
                <c:pt idx="216" formatCode="0.000">
                  <c:v>12.939991719519217</c:v>
                </c:pt>
                <c:pt idx="217" formatCode="0.000">
                  <c:v>12.870487199461818</c:v>
                </c:pt>
                <c:pt idx="218" formatCode="0.000">
                  <c:v>12.801620226175416</c:v>
                </c:pt>
                <c:pt idx="219" formatCode="0.000">
                  <c:v>12.733382546470471</c:v>
                </c:pt>
                <c:pt idx="220" formatCode="0.000">
                  <c:v>12.665766044895742</c:v>
                </c:pt>
                <c:pt idx="221" formatCode="0.000">
                  <c:v>12.5987627409278</c:v>
                </c:pt>
                <c:pt idx="222" formatCode="0.000">
                  <c:v>12.532364786228211</c:v>
                </c:pt>
                <c:pt idx="223" formatCode="0.000">
                  <c:v>12.466564461966591</c:v>
                </c:pt>
                <c:pt idx="224" formatCode="0.000">
                  <c:v>12.401354176207649</c:v>
                </c:pt>
                <c:pt idx="225" formatCode="0.000">
                  <c:v>12.336726461360502</c:v>
                </c:pt>
                <c:pt idx="226" formatCode="0.000">
                  <c:v>12.272673971688491</c:v>
                </c:pt>
                <c:pt idx="227" formatCode="0.000">
                  <c:v>12.209189480877924</c:v>
                </c:pt>
                <c:pt idx="228" formatCode="0.000">
                  <c:v>12.146265879664076</c:v>
                </c:pt>
                <c:pt idx="229" formatCode="0.000">
                  <c:v>12.083896173512933</c:v>
                </c:pt>
                <c:pt idx="230" formatCode="0.000">
                  <c:v>12.022073480357118</c:v>
                </c:pt>
                <c:pt idx="231" formatCode="0.000">
                  <c:v>11.960791028384637</c:v>
                </c:pt>
                <c:pt idx="232" formatCode="0.000">
                  <c:v>11.900042153878896</c:v>
                </c:pt>
                <c:pt idx="233" formatCode="0.000">
                  <c:v>11.83982029910876</c:v>
                </c:pt>
                <c:pt idx="234" formatCode="0.000">
                  <c:v>11.780119010267185</c:v>
                </c:pt>
                <c:pt idx="235" formatCode="0.000">
                  <c:v>11.720931935457237</c:v>
                </c:pt>
                <c:pt idx="236" formatCode="0.000">
                  <c:v>11.662252822724179</c:v>
                </c:pt>
                <c:pt idx="237" formatCode="0.000">
                  <c:v>11.604075518132452</c:v>
                </c:pt>
                <c:pt idx="238" formatCode="0.000">
                  <c:v>11.546393963886347</c:v>
                </c:pt>
                <c:pt idx="239" formatCode="0.000">
                  <c:v>11.489202196493236</c:v>
                </c:pt>
                <c:pt idx="240" formatCode="0.000">
                  <c:v>11.432494344968234</c:v>
                </c:pt>
                <c:pt idx="241" formatCode="0.000">
                  <c:v>11.376264629079236</c:v>
                </c:pt>
                <c:pt idx="242" formatCode="0.000">
                  <c:v>11.320507357631278</c:v>
                </c:pt>
                <c:pt idx="243" formatCode="0.000">
                  <c:v>11.265216926789215</c:v>
                </c:pt>
                <c:pt idx="244" formatCode="0.000">
                  <c:v>11.21038781843767</c:v>
                </c:pt>
                <c:pt idx="245" formatCode="0.000">
                  <c:v>11.156014598577412</c:v>
                </c:pt>
                <c:pt idx="246" formatCode="0.000">
                  <c:v>11.10209191575712</c:v>
                </c:pt>
                <c:pt idx="247" formatCode="0.000">
                  <c:v>11.048614499539701</c:v>
                </c:pt>
                <c:pt idx="248" formatCode="0.000">
                  <c:v>10.995577159002258</c:v>
                </c:pt>
                <c:pt idx="249" formatCode="0.000">
                  <c:v>10.942974781268868</c:v>
                </c:pt>
                <c:pt idx="250" formatCode="0.000">
                  <c:v>10.89080233007533</c:v>
                </c:pt>
                <c:pt idx="251" formatCode="0.000">
                  <c:v>10.839054844365091</c:v>
                </c:pt>
                <c:pt idx="252" formatCode="0.000">
                  <c:v>10.787727436915572</c:v>
                </c:pt>
                <c:pt idx="253" formatCode="0.000">
                  <c:v>10.736815292994121</c:v>
                </c:pt>
                <c:pt idx="254" formatCode="0.000">
                  <c:v>10.68631366904288</c:v>
                </c:pt>
                <c:pt idx="255" formatCode="0.000">
                  <c:v>10.636217891391809</c:v>
                </c:pt>
                <c:pt idx="256" formatCode="0.000">
                  <c:v>10.586523354999242</c:v>
                </c:pt>
                <c:pt idx="257" formatCode="0.000">
                  <c:v>10.537225522219202</c:v>
                </c:pt>
                <c:pt idx="258" formatCode="0.000">
                  <c:v>10.488319921594911</c:v>
                </c:pt>
                <c:pt idx="259" formatCode="0.000">
                  <c:v>10.439802146677794</c:v>
                </c:pt>
                <c:pt idx="260" formatCode="0.000">
                  <c:v>10.391667854871365</c:v>
                </c:pt>
                <c:pt idx="261" formatCode="0.000">
                  <c:v>10.343912766299438</c:v>
                </c:pt>
                <c:pt idx="262" formatCode="0.000">
                  <c:v>10.296532662697999</c:v>
                </c:pt>
                <c:pt idx="263" formatCode="0.000">
                  <c:v>10.249523386330216</c:v>
                </c:pt>
                <c:pt idx="264" formatCode="0.000">
                  <c:v>10.202880838924036</c:v>
                </c:pt>
                <c:pt idx="265" formatCode="0.000">
                  <c:v>10.156600980631787</c:v>
                </c:pt>
                <c:pt idx="266" formatCode="0.000">
                  <c:v>10.110679829011312</c:v>
                </c:pt>
                <c:pt idx="267" formatCode="0.000">
                  <c:v>10.065113458028069</c:v>
                </c:pt>
                <c:pt idx="268" formatCode="0.000">
                  <c:v>10.019897997077722</c:v>
                </c:pt>
                <c:pt idx="269" formatCode="0.000">
                  <c:v>9.9750296300287786</c:v>
                </c:pt>
                <c:pt idx="270" formatCode="0.000">
                  <c:v>9.9305045942847183</c:v>
                </c:pt>
                <c:pt idx="271" formatCode="0.000">
                  <c:v>9.8863191798652146</c:v>
                </c:pt>
                <c:pt idx="272" formatCode="0.000">
                  <c:v>9.8424697285059963</c:v>
                </c:pt>
                <c:pt idx="273" formatCode="0.000">
                  <c:v>9.7989526327768832</c:v>
                </c:pt>
                <c:pt idx="274" formatCode="0.000">
                  <c:v>9.755764335217604</c:v>
                </c:pt>
                <c:pt idx="275" formatCode="0.000">
                  <c:v>9.7129013274909735</c:v>
                </c:pt>
                <c:pt idx="276" formatCode="0.000">
                  <c:v>9.6703601495530158</c:v>
                </c:pt>
                <c:pt idx="277" formatCode="0.000">
                  <c:v>9.6281373888396509</c:v>
                </c:pt>
                <c:pt idx="278" formatCode="0.000">
                  <c:v>9.5862296794695787</c:v>
                </c:pt>
                <c:pt idx="279" formatCode="0.000">
                  <c:v>9.5446337014629705</c:v>
                </c:pt>
                <c:pt idx="280" formatCode="0.000">
                  <c:v>9.5033461799755816</c:v>
                </c:pt>
                <c:pt idx="281" formatCode="0.000">
                  <c:v>9.4623638845480134</c:v>
                </c:pt>
                <c:pt idx="282" formatCode="0.000">
                  <c:v>9.4216836283696814</c:v>
                </c:pt>
                <c:pt idx="283" formatCode="0.000">
                  <c:v>9.3813022675572455</c:v>
                </c:pt>
                <c:pt idx="284" formatCode="0.000">
                  <c:v>9.3412167004471005</c:v>
                </c:pt>
                <c:pt idx="285" formatCode="0.000">
                  <c:v>9.3014238669016667</c:v>
                </c:pt>
                <c:pt idx="286" formatCode="0.000">
                  <c:v>9.2619207476291407</c:v>
                </c:pt>
                <c:pt idx="287" formatCode="0.000">
                  <c:v>9.2227043635164048</c:v>
                </c:pt>
                <c:pt idx="288" formatCode="0.000">
                  <c:v>9.1837717749748418</c:v>
                </c:pt>
                <c:pt idx="289" formatCode="0.000">
                  <c:v>9.1451200812986837</c:v>
                </c:pt>
                <c:pt idx="290" formatCode="0.000">
                  <c:v>9.1067464200357264</c:v>
                </c:pt>
                <c:pt idx="291" formatCode="0.000">
                  <c:v>9.0686479663700261</c:v>
                </c:pt>
                <c:pt idx="292" formatCode="0.000">
                  <c:v>9.0308219325164085</c:v>
                </c:pt>
                <c:pt idx="293" formatCode="0.000">
                  <c:v>8.9932655671264676</c:v>
                </c:pt>
                <c:pt idx="294" formatCode="0.000">
                  <c:v>8.9559761547058194</c:v>
                </c:pt>
                <c:pt idx="295" formatCode="0.000">
                  <c:v>8.9189510150423956</c:v>
                </c:pt>
                <c:pt idx="296" formatCode="0.000">
                  <c:v>8.882187502645472</c:v>
                </c:pt>
                <c:pt idx="297" formatCode="0.000">
                  <c:v>8.8456830061952676</c:v>
                </c:pt>
                <c:pt idx="298" formatCode="0.000">
                  <c:v>8.8094349480028402</c:v>
                </c:pt>
                <c:pt idx="299" formatCode="0.000">
                  <c:v>8.7734407834800727</c:v>
                </c:pt>
                <c:pt idx="300" formatCode="0.000">
                  <c:v>8.7376980006195293</c:v>
                </c:pt>
                <c:pt idx="301" formatCode="0.000">
                  <c:v>8.7022041194839748</c:v>
                </c:pt>
                <c:pt idx="302" formatCode="0.000">
                  <c:v>8.6669566917053391</c:v>
                </c:pt>
                <c:pt idx="303" formatCode="0.000">
                  <c:v>8.63195329999294</c:v>
                </c:pt>
                <c:pt idx="304" formatCode="0.000">
                  <c:v>8.5971915576507563</c:v>
                </c:pt>
                <c:pt idx="305" formatCode="0.000">
                  <c:v>8.5626691081035506</c:v>
                </c:pt>
                <c:pt idx="306" formatCode="0.000">
                  <c:v>8.5283836244316955</c:v>
                </c:pt>
                <c:pt idx="307" formatCode="0.000">
                  <c:v>8.4943328089144572</c:v>
                </c:pt>
                <c:pt idx="308" formatCode="0.000">
                  <c:v>8.4605143925816044</c:v>
                </c:pt>
                <c:pt idx="309" formatCode="0.000">
                  <c:v>8.4269261347731703</c:v>
                </c:pt>
                <c:pt idx="310" formatCode="0.000">
                  <c:v>8.3935658227071546</c:v>
                </c:pt>
                <c:pt idx="311" formatCode="0.000">
                  <c:v>8.3604312710550452</c:v>
                </c:pt>
                <c:pt idx="312" formatCode="0.000">
                  <c:v>8.3275203215249718</c:v>
                </c:pt>
                <c:pt idx="313" formatCode="0.000">
                  <c:v>8.2948308424523436</c:v>
                </c:pt>
                <c:pt idx="314" formatCode="0.000">
                  <c:v>8.2623607283978053</c:v>
                </c:pt>
                <c:pt idx="315" formatCode="0.000">
                  <c:v>8.2301078997523813</c:v>
                </c:pt>
                <c:pt idx="316" formatCode="0.000">
                  <c:v>8.198070302349624</c:v>
                </c:pt>
                <c:pt idx="317" formatCode="0.000">
                  <c:v>8.1662459070846758</c:v>
                </c:pt>
                <c:pt idx="318" formatCode="0.000">
                  <c:v>8.1346327095400355</c:v>
                </c:pt>
                <c:pt idx="319" formatCode="0.000">
                  <c:v>8.1032287296179693</c:v>
                </c:pt>
                <c:pt idx="320" formatCode="0.000">
                  <c:v>8.0720320111793509</c:v>
                </c:pt>
                <c:pt idx="321" formatCode="0.000">
                  <c:v>8.0410406216888788</c:v>
                </c:pt>
                <c:pt idx="322" formatCode="0.000">
                  <c:v>8.0102526518664678</c:v>
                </c:pt>
                <c:pt idx="323" formatCode="0.000">
                  <c:v>7.9796662153447615</c:v>
                </c:pt>
                <c:pt idx="324" formatCode="0.000">
                  <c:v>7.9492794483325699</c:v>
                </c:pt>
                <c:pt idx="325" formatCode="0.000">
                  <c:v>7.9190905092841817</c:v>
                </c:pt>
                <c:pt idx="326" formatCode="0.000">
                  <c:v>7.8890975785743844</c:v>
                </c:pt>
                <c:pt idx="327" formatCode="0.000">
                  <c:v>7.859298858179093</c:v>
                </c:pt>
                <c:pt idx="328" formatCode="0.000">
                  <c:v>7.8296925713614973</c:v>
                </c:pt>
                <c:pt idx="329" formatCode="0.000">
                  <c:v>7.8002769623635846</c:v>
                </c:pt>
                <c:pt idx="330" formatCode="0.000">
                  <c:v>7.7710502961029446</c:v>
                </c:pt>
                <c:pt idx="331" formatCode="0.000">
                  <c:v>7.7420108578747646</c:v>
                </c:pt>
                <c:pt idx="332" formatCode="0.000">
                  <c:v>7.7131569530588955</c:v>
                </c:pt>
                <c:pt idx="333" formatCode="0.000">
                  <c:v>7.6844869068318804</c:v>
                </c:pt>
                <c:pt idx="334" formatCode="0.000">
                  <c:v>7.6559990638839119</c:v>
                </c:pt>
                <c:pt idx="335" formatCode="0.000">
                  <c:v>7.6276917881405062</c:v>
                </c:pt>
                <c:pt idx="336" formatCode="0.000">
                  <c:v>7.5995634624889234</c:v>
                </c:pt>
                <c:pt idx="337" formatCode="0.000">
                  <c:v>7.5716124885091638</c:v>
                </c:pt>
                <c:pt idx="338" formatCode="0.000">
                  <c:v>7.5438372862094729</c:v>
                </c:pt>
                <c:pt idx="339" formatCode="0.000">
                  <c:v>7.516236293766287</c:v>
                </c:pt>
                <c:pt idx="340" formatCode="0.000">
                  <c:v>7.4888079672684942</c:v>
                </c:pt>
                <c:pt idx="341" formatCode="0.000">
                  <c:v>7.4615507804659797</c:v>
                </c:pt>
                <c:pt idx="342" formatCode="0.000">
                  <c:v>7.4344632245223092</c:v>
                </c:pt>
                <c:pt idx="343" formatCode="0.000">
                  <c:v>7.4075438077715292</c:v>
                </c:pt>
                <c:pt idx="344" formatCode="0.000">
                  <c:v>7.3807910554789915</c:v>
                </c:pt>
                <c:pt idx="345" formatCode="0.000">
                  <c:v>7.3542035096060889</c:v>
                </c:pt>
                <c:pt idx="346" formatCode="0.000">
                  <c:v>7.3277797285788644</c:v>
                </c:pt>
                <c:pt idx="347" formatCode="0.000">
                  <c:v>7.3015182870604303</c:v>
                </c:pt>
                <c:pt idx="348" formatCode="0.000">
                  <c:v>7.275417775727079</c:v>
                </c:pt>
                <c:pt idx="349" formatCode="0.000">
                  <c:v>7.249476801048063</c:v>
                </c:pt>
                <c:pt idx="350" formatCode="0.000">
                  <c:v>7.2236939850689428</c:v>
                </c:pt>
                <c:pt idx="351" formatCode="0.000">
                  <c:v>7.1980679651984607</c:v>
                </c:pt>
                <c:pt idx="352" formatCode="0.000">
                  <c:v>7.1725973939988465</c:v>
                </c:pt>
                <c:pt idx="353" formatCode="0.000">
                  <c:v>7.1472809389795193</c:v>
                </c:pt>
                <c:pt idx="354" formatCode="0.000">
                  <c:v>7.122117282394103</c:v>
                </c:pt>
                <c:pt idx="355" formatCode="0.000">
                  <c:v>7.0971051210407072</c:v>
                </c:pt>
                <c:pt idx="356" formatCode="0.000">
                  <c:v>7.0722431660654044</c:v>
                </c:pt>
                <c:pt idx="357" formatCode="0.000">
                  <c:v>7.0475301427688262</c:v>
                </c:pt>
                <c:pt idx="358" formatCode="0.000">
                  <c:v>7.0229647904158874</c:v>
                </c:pt>
                <c:pt idx="359" formatCode="0.000">
                  <c:v>6.9985458620484868</c:v>
                </c:pt>
                <c:pt idx="360" formatCode="0.000">
                  <c:v>6.9742721243011996</c:v>
                </c:pt>
                <c:pt idx="361" formatCode="0.000">
                  <c:v>6.9501423572198853</c:v>
                </c:pt>
                <c:pt idx="362" formatCode="0.000">
                  <c:v>6.9261553540831633</c:v>
                </c:pt>
                <c:pt idx="363" formatCode="0.000">
                  <c:v>6.9023099212266734</c:v>
                </c:pt>
                <c:pt idx="364" formatCode="0.000">
                  <c:v>6.8786048778701216</c:v>
                </c:pt>
                <c:pt idx="365" formatCode="0.000">
                  <c:v>6.8550390559470316</c:v>
                </c:pt>
                <c:pt idx="366" formatCode="0.000">
                  <c:v>6.8316112999371299</c:v>
                </c:pt>
                <c:pt idx="367" formatCode="0.000">
                  <c:v>6.8083204667013799</c:v>
                </c:pt>
                <c:pt idx="368" formatCode="0.000">
                  <c:v>6.7851654253195592</c:v>
                </c:pt>
                <c:pt idx="369" formatCode="0.000">
                  <c:v>6.7621450569303567</c:v>
                </c:pt>
                <c:pt idx="370" formatCode="0.000">
                  <c:v>6.739258254573949</c:v>
                </c:pt>
                <c:pt idx="371" formatCode="0.000">
                  <c:v>6.7165039230370072</c:v>
                </c:pt>
                <c:pt idx="372" formatCode="0.000">
                  <c:v>6.6938809787000855</c:v>
                </c:pt>
                <c:pt idx="373" formatCode="0.000">
                  <c:v>6.6713883493873585</c:v>
                </c:pt>
                <c:pt idx="374" formatCode="0.000">
                  <c:v>6.6490249742186611</c:v>
                </c:pt>
                <c:pt idx="375" formatCode="0.000">
                  <c:v>6.6267898034637778</c:v>
                </c:pt>
                <c:pt idx="376" formatCode="0.000">
                  <c:v>6.6046817983989854</c:v>
                </c:pt>
                <c:pt idx="377" formatCode="0.000">
                  <c:v>6.5826999311657355</c:v>
                </c:pt>
                <c:pt idx="378" formatCode="0.000">
                  <c:v>6.5608431846315227</c:v>
                </c:pt>
                <c:pt idx="379" formatCode="0.000">
                  <c:v>6.539110552252823</c:v>
                </c:pt>
                <c:pt idx="380" formatCode="0.000">
                  <c:v>6.5175010379401419</c:v>
                </c:pt>
                <c:pt idx="381" formatCode="0.000">
                  <c:v>6.496013655925057</c:v>
                </c:pt>
                <c:pt idx="382" formatCode="0.000">
                  <c:v>6.4746474306292932</c:v>
                </c:pt>
                <c:pt idx="383" formatCode="0.000">
                  <c:v>6.4534013965357326</c:v>
                </c:pt>
                <c:pt idx="384" formatCode="0.000">
                  <c:v>6.4322745980613876</c:v>
                </c:pt>
                <c:pt idx="385" formatCode="0.000">
                  <c:v>6.41126608943223</c:v>
                </c:pt>
                <c:pt idx="386" formatCode="0.000">
                  <c:v>6.3903749345599268</c:v>
                </c:pt>
                <c:pt idx="387" formatCode="0.000">
                  <c:v>6.3696002069203779</c:v>
                </c:pt>
                <c:pt idx="388" formatCode="0.000">
                  <c:v>6.3489409894340669</c:v>
                </c:pt>
                <c:pt idx="389" formatCode="0.000">
                  <c:v>6.328396374348177</c:v>
                </c:pt>
                <c:pt idx="390" formatCode="0.000">
                  <c:v>6.3079654631204587</c:v>
                </c:pt>
                <c:pt idx="391" formatCode="0.000">
                  <c:v>6.2876473663047854</c:v>
                </c:pt>
                <c:pt idx="392" formatCode="0.000">
                  <c:v>6.2674412034384126</c:v>
                </c:pt>
                <c:pt idx="393" formatCode="0.000">
                  <c:v>6.2473461029308757</c:v>
                </c:pt>
                <c:pt idx="394" formatCode="0.000">
                  <c:v>6.2273612019545199</c:v>
                </c:pt>
                <c:pt idx="395" formatCode="0.000">
                  <c:v>6.2074856463366235</c:v>
                </c:pt>
                <c:pt idx="396" formatCode="0.000">
                  <c:v>6.1877185904530911</c:v>
                </c:pt>
                <c:pt idx="397" formatCode="0.000">
                  <c:v>6.1680591971236947</c:v>
                </c:pt>
                <c:pt idx="398" formatCode="0.000">
                  <c:v>6.1485066375088238</c:v>
                </c:pt>
                <c:pt idx="399" formatCode="0.000">
                  <c:v>6.129060091007748</c:v>
                </c:pt>
                <c:pt idx="400" formatCode="0.000">
                  <c:v>6.1097187451583173</c:v>
                </c:pt>
                <c:pt idx="401" formatCode="0.000">
                  <c:v>6.0904817955381381</c:v>
                </c:pt>
                <c:pt idx="402" formatCode="0.000">
                  <c:v>6.0904817955381381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F61B-4EDD-ABF7-025C7E2BE04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33954560"/>
        <c:axId val="133956352"/>
      </c:scatterChart>
      <c:valAx>
        <c:axId val="133954560"/>
        <c:scaling>
          <c:orientation val="minMax"/>
        </c:scaling>
        <c:delete val="0"/>
        <c:axPos val="b"/>
        <c:majorGridlines/>
        <c:minorGridlines/>
        <c:numFmt formatCode="0.0" sourceLinked="0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fr-FR"/>
          </a:p>
        </c:txPr>
        <c:crossAx val="133956352"/>
        <c:crosses val="autoZero"/>
        <c:crossBetween val="midCat"/>
      </c:valAx>
      <c:valAx>
        <c:axId val="133956352"/>
        <c:scaling>
          <c:orientation val="minMax"/>
        </c:scaling>
        <c:delete val="0"/>
        <c:axPos val="l"/>
        <c:majorGridlines/>
        <c:minorGridlines/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fr-FR"/>
          </a:p>
        </c:txPr>
        <c:crossAx val="133954560"/>
        <c:crosses val="autoZero"/>
        <c:crossBetween val="midCat"/>
      </c:valAx>
    </c:plotArea>
    <c:plotVisOnly val="1"/>
    <c:dispBlanksAs val="gap"/>
    <c:showDLblsOverMax val="0"/>
  </c:chart>
  <c:externalData r:id="rId1">
    <c:autoUpdate val="0"/>
  </c:externalData>
  <c:userShapes r:id="rId2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D2B10C2-D539-4673-A601-0882D7C50A0F}" type="doc">
      <dgm:prSet loTypeId="urn:microsoft.com/office/officeart/2008/layout/HorizontalMultiLevelHierarchy" loCatId="hierarchy" qsTypeId="urn:microsoft.com/office/officeart/2005/8/quickstyle/3d3" qsCatId="3D" csTypeId="urn:microsoft.com/office/officeart/2005/8/colors/colorful1" csCatId="colorful" phldr="1"/>
      <dgm:spPr/>
      <dgm:t>
        <a:bodyPr/>
        <a:lstStyle/>
        <a:p>
          <a:endParaRPr lang="fr-FR"/>
        </a:p>
      </dgm:t>
    </dgm:pt>
    <dgm:pt modelId="{7778DB6A-53A6-47EB-92D3-159DF65AB6FD}">
      <dgm:prSet phldrT="[Texte]" custT="1"/>
      <dgm:spPr>
        <a:xfrm rot="16200000">
          <a:off x="-741420" y="918482"/>
          <a:ext cx="1838627" cy="349339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 : </a:t>
          </a:r>
          <a:r>
            <a:rPr lang="fr-FR" sz="1200" b="1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Conversion et optimisation de l’énergie</a:t>
          </a: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</a:p>
      </dgm:t>
    </dgm:pt>
    <dgm:pt modelId="{5F6409C9-B39A-47E8-9BB7-97991B1300BF}" type="parTrans" cxnId="{5EA6357E-1732-4A6C-B1BB-361E8D283B10}">
      <dgm:prSet/>
      <dgm:spPr/>
      <dgm:t>
        <a:bodyPr/>
        <a:lstStyle/>
        <a:p>
          <a:endParaRPr lang="fr-FR"/>
        </a:p>
      </dgm:t>
    </dgm:pt>
    <dgm:pt modelId="{4D737D61-E24F-4D7A-B2D0-D8ECD750F37A}" type="sibTrans" cxnId="{5EA6357E-1732-4A6C-B1BB-361E8D283B10}">
      <dgm:prSet/>
      <dgm:spPr/>
      <dgm:t>
        <a:bodyPr/>
        <a:lstStyle/>
        <a:p>
          <a:endParaRPr lang="fr-FR"/>
        </a:p>
      </dgm:t>
    </dgm:pt>
    <dgm:pt modelId="{8C212138-45AD-4780-9EC3-86500982389C}">
      <dgm:prSet phldrT="[Texte]" custT="1"/>
      <dgm:spPr>
        <a:xfrm>
          <a:off x="581729" y="918482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 Cycles Moteur</a:t>
          </a:r>
        </a:p>
      </dgm:t>
    </dgm:pt>
    <dgm:pt modelId="{91544939-2E67-42A4-91A1-8B181A665856}" type="parTrans" cxnId="{8EB2CCDF-C33C-4133-A049-CC053AFC597B}">
      <dgm:prSet/>
      <dgm:spPr>
        <a:xfrm>
          <a:off x="352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DB7A34BC-A8BF-4D97-A186-9083439FCA35}" type="sibTrans" cxnId="{8EB2CCDF-C33C-4133-A049-CC053AFC597B}">
      <dgm:prSet/>
      <dgm:spPr/>
      <dgm:t>
        <a:bodyPr/>
        <a:lstStyle/>
        <a:p>
          <a:endParaRPr lang="fr-FR"/>
        </a:p>
      </dgm:t>
    </dgm:pt>
    <dgm:pt modelId="{EA9AA584-9A10-4786-9B6A-6D175C62DA55}">
      <dgm:prSet phldrT="[Texte]" custT="1"/>
      <dgm:spPr>
        <a:xfrm>
          <a:off x="581729" y="1355156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S6.4 Optimisation énergétique</a:t>
          </a:r>
        </a:p>
      </dgm:t>
    </dgm:pt>
    <dgm:pt modelId="{A5A3D120-12FA-4689-92A5-4436437431B2}" type="parTrans" cxnId="{3C5637E4-418A-4B09-836C-0EA6B9C2B5A5}">
      <dgm:prSet/>
      <dgm:spPr>
        <a:xfrm>
          <a:off x="352562" y="1093152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436674"/>
              </a:lnTo>
              <a:lnTo>
                <a:pt x="229166" y="436674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A55C536E-CD1E-480A-8E98-0EE2B6E18FC8}" type="sibTrans" cxnId="{3C5637E4-418A-4B09-836C-0EA6B9C2B5A5}">
      <dgm:prSet/>
      <dgm:spPr/>
      <dgm:t>
        <a:bodyPr/>
        <a:lstStyle/>
        <a:p>
          <a:endParaRPr lang="fr-FR"/>
        </a:p>
      </dgm:t>
    </dgm:pt>
    <dgm:pt modelId="{D0181D75-53FC-407E-90B4-64559CE6DCE5}">
      <dgm:prSet custT="1"/>
      <dgm:spPr>
        <a:xfrm>
          <a:off x="581729" y="481808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S6.2 La combustion</a:t>
          </a:r>
        </a:p>
      </dgm:t>
    </dgm:pt>
    <dgm:pt modelId="{91FAE3D7-88B2-4D63-994C-58929164AD8E}" type="parTrans" cxnId="{65D9123B-BA08-4F62-8528-DE3D644BEB77}">
      <dgm:prSet/>
      <dgm:spPr>
        <a:xfrm>
          <a:off x="352562" y="656478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436674"/>
              </a:moveTo>
              <a:lnTo>
                <a:pt x="114583" y="436674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7F306F6C-1AEE-4841-85FA-A903690CA162}" type="sibTrans" cxnId="{65D9123B-BA08-4F62-8528-DE3D644BEB77}">
      <dgm:prSet/>
      <dgm:spPr/>
      <dgm:t>
        <a:bodyPr/>
        <a:lstStyle/>
        <a:p>
          <a:endParaRPr lang="fr-FR"/>
        </a:p>
      </dgm:t>
    </dgm:pt>
    <dgm:pt modelId="{5DD5F7BA-5A50-45BE-9ABF-D04D01CCFA94}">
      <dgm:prSet custT="1"/>
      <dgm:spPr>
        <a:xfrm>
          <a:off x="581729" y="45134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S6.1 Les carburants </a:t>
          </a:r>
        </a:p>
      </dgm:t>
    </dgm:pt>
    <dgm:pt modelId="{ADE2ED59-5D2A-4BA8-9BFF-A3FC05413831}" type="parTrans" cxnId="{2EFD9835-6107-4BAA-B251-72D6D849AB60}">
      <dgm:prSet/>
      <dgm:spPr>
        <a:xfrm>
          <a:off x="352562" y="219804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873348"/>
              </a:moveTo>
              <a:lnTo>
                <a:pt x="114583" y="873348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E96216FF-F663-48EF-A6FB-8D49E0FFC2A0}" type="sibTrans" cxnId="{2EFD9835-6107-4BAA-B251-72D6D849AB60}">
      <dgm:prSet/>
      <dgm:spPr/>
      <dgm:t>
        <a:bodyPr/>
        <a:lstStyle/>
        <a:p>
          <a:endParaRPr lang="fr-FR"/>
        </a:p>
      </dgm:t>
    </dgm:pt>
    <dgm:pt modelId="{D54C8EBF-A06D-4BB4-8EC2-24D536F5A608}">
      <dgm:prSet phldrT="[Texte]" custT="1"/>
      <dgm:spPr>
        <a:xfrm>
          <a:off x="581729" y="1791830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S6.5Emissions</a:t>
          </a:r>
        </a:p>
      </dgm:t>
    </dgm:pt>
    <dgm:pt modelId="{53483A3F-33B1-4FFC-8C13-039B17DD0278}" type="parTrans" cxnId="{03BE78F7-05DB-4D6B-80FB-4AD2BD198D8E}">
      <dgm:prSet/>
      <dgm:spPr>
        <a:xfrm>
          <a:off x="352562" y="1093152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873348"/>
              </a:lnTo>
              <a:lnTo>
                <a:pt x="229166" y="873348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FF0D08E9-9308-4522-A5B5-849D0EA09196}" type="sibTrans" cxnId="{03BE78F7-05DB-4D6B-80FB-4AD2BD198D8E}">
      <dgm:prSet/>
      <dgm:spPr/>
      <dgm:t>
        <a:bodyPr/>
        <a:lstStyle/>
        <a:p>
          <a:endParaRPr lang="fr-FR"/>
        </a:p>
      </dgm:t>
    </dgm:pt>
    <dgm:pt modelId="{2946BCD5-43D4-49FE-B135-F1CECED6107A}">
      <dgm:prSet/>
      <dgm:spPr>
        <a:xfrm>
          <a:off x="1956728" y="918482"/>
          <a:ext cx="1145832" cy="349339"/>
        </a:xfrm>
        <a:prstGeom prst="rect">
          <a:avLst/>
        </a:prstGeom>
        <a:solidFill>
          <a:srgbClr val="9BBB59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gm:spPr>
      <dgm:t>
        <a:bodyPr/>
        <a:lstStyle/>
        <a:p>
          <a:pPr>
            <a:buNone/>
          </a:pPr>
          <a:r>
            <a:rPr lang="fr-FR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S6.3.1 Cycles théoriques</a:t>
          </a:r>
        </a:p>
      </dgm:t>
    </dgm:pt>
    <dgm:pt modelId="{BCEEF821-15F0-493F-B643-DABDC02C0235}" type="parTrans" cxnId="{E8EAD476-B346-4CF2-8516-F494D9B0DBA8}">
      <dgm:prSet/>
      <dgm:spPr>
        <a:xfrm>
          <a:off x="1727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9BBB59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gm:spPr>
      <dgm:t>
        <a:bodyPr/>
        <a:lstStyle/>
        <a:p>
          <a:pPr>
            <a:buNone/>
          </a:pPr>
          <a:endParaRPr lang="fr-FR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ADB6256D-9D25-48F0-930F-F1C28638C03C}" type="sibTrans" cxnId="{E8EAD476-B346-4CF2-8516-F494D9B0DBA8}">
      <dgm:prSet/>
      <dgm:spPr/>
      <dgm:t>
        <a:bodyPr/>
        <a:lstStyle/>
        <a:p>
          <a:endParaRPr lang="fr-FR"/>
        </a:p>
      </dgm:t>
    </dgm:pt>
    <dgm:pt modelId="{24249C6C-06D5-4C16-8DAC-F4C98C1FB16E}" type="pres">
      <dgm:prSet presAssocID="{0D2B10C2-D539-4673-A601-0882D7C50A0F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33B47C46-7347-4850-94F8-3DE34E68B250}" type="pres">
      <dgm:prSet presAssocID="{7778DB6A-53A6-47EB-92D3-159DF65AB6FD}" presName="root1" presStyleCnt="0"/>
      <dgm:spPr/>
    </dgm:pt>
    <dgm:pt modelId="{95E20E09-1A32-484D-B64F-B0D22F8877C5}" type="pres">
      <dgm:prSet presAssocID="{7778DB6A-53A6-47EB-92D3-159DF65AB6FD}" presName="LevelOneTextNode" presStyleLbl="node0" presStyleIdx="0" presStyleCnt="1">
        <dgm:presLayoutVars>
          <dgm:chPref val="3"/>
        </dgm:presLayoutVars>
      </dgm:prSet>
      <dgm:spPr/>
    </dgm:pt>
    <dgm:pt modelId="{DC2018C4-C6DC-46EF-80C7-13D9FEFF5527}" type="pres">
      <dgm:prSet presAssocID="{7778DB6A-53A6-47EB-92D3-159DF65AB6FD}" presName="level2hierChild" presStyleCnt="0"/>
      <dgm:spPr/>
    </dgm:pt>
    <dgm:pt modelId="{7C37FCED-D00E-41B3-92D7-13CE5E44F782}" type="pres">
      <dgm:prSet presAssocID="{ADE2ED59-5D2A-4BA8-9BFF-A3FC05413831}" presName="conn2-1" presStyleLbl="parChTrans1D2" presStyleIdx="0" presStyleCnt="5"/>
      <dgm:spPr/>
    </dgm:pt>
    <dgm:pt modelId="{E7C7BE9F-1545-4B7D-872B-963AB7A700D8}" type="pres">
      <dgm:prSet presAssocID="{ADE2ED59-5D2A-4BA8-9BFF-A3FC05413831}" presName="connTx" presStyleLbl="parChTrans1D2" presStyleIdx="0" presStyleCnt="5"/>
      <dgm:spPr/>
    </dgm:pt>
    <dgm:pt modelId="{58953C25-DC2A-4B9E-BE5D-0DAA73547625}" type="pres">
      <dgm:prSet presAssocID="{5DD5F7BA-5A50-45BE-9ABF-D04D01CCFA94}" presName="root2" presStyleCnt="0"/>
      <dgm:spPr/>
    </dgm:pt>
    <dgm:pt modelId="{29F9190E-6E49-483F-8E05-7123AFE1B1DA}" type="pres">
      <dgm:prSet presAssocID="{5DD5F7BA-5A50-45BE-9ABF-D04D01CCFA94}" presName="LevelTwoTextNode" presStyleLbl="node2" presStyleIdx="0" presStyleCnt="5">
        <dgm:presLayoutVars>
          <dgm:chPref val="3"/>
        </dgm:presLayoutVars>
      </dgm:prSet>
      <dgm:spPr/>
    </dgm:pt>
    <dgm:pt modelId="{30375458-FC96-4C12-9D3D-6B7C8510CACC}" type="pres">
      <dgm:prSet presAssocID="{5DD5F7BA-5A50-45BE-9ABF-D04D01CCFA94}" presName="level3hierChild" presStyleCnt="0"/>
      <dgm:spPr/>
    </dgm:pt>
    <dgm:pt modelId="{A268EE66-193E-42A5-A623-81E911569AAA}" type="pres">
      <dgm:prSet presAssocID="{91FAE3D7-88B2-4D63-994C-58929164AD8E}" presName="conn2-1" presStyleLbl="parChTrans1D2" presStyleIdx="1" presStyleCnt="5"/>
      <dgm:spPr/>
    </dgm:pt>
    <dgm:pt modelId="{B8BC0A1C-8FC4-4599-91C4-9B48294BC58E}" type="pres">
      <dgm:prSet presAssocID="{91FAE3D7-88B2-4D63-994C-58929164AD8E}" presName="connTx" presStyleLbl="parChTrans1D2" presStyleIdx="1" presStyleCnt="5"/>
      <dgm:spPr/>
    </dgm:pt>
    <dgm:pt modelId="{28CC5A3B-E78F-4E6D-A2BC-2C81A9CA27A7}" type="pres">
      <dgm:prSet presAssocID="{D0181D75-53FC-407E-90B4-64559CE6DCE5}" presName="root2" presStyleCnt="0"/>
      <dgm:spPr/>
    </dgm:pt>
    <dgm:pt modelId="{7050F1CA-D70E-4639-8E18-194117194F37}" type="pres">
      <dgm:prSet presAssocID="{D0181D75-53FC-407E-90B4-64559CE6DCE5}" presName="LevelTwoTextNode" presStyleLbl="node2" presStyleIdx="1" presStyleCnt="5">
        <dgm:presLayoutVars>
          <dgm:chPref val="3"/>
        </dgm:presLayoutVars>
      </dgm:prSet>
      <dgm:spPr/>
    </dgm:pt>
    <dgm:pt modelId="{F745CB24-88F2-4C2F-A16C-8A07F9DEBFD7}" type="pres">
      <dgm:prSet presAssocID="{D0181D75-53FC-407E-90B4-64559CE6DCE5}" presName="level3hierChild" presStyleCnt="0"/>
      <dgm:spPr/>
    </dgm:pt>
    <dgm:pt modelId="{4E88665D-86C8-429F-A024-E4B8DD1A77B5}" type="pres">
      <dgm:prSet presAssocID="{91544939-2E67-42A4-91A1-8B181A665856}" presName="conn2-1" presStyleLbl="parChTrans1D2" presStyleIdx="2" presStyleCnt="5"/>
      <dgm:spPr/>
    </dgm:pt>
    <dgm:pt modelId="{16AF729B-A0C3-4045-BDB9-16498C523682}" type="pres">
      <dgm:prSet presAssocID="{91544939-2E67-42A4-91A1-8B181A665856}" presName="connTx" presStyleLbl="parChTrans1D2" presStyleIdx="2" presStyleCnt="5"/>
      <dgm:spPr/>
    </dgm:pt>
    <dgm:pt modelId="{7180D785-6E95-46DC-9E95-EC89BBE2E100}" type="pres">
      <dgm:prSet presAssocID="{8C212138-45AD-4780-9EC3-86500982389C}" presName="root2" presStyleCnt="0"/>
      <dgm:spPr/>
    </dgm:pt>
    <dgm:pt modelId="{A3BF06EB-8BAC-42E9-983F-2E966DEF752D}" type="pres">
      <dgm:prSet presAssocID="{8C212138-45AD-4780-9EC3-86500982389C}" presName="LevelTwoTextNode" presStyleLbl="node2" presStyleIdx="2" presStyleCnt="5">
        <dgm:presLayoutVars>
          <dgm:chPref val="3"/>
        </dgm:presLayoutVars>
      </dgm:prSet>
      <dgm:spPr/>
    </dgm:pt>
    <dgm:pt modelId="{A294DC69-11C8-40AD-9CB2-75D63CEA3AC5}" type="pres">
      <dgm:prSet presAssocID="{8C212138-45AD-4780-9EC3-86500982389C}" presName="level3hierChild" presStyleCnt="0"/>
      <dgm:spPr/>
    </dgm:pt>
    <dgm:pt modelId="{D2F60A81-F54E-455D-BC8E-936CA5092372}" type="pres">
      <dgm:prSet presAssocID="{BCEEF821-15F0-493F-B643-DABDC02C0235}" presName="conn2-1" presStyleLbl="parChTrans1D3" presStyleIdx="0" presStyleCnt="1"/>
      <dgm:spPr/>
    </dgm:pt>
    <dgm:pt modelId="{4785F71E-5BCA-47EE-B4CC-33E9EAFA25FA}" type="pres">
      <dgm:prSet presAssocID="{BCEEF821-15F0-493F-B643-DABDC02C0235}" presName="connTx" presStyleLbl="parChTrans1D3" presStyleIdx="0" presStyleCnt="1"/>
      <dgm:spPr/>
    </dgm:pt>
    <dgm:pt modelId="{813E275A-7727-4237-8792-42B2E97474C7}" type="pres">
      <dgm:prSet presAssocID="{2946BCD5-43D4-49FE-B135-F1CECED6107A}" presName="root2" presStyleCnt="0"/>
      <dgm:spPr/>
    </dgm:pt>
    <dgm:pt modelId="{A606C86E-70CD-4265-A498-614AA3F59D2A}" type="pres">
      <dgm:prSet presAssocID="{2946BCD5-43D4-49FE-B135-F1CECED6107A}" presName="LevelTwoTextNode" presStyleLbl="node3" presStyleIdx="0" presStyleCnt="1">
        <dgm:presLayoutVars>
          <dgm:chPref val="3"/>
        </dgm:presLayoutVars>
      </dgm:prSet>
      <dgm:spPr/>
    </dgm:pt>
    <dgm:pt modelId="{164C27E6-4BDB-4E39-99A4-863D9B1603C8}" type="pres">
      <dgm:prSet presAssocID="{2946BCD5-43D4-49FE-B135-F1CECED6107A}" presName="level3hierChild" presStyleCnt="0"/>
      <dgm:spPr/>
    </dgm:pt>
    <dgm:pt modelId="{356407DA-714E-4748-98F3-54D1123D1AFD}" type="pres">
      <dgm:prSet presAssocID="{A5A3D120-12FA-4689-92A5-4436437431B2}" presName="conn2-1" presStyleLbl="parChTrans1D2" presStyleIdx="3" presStyleCnt="5"/>
      <dgm:spPr/>
    </dgm:pt>
    <dgm:pt modelId="{2EFD31B1-170C-4041-9AFB-215F153B5A55}" type="pres">
      <dgm:prSet presAssocID="{A5A3D120-12FA-4689-92A5-4436437431B2}" presName="connTx" presStyleLbl="parChTrans1D2" presStyleIdx="3" presStyleCnt="5"/>
      <dgm:spPr/>
    </dgm:pt>
    <dgm:pt modelId="{B075DC8B-1BCE-4036-9FFC-1F3CA3787033}" type="pres">
      <dgm:prSet presAssocID="{EA9AA584-9A10-4786-9B6A-6D175C62DA55}" presName="root2" presStyleCnt="0"/>
      <dgm:spPr/>
    </dgm:pt>
    <dgm:pt modelId="{4102B4BB-8C7D-45B1-9DAA-3DAE3EE7AD28}" type="pres">
      <dgm:prSet presAssocID="{EA9AA584-9A10-4786-9B6A-6D175C62DA55}" presName="LevelTwoTextNode" presStyleLbl="node2" presStyleIdx="3" presStyleCnt="5">
        <dgm:presLayoutVars>
          <dgm:chPref val="3"/>
        </dgm:presLayoutVars>
      </dgm:prSet>
      <dgm:spPr/>
    </dgm:pt>
    <dgm:pt modelId="{6E54E8A9-6C02-4B40-B8F4-66FD58DAFC83}" type="pres">
      <dgm:prSet presAssocID="{EA9AA584-9A10-4786-9B6A-6D175C62DA55}" presName="level3hierChild" presStyleCnt="0"/>
      <dgm:spPr/>
    </dgm:pt>
    <dgm:pt modelId="{4D431B05-1AF9-4743-8DEE-FCBDDEA0F0B5}" type="pres">
      <dgm:prSet presAssocID="{53483A3F-33B1-4FFC-8C13-039B17DD0278}" presName="conn2-1" presStyleLbl="parChTrans1D2" presStyleIdx="4" presStyleCnt="5"/>
      <dgm:spPr/>
    </dgm:pt>
    <dgm:pt modelId="{52625AA1-F8E6-405B-80E7-2B697018DAC1}" type="pres">
      <dgm:prSet presAssocID="{53483A3F-33B1-4FFC-8C13-039B17DD0278}" presName="connTx" presStyleLbl="parChTrans1D2" presStyleIdx="4" presStyleCnt="5"/>
      <dgm:spPr/>
    </dgm:pt>
    <dgm:pt modelId="{29DC94FD-450D-4401-ACAC-B70F8C006F7A}" type="pres">
      <dgm:prSet presAssocID="{D54C8EBF-A06D-4BB4-8EC2-24D536F5A608}" presName="root2" presStyleCnt="0"/>
      <dgm:spPr/>
    </dgm:pt>
    <dgm:pt modelId="{8DEE30AD-10EE-4248-90E0-B4E08612AE3A}" type="pres">
      <dgm:prSet presAssocID="{D54C8EBF-A06D-4BB4-8EC2-24D536F5A608}" presName="LevelTwoTextNode" presStyleLbl="node2" presStyleIdx="4" presStyleCnt="5">
        <dgm:presLayoutVars>
          <dgm:chPref val="3"/>
        </dgm:presLayoutVars>
      </dgm:prSet>
      <dgm:spPr/>
    </dgm:pt>
    <dgm:pt modelId="{EEF2C17B-30A9-49A7-8A88-6598EA7348AC}" type="pres">
      <dgm:prSet presAssocID="{D54C8EBF-A06D-4BB4-8EC2-24D536F5A608}" presName="level3hierChild" presStyleCnt="0"/>
      <dgm:spPr/>
    </dgm:pt>
  </dgm:ptLst>
  <dgm:cxnLst>
    <dgm:cxn modelId="{EDD3E00F-E0A9-4D04-B83C-EBA5B1FCA105}" type="presOf" srcId="{5DD5F7BA-5A50-45BE-9ABF-D04D01CCFA94}" destId="{29F9190E-6E49-483F-8E05-7123AFE1B1DA}" srcOrd="0" destOrd="0" presId="urn:microsoft.com/office/officeart/2008/layout/HorizontalMultiLevelHierarchy"/>
    <dgm:cxn modelId="{DF204410-D134-4AE0-8D37-122531BDB3A9}" type="presOf" srcId="{ADE2ED59-5D2A-4BA8-9BFF-A3FC05413831}" destId="{7C37FCED-D00E-41B3-92D7-13CE5E44F782}" srcOrd="0" destOrd="0" presId="urn:microsoft.com/office/officeart/2008/layout/HorizontalMultiLevelHierarchy"/>
    <dgm:cxn modelId="{860EE811-0BF1-4AA1-AD60-1567FBBEBC32}" type="presOf" srcId="{53483A3F-33B1-4FFC-8C13-039B17DD0278}" destId="{52625AA1-F8E6-405B-80E7-2B697018DAC1}" srcOrd="1" destOrd="0" presId="urn:microsoft.com/office/officeart/2008/layout/HorizontalMultiLevelHierarchy"/>
    <dgm:cxn modelId="{0536171D-8B9C-480D-838D-6123E1A0CC0E}" type="presOf" srcId="{91FAE3D7-88B2-4D63-994C-58929164AD8E}" destId="{A268EE66-193E-42A5-A623-81E911569AAA}" srcOrd="0" destOrd="0" presId="urn:microsoft.com/office/officeart/2008/layout/HorizontalMultiLevelHierarchy"/>
    <dgm:cxn modelId="{9F21AF20-8BE3-4030-911B-6F7F9EDD087A}" type="presOf" srcId="{8C212138-45AD-4780-9EC3-86500982389C}" destId="{A3BF06EB-8BAC-42E9-983F-2E966DEF752D}" srcOrd="0" destOrd="0" presId="urn:microsoft.com/office/officeart/2008/layout/HorizontalMultiLevelHierarchy"/>
    <dgm:cxn modelId="{7C79512E-C760-42E8-BDB7-9F120A454CD3}" type="presOf" srcId="{A5A3D120-12FA-4689-92A5-4436437431B2}" destId="{356407DA-714E-4748-98F3-54D1123D1AFD}" srcOrd="0" destOrd="0" presId="urn:microsoft.com/office/officeart/2008/layout/HorizontalMultiLevelHierarchy"/>
    <dgm:cxn modelId="{2EFD9835-6107-4BAA-B251-72D6D849AB60}" srcId="{7778DB6A-53A6-47EB-92D3-159DF65AB6FD}" destId="{5DD5F7BA-5A50-45BE-9ABF-D04D01CCFA94}" srcOrd="0" destOrd="0" parTransId="{ADE2ED59-5D2A-4BA8-9BFF-A3FC05413831}" sibTransId="{E96216FF-F663-48EF-A6FB-8D49E0FFC2A0}"/>
    <dgm:cxn modelId="{65D9123B-BA08-4F62-8528-DE3D644BEB77}" srcId="{7778DB6A-53A6-47EB-92D3-159DF65AB6FD}" destId="{D0181D75-53FC-407E-90B4-64559CE6DCE5}" srcOrd="1" destOrd="0" parTransId="{91FAE3D7-88B2-4D63-994C-58929164AD8E}" sibTransId="{7F306F6C-1AEE-4841-85FA-A903690CA162}"/>
    <dgm:cxn modelId="{FB930B62-8DE6-47DA-B12E-5D635081F696}" type="presOf" srcId="{BCEEF821-15F0-493F-B643-DABDC02C0235}" destId="{D2F60A81-F54E-455D-BC8E-936CA5092372}" srcOrd="0" destOrd="0" presId="urn:microsoft.com/office/officeart/2008/layout/HorizontalMultiLevelHierarchy"/>
    <dgm:cxn modelId="{298EB94B-336A-4DB0-B43F-0BFAEBF6C211}" type="presOf" srcId="{91544939-2E67-42A4-91A1-8B181A665856}" destId="{16AF729B-A0C3-4045-BDB9-16498C523682}" srcOrd="1" destOrd="0" presId="urn:microsoft.com/office/officeart/2008/layout/HorizontalMultiLevelHierarchy"/>
    <dgm:cxn modelId="{CEEED76B-9E8E-497D-8D7C-A40FCE4F0B75}" type="presOf" srcId="{ADE2ED59-5D2A-4BA8-9BFF-A3FC05413831}" destId="{E7C7BE9F-1545-4B7D-872B-963AB7A700D8}" srcOrd="1" destOrd="0" presId="urn:microsoft.com/office/officeart/2008/layout/HorizontalMultiLevelHierarchy"/>
    <dgm:cxn modelId="{E8EAD476-B346-4CF2-8516-F494D9B0DBA8}" srcId="{8C212138-45AD-4780-9EC3-86500982389C}" destId="{2946BCD5-43D4-49FE-B135-F1CECED6107A}" srcOrd="0" destOrd="0" parTransId="{BCEEF821-15F0-493F-B643-DABDC02C0235}" sibTransId="{ADB6256D-9D25-48F0-930F-F1C28638C03C}"/>
    <dgm:cxn modelId="{4E51577A-163A-4E35-B448-38BAE9832433}" type="presOf" srcId="{D0181D75-53FC-407E-90B4-64559CE6DCE5}" destId="{7050F1CA-D70E-4639-8E18-194117194F37}" srcOrd="0" destOrd="0" presId="urn:microsoft.com/office/officeart/2008/layout/HorizontalMultiLevelHierarchy"/>
    <dgm:cxn modelId="{5EA6357E-1732-4A6C-B1BB-361E8D283B10}" srcId="{0D2B10C2-D539-4673-A601-0882D7C50A0F}" destId="{7778DB6A-53A6-47EB-92D3-159DF65AB6FD}" srcOrd="0" destOrd="0" parTransId="{5F6409C9-B39A-47E8-9BB7-97991B1300BF}" sibTransId="{4D737D61-E24F-4D7A-B2D0-D8ECD750F37A}"/>
    <dgm:cxn modelId="{A587048C-690B-40AB-9496-009E15E20A1D}" type="presOf" srcId="{2946BCD5-43D4-49FE-B135-F1CECED6107A}" destId="{A606C86E-70CD-4265-A498-614AA3F59D2A}" srcOrd="0" destOrd="0" presId="urn:microsoft.com/office/officeart/2008/layout/HorizontalMultiLevelHierarchy"/>
    <dgm:cxn modelId="{1F74798C-9786-41B2-8905-88BF17FE6E09}" type="presOf" srcId="{D54C8EBF-A06D-4BB4-8EC2-24D536F5A608}" destId="{8DEE30AD-10EE-4248-90E0-B4E08612AE3A}" srcOrd="0" destOrd="0" presId="urn:microsoft.com/office/officeart/2008/layout/HorizontalMultiLevelHierarchy"/>
    <dgm:cxn modelId="{BBDBD195-2FAB-4BB4-BFC3-72F6AD5ED878}" type="presOf" srcId="{91FAE3D7-88B2-4D63-994C-58929164AD8E}" destId="{B8BC0A1C-8FC4-4599-91C4-9B48294BC58E}" srcOrd="1" destOrd="0" presId="urn:microsoft.com/office/officeart/2008/layout/HorizontalMultiLevelHierarchy"/>
    <dgm:cxn modelId="{7DAD039A-D5A6-4470-9137-65BE38F50665}" type="presOf" srcId="{EA9AA584-9A10-4786-9B6A-6D175C62DA55}" destId="{4102B4BB-8C7D-45B1-9DAA-3DAE3EE7AD28}" srcOrd="0" destOrd="0" presId="urn:microsoft.com/office/officeart/2008/layout/HorizontalMultiLevelHierarchy"/>
    <dgm:cxn modelId="{0B48C79F-8C6F-483F-8047-95EC9A67AF32}" type="presOf" srcId="{BCEEF821-15F0-493F-B643-DABDC02C0235}" destId="{4785F71E-5BCA-47EE-B4CC-33E9EAFA25FA}" srcOrd="1" destOrd="0" presId="urn:microsoft.com/office/officeart/2008/layout/HorizontalMultiLevelHierarchy"/>
    <dgm:cxn modelId="{B1E492AD-7B33-42BF-9A55-4652F26FEA3A}" type="presOf" srcId="{A5A3D120-12FA-4689-92A5-4436437431B2}" destId="{2EFD31B1-170C-4041-9AFB-215F153B5A55}" srcOrd="1" destOrd="0" presId="urn:microsoft.com/office/officeart/2008/layout/HorizontalMultiLevelHierarchy"/>
    <dgm:cxn modelId="{8DF6D3B6-BE97-45A4-83C4-375CC0CB2774}" type="presOf" srcId="{53483A3F-33B1-4FFC-8C13-039B17DD0278}" destId="{4D431B05-1AF9-4743-8DEE-FCBDDEA0F0B5}" srcOrd="0" destOrd="0" presId="urn:microsoft.com/office/officeart/2008/layout/HorizontalMultiLevelHierarchy"/>
    <dgm:cxn modelId="{6203A5D9-F9B2-4A49-ADB7-25399DE3E9CB}" type="presOf" srcId="{7778DB6A-53A6-47EB-92D3-159DF65AB6FD}" destId="{95E20E09-1A32-484D-B64F-B0D22F8877C5}" srcOrd="0" destOrd="0" presId="urn:microsoft.com/office/officeart/2008/layout/HorizontalMultiLevelHierarchy"/>
    <dgm:cxn modelId="{28F7FED9-7833-46DE-A527-98862C3F9A2F}" type="presOf" srcId="{91544939-2E67-42A4-91A1-8B181A665856}" destId="{4E88665D-86C8-429F-A024-E4B8DD1A77B5}" srcOrd="0" destOrd="0" presId="urn:microsoft.com/office/officeart/2008/layout/HorizontalMultiLevelHierarchy"/>
    <dgm:cxn modelId="{B55A01DB-47D6-47D1-B36E-10212F12C297}" type="presOf" srcId="{0D2B10C2-D539-4673-A601-0882D7C50A0F}" destId="{24249C6C-06D5-4C16-8DAC-F4C98C1FB16E}" srcOrd="0" destOrd="0" presId="urn:microsoft.com/office/officeart/2008/layout/HorizontalMultiLevelHierarchy"/>
    <dgm:cxn modelId="{8EB2CCDF-C33C-4133-A049-CC053AFC597B}" srcId="{7778DB6A-53A6-47EB-92D3-159DF65AB6FD}" destId="{8C212138-45AD-4780-9EC3-86500982389C}" srcOrd="2" destOrd="0" parTransId="{91544939-2E67-42A4-91A1-8B181A665856}" sibTransId="{DB7A34BC-A8BF-4D97-A186-9083439FCA35}"/>
    <dgm:cxn modelId="{3C5637E4-418A-4B09-836C-0EA6B9C2B5A5}" srcId="{7778DB6A-53A6-47EB-92D3-159DF65AB6FD}" destId="{EA9AA584-9A10-4786-9B6A-6D175C62DA55}" srcOrd="3" destOrd="0" parTransId="{A5A3D120-12FA-4689-92A5-4436437431B2}" sibTransId="{A55C536E-CD1E-480A-8E98-0EE2B6E18FC8}"/>
    <dgm:cxn modelId="{03BE78F7-05DB-4D6B-80FB-4AD2BD198D8E}" srcId="{7778DB6A-53A6-47EB-92D3-159DF65AB6FD}" destId="{D54C8EBF-A06D-4BB4-8EC2-24D536F5A608}" srcOrd="4" destOrd="0" parTransId="{53483A3F-33B1-4FFC-8C13-039B17DD0278}" sibTransId="{FF0D08E9-9308-4522-A5B5-849D0EA09196}"/>
    <dgm:cxn modelId="{DB2B7015-39F8-4309-BBDF-089317553D01}" type="presParOf" srcId="{24249C6C-06D5-4C16-8DAC-F4C98C1FB16E}" destId="{33B47C46-7347-4850-94F8-3DE34E68B250}" srcOrd="0" destOrd="0" presId="urn:microsoft.com/office/officeart/2008/layout/HorizontalMultiLevelHierarchy"/>
    <dgm:cxn modelId="{2CEE6EF5-87F4-4897-A7AC-5428828CDFC2}" type="presParOf" srcId="{33B47C46-7347-4850-94F8-3DE34E68B250}" destId="{95E20E09-1A32-484D-B64F-B0D22F8877C5}" srcOrd="0" destOrd="0" presId="urn:microsoft.com/office/officeart/2008/layout/HorizontalMultiLevelHierarchy"/>
    <dgm:cxn modelId="{A49572CC-15CC-46EC-8626-AD51D9BAA862}" type="presParOf" srcId="{33B47C46-7347-4850-94F8-3DE34E68B250}" destId="{DC2018C4-C6DC-46EF-80C7-13D9FEFF5527}" srcOrd="1" destOrd="0" presId="urn:microsoft.com/office/officeart/2008/layout/HorizontalMultiLevelHierarchy"/>
    <dgm:cxn modelId="{7AE6E997-C02B-4553-89C8-F8A566334F17}" type="presParOf" srcId="{DC2018C4-C6DC-46EF-80C7-13D9FEFF5527}" destId="{7C37FCED-D00E-41B3-92D7-13CE5E44F782}" srcOrd="0" destOrd="0" presId="urn:microsoft.com/office/officeart/2008/layout/HorizontalMultiLevelHierarchy"/>
    <dgm:cxn modelId="{BB81544D-CD96-4356-9A6F-44C4E41E4FC3}" type="presParOf" srcId="{7C37FCED-D00E-41B3-92D7-13CE5E44F782}" destId="{E7C7BE9F-1545-4B7D-872B-963AB7A700D8}" srcOrd="0" destOrd="0" presId="urn:microsoft.com/office/officeart/2008/layout/HorizontalMultiLevelHierarchy"/>
    <dgm:cxn modelId="{6A03362E-1283-4838-88A0-0E8B975B0537}" type="presParOf" srcId="{DC2018C4-C6DC-46EF-80C7-13D9FEFF5527}" destId="{58953C25-DC2A-4B9E-BE5D-0DAA73547625}" srcOrd="1" destOrd="0" presId="urn:microsoft.com/office/officeart/2008/layout/HorizontalMultiLevelHierarchy"/>
    <dgm:cxn modelId="{8422B637-3A3B-4E7E-9A2B-919E668454B4}" type="presParOf" srcId="{58953C25-DC2A-4B9E-BE5D-0DAA73547625}" destId="{29F9190E-6E49-483F-8E05-7123AFE1B1DA}" srcOrd="0" destOrd="0" presId="urn:microsoft.com/office/officeart/2008/layout/HorizontalMultiLevelHierarchy"/>
    <dgm:cxn modelId="{FEAD00F9-C7FC-47A9-8824-125011DDDE50}" type="presParOf" srcId="{58953C25-DC2A-4B9E-BE5D-0DAA73547625}" destId="{30375458-FC96-4C12-9D3D-6B7C8510CACC}" srcOrd="1" destOrd="0" presId="urn:microsoft.com/office/officeart/2008/layout/HorizontalMultiLevelHierarchy"/>
    <dgm:cxn modelId="{8C02182D-33F3-458C-BE82-117C68EB79D6}" type="presParOf" srcId="{DC2018C4-C6DC-46EF-80C7-13D9FEFF5527}" destId="{A268EE66-193E-42A5-A623-81E911569AAA}" srcOrd="2" destOrd="0" presId="urn:microsoft.com/office/officeart/2008/layout/HorizontalMultiLevelHierarchy"/>
    <dgm:cxn modelId="{1204323F-5898-458C-8BAF-EB10CB715C8F}" type="presParOf" srcId="{A268EE66-193E-42A5-A623-81E911569AAA}" destId="{B8BC0A1C-8FC4-4599-91C4-9B48294BC58E}" srcOrd="0" destOrd="0" presId="urn:microsoft.com/office/officeart/2008/layout/HorizontalMultiLevelHierarchy"/>
    <dgm:cxn modelId="{A241996A-55FF-409E-9B55-EABFF538B575}" type="presParOf" srcId="{DC2018C4-C6DC-46EF-80C7-13D9FEFF5527}" destId="{28CC5A3B-E78F-4E6D-A2BC-2C81A9CA27A7}" srcOrd="3" destOrd="0" presId="urn:microsoft.com/office/officeart/2008/layout/HorizontalMultiLevelHierarchy"/>
    <dgm:cxn modelId="{A181975B-54A6-4BE3-BE74-F14A78DEB960}" type="presParOf" srcId="{28CC5A3B-E78F-4E6D-A2BC-2C81A9CA27A7}" destId="{7050F1CA-D70E-4639-8E18-194117194F37}" srcOrd="0" destOrd="0" presId="urn:microsoft.com/office/officeart/2008/layout/HorizontalMultiLevelHierarchy"/>
    <dgm:cxn modelId="{76DAD32B-DFFF-49D9-BE66-59A51A5D65CC}" type="presParOf" srcId="{28CC5A3B-E78F-4E6D-A2BC-2C81A9CA27A7}" destId="{F745CB24-88F2-4C2F-A16C-8A07F9DEBFD7}" srcOrd="1" destOrd="0" presId="urn:microsoft.com/office/officeart/2008/layout/HorizontalMultiLevelHierarchy"/>
    <dgm:cxn modelId="{E6226ABB-FC69-4BA4-A103-26AC55381A1F}" type="presParOf" srcId="{DC2018C4-C6DC-46EF-80C7-13D9FEFF5527}" destId="{4E88665D-86C8-429F-A024-E4B8DD1A77B5}" srcOrd="4" destOrd="0" presId="urn:microsoft.com/office/officeart/2008/layout/HorizontalMultiLevelHierarchy"/>
    <dgm:cxn modelId="{5716464D-08C3-4CDB-800A-41070438F862}" type="presParOf" srcId="{4E88665D-86C8-429F-A024-E4B8DD1A77B5}" destId="{16AF729B-A0C3-4045-BDB9-16498C523682}" srcOrd="0" destOrd="0" presId="urn:microsoft.com/office/officeart/2008/layout/HorizontalMultiLevelHierarchy"/>
    <dgm:cxn modelId="{0EC86DC2-EB2B-47C4-AF30-08853C7F509F}" type="presParOf" srcId="{DC2018C4-C6DC-46EF-80C7-13D9FEFF5527}" destId="{7180D785-6E95-46DC-9E95-EC89BBE2E100}" srcOrd="5" destOrd="0" presId="urn:microsoft.com/office/officeart/2008/layout/HorizontalMultiLevelHierarchy"/>
    <dgm:cxn modelId="{00129D39-5CD1-42A5-B9E7-02609406368F}" type="presParOf" srcId="{7180D785-6E95-46DC-9E95-EC89BBE2E100}" destId="{A3BF06EB-8BAC-42E9-983F-2E966DEF752D}" srcOrd="0" destOrd="0" presId="urn:microsoft.com/office/officeart/2008/layout/HorizontalMultiLevelHierarchy"/>
    <dgm:cxn modelId="{F480155A-84D8-4521-9C1A-B0F01450C206}" type="presParOf" srcId="{7180D785-6E95-46DC-9E95-EC89BBE2E100}" destId="{A294DC69-11C8-40AD-9CB2-75D63CEA3AC5}" srcOrd="1" destOrd="0" presId="urn:microsoft.com/office/officeart/2008/layout/HorizontalMultiLevelHierarchy"/>
    <dgm:cxn modelId="{EF8FD5B6-1815-4933-9F6B-6B39820D4755}" type="presParOf" srcId="{A294DC69-11C8-40AD-9CB2-75D63CEA3AC5}" destId="{D2F60A81-F54E-455D-BC8E-936CA5092372}" srcOrd="0" destOrd="0" presId="urn:microsoft.com/office/officeart/2008/layout/HorizontalMultiLevelHierarchy"/>
    <dgm:cxn modelId="{6467570A-E9FC-4718-9E61-91D993175755}" type="presParOf" srcId="{D2F60A81-F54E-455D-BC8E-936CA5092372}" destId="{4785F71E-5BCA-47EE-B4CC-33E9EAFA25FA}" srcOrd="0" destOrd="0" presId="urn:microsoft.com/office/officeart/2008/layout/HorizontalMultiLevelHierarchy"/>
    <dgm:cxn modelId="{0056A61A-1F6F-42D9-BBFA-1EFACD1A4BFF}" type="presParOf" srcId="{A294DC69-11C8-40AD-9CB2-75D63CEA3AC5}" destId="{813E275A-7727-4237-8792-42B2E97474C7}" srcOrd="1" destOrd="0" presId="urn:microsoft.com/office/officeart/2008/layout/HorizontalMultiLevelHierarchy"/>
    <dgm:cxn modelId="{555FD090-D9B2-4B4C-A091-18E64B6FEEF2}" type="presParOf" srcId="{813E275A-7727-4237-8792-42B2E97474C7}" destId="{A606C86E-70CD-4265-A498-614AA3F59D2A}" srcOrd="0" destOrd="0" presId="urn:microsoft.com/office/officeart/2008/layout/HorizontalMultiLevelHierarchy"/>
    <dgm:cxn modelId="{DE35578C-8399-4249-809C-7BF4972F053C}" type="presParOf" srcId="{813E275A-7727-4237-8792-42B2E97474C7}" destId="{164C27E6-4BDB-4E39-99A4-863D9B1603C8}" srcOrd="1" destOrd="0" presId="urn:microsoft.com/office/officeart/2008/layout/HorizontalMultiLevelHierarchy"/>
    <dgm:cxn modelId="{81CC060C-256C-4C10-9619-CF93EC6BC82F}" type="presParOf" srcId="{DC2018C4-C6DC-46EF-80C7-13D9FEFF5527}" destId="{356407DA-714E-4748-98F3-54D1123D1AFD}" srcOrd="6" destOrd="0" presId="urn:microsoft.com/office/officeart/2008/layout/HorizontalMultiLevelHierarchy"/>
    <dgm:cxn modelId="{AD38E450-98FF-485A-BA92-3E203E49686D}" type="presParOf" srcId="{356407DA-714E-4748-98F3-54D1123D1AFD}" destId="{2EFD31B1-170C-4041-9AFB-215F153B5A55}" srcOrd="0" destOrd="0" presId="urn:microsoft.com/office/officeart/2008/layout/HorizontalMultiLevelHierarchy"/>
    <dgm:cxn modelId="{39238D13-DCB6-43A4-9B2C-5A3819A0A8D5}" type="presParOf" srcId="{DC2018C4-C6DC-46EF-80C7-13D9FEFF5527}" destId="{B075DC8B-1BCE-4036-9FFC-1F3CA3787033}" srcOrd="7" destOrd="0" presId="urn:microsoft.com/office/officeart/2008/layout/HorizontalMultiLevelHierarchy"/>
    <dgm:cxn modelId="{341F84B0-C33B-4E29-B2DB-6CE4926763D9}" type="presParOf" srcId="{B075DC8B-1BCE-4036-9FFC-1F3CA3787033}" destId="{4102B4BB-8C7D-45B1-9DAA-3DAE3EE7AD28}" srcOrd="0" destOrd="0" presId="urn:microsoft.com/office/officeart/2008/layout/HorizontalMultiLevelHierarchy"/>
    <dgm:cxn modelId="{9F4B8E0A-B4E6-43C7-9BA9-CBF141F4EB06}" type="presParOf" srcId="{B075DC8B-1BCE-4036-9FFC-1F3CA3787033}" destId="{6E54E8A9-6C02-4B40-B8F4-66FD58DAFC83}" srcOrd="1" destOrd="0" presId="urn:microsoft.com/office/officeart/2008/layout/HorizontalMultiLevelHierarchy"/>
    <dgm:cxn modelId="{2D1F658A-B1FA-4284-90AC-D911D4F533BD}" type="presParOf" srcId="{DC2018C4-C6DC-46EF-80C7-13D9FEFF5527}" destId="{4D431B05-1AF9-4743-8DEE-FCBDDEA0F0B5}" srcOrd="8" destOrd="0" presId="urn:microsoft.com/office/officeart/2008/layout/HorizontalMultiLevelHierarchy"/>
    <dgm:cxn modelId="{20B080C2-DCF5-4EB9-AF7E-9ABB50182CB8}" type="presParOf" srcId="{4D431B05-1AF9-4743-8DEE-FCBDDEA0F0B5}" destId="{52625AA1-F8E6-405B-80E7-2B697018DAC1}" srcOrd="0" destOrd="0" presId="urn:microsoft.com/office/officeart/2008/layout/HorizontalMultiLevelHierarchy"/>
    <dgm:cxn modelId="{47DFFB99-C9C8-4299-958B-52C7FC5D8F8D}" type="presParOf" srcId="{DC2018C4-C6DC-46EF-80C7-13D9FEFF5527}" destId="{29DC94FD-450D-4401-ACAC-B70F8C006F7A}" srcOrd="9" destOrd="0" presId="urn:microsoft.com/office/officeart/2008/layout/HorizontalMultiLevelHierarchy"/>
    <dgm:cxn modelId="{2E485E98-FDFD-490E-9EE9-5285A502F3D1}" type="presParOf" srcId="{29DC94FD-450D-4401-ACAC-B70F8C006F7A}" destId="{8DEE30AD-10EE-4248-90E0-B4E08612AE3A}" srcOrd="0" destOrd="0" presId="urn:microsoft.com/office/officeart/2008/layout/HorizontalMultiLevelHierarchy"/>
    <dgm:cxn modelId="{40FD8213-A1BC-4411-B573-DF95AB85290E}" type="presParOf" srcId="{29DC94FD-450D-4401-ACAC-B70F8C006F7A}" destId="{EEF2C17B-30A9-49A7-8A88-6598EA7348AC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D431B05-1AF9-4743-8DEE-FCBDDEA0F0B5}">
      <dsp:nvSpPr>
        <dsp:cNvPr id="0" name=""/>
        <dsp:cNvSpPr/>
      </dsp:nvSpPr>
      <dsp:spPr>
        <a:xfrm>
          <a:off x="352562" y="1093152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873348"/>
              </a:lnTo>
              <a:lnTo>
                <a:pt x="229166" y="873348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44573" y="1507253"/>
        <a:ext cx="0" cy="0"/>
      </dsp:txXfrm>
    </dsp:sp>
    <dsp:sp modelId="{356407DA-714E-4748-98F3-54D1123D1AFD}">
      <dsp:nvSpPr>
        <dsp:cNvPr id="0" name=""/>
        <dsp:cNvSpPr/>
      </dsp:nvSpPr>
      <dsp:spPr>
        <a:xfrm>
          <a:off x="352562" y="1093152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14583" y="0"/>
              </a:lnTo>
              <a:lnTo>
                <a:pt x="114583" y="436674"/>
              </a:lnTo>
              <a:lnTo>
                <a:pt x="229166" y="436674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54817" y="1299160"/>
        <a:ext cx="0" cy="0"/>
      </dsp:txXfrm>
    </dsp:sp>
    <dsp:sp modelId="{D2F60A81-F54E-455D-BC8E-936CA5092372}">
      <dsp:nvSpPr>
        <dsp:cNvPr id="0" name=""/>
        <dsp:cNvSpPr/>
      </dsp:nvSpPr>
      <dsp:spPr>
        <a:xfrm>
          <a:off x="1727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9BBB59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1836416" y="1087423"/>
        <a:ext cx="0" cy="0"/>
      </dsp:txXfrm>
    </dsp:sp>
    <dsp:sp modelId="{4E88665D-86C8-429F-A024-E4B8DD1A77B5}">
      <dsp:nvSpPr>
        <dsp:cNvPr id="0" name=""/>
        <dsp:cNvSpPr/>
      </dsp:nvSpPr>
      <dsp:spPr>
        <a:xfrm>
          <a:off x="352562" y="1047432"/>
          <a:ext cx="229166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229166" y="4572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61417" y="1087423"/>
        <a:ext cx="0" cy="0"/>
      </dsp:txXfrm>
    </dsp:sp>
    <dsp:sp modelId="{A268EE66-193E-42A5-A623-81E911569AAA}">
      <dsp:nvSpPr>
        <dsp:cNvPr id="0" name=""/>
        <dsp:cNvSpPr/>
      </dsp:nvSpPr>
      <dsp:spPr>
        <a:xfrm>
          <a:off x="352562" y="656478"/>
          <a:ext cx="229166" cy="436674"/>
        </a:xfrm>
        <a:custGeom>
          <a:avLst/>
          <a:gdLst/>
          <a:ahLst/>
          <a:cxnLst/>
          <a:rect l="0" t="0" r="0" b="0"/>
          <a:pathLst>
            <a:path>
              <a:moveTo>
                <a:pt x="0" y="436674"/>
              </a:moveTo>
              <a:lnTo>
                <a:pt x="114583" y="436674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54817" y="862486"/>
        <a:ext cx="0" cy="0"/>
      </dsp:txXfrm>
    </dsp:sp>
    <dsp:sp modelId="{7C37FCED-D00E-41B3-92D7-13CE5E44F782}">
      <dsp:nvSpPr>
        <dsp:cNvPr id="0" name=""/>
        <dsp:cNvSpPr/>
      </dsp:nvSpPr>
      <dsp:spPr>
        <a:xfrm>
          <a:off x="352562" y="219804"/>
          <a:ext cx="229166" cy="873348"/>
        </a:xfrm>
        <a:custGeom>
          <a:avLst/>
          <a:gdLst/>
          <a:ahLst/>
          <a:cxnLst/>
          <a:rect l="0" t="0" r="0" b="0"/>
          <a:pathLst>
            <a:path>
              <a:moveTo>
                <a:pt x="0" y="873348"/>
              </a:moveTo>
              <a:lnTo>
                <a:pt x="114583" y="873348"/>
              </a:lnTo>
              <a:lnTo>
                <a:pt x="114583" y="0"/>
              </a:lnTo>
              <a:lnTo>
                <a:pt x="229166" y="0"/>
              </a:lnTo>
            </a:path>
          </a:pathLst>
        </a:custGeom>
        <a:noFill/>
        <a:ln w="25400" cap="flat" cmpd="sng" algn="ctr">
          <a:solidFill>
            <a:srgbClr val="C0504D">
              <a:hueOff val="0"/>
              <a:satOff val="0"/>
              <a:lumOff val="0"/>
              <a:alphaOff val="0"/>
            </a:srgb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FR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444573" y="633905"/>
        <a:ext cx="0" cy="0"/>
      </dsp:txXfrm>
    </dsp:sp>
    <dsp:sp modelId="{95E20E09-1A32-484D-B64F-B0D22F8877C5}">
      <dsp:nvSpPr>
        <dsp:cNvPr id="0" name=""/>
        <dsp:cNvSpPr/>
      </dsp:nvSpPr>
      <dsp:spPr>
        <a:xfrm rot="16200000">
          <a:off x="-741420" y="918482"/>
          <a:ext cx="1838627" cy="349339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 : </a:t>
          </a:r>
          <a:r>
            <a:rPr lang="fr-FR" sz="1200" b="1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Conversion et optimisation de l’énergie</a:t>
          </a: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 </a:t>
          </a:r>
        </a:p>
      </dsp:txBody>
      <dsp:txXfrm>
        <a:off x="-741420" y="918482"/>
        <a:ext cx="1838627" cy="349339"/>
      </dsp:txXfrm>
    </dsp:sp>
    <dsp:sp modelId="{29F9190E-6E49-483F-8E05-7123AFE1B1DA}">
      <dsp:nvSpPr>
        <dsp:cNvPr id="0" name=""/>
        <dsp:cNvSpPr/>
      </dsp:nvSpPr>
      <dsp:spPr>
        <a:xfrm>
          <a:off x="581729" y="45134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S6.1 Les carburants </a:t>
          </a:r>
        </a:p>
      </dsp:txBody>
      <dsp:txXfrm>
        <a:off x="581729" y="45134"/>
        <a:ext cx="1145832" cy="349339"/>
      </dsp:txXfrm>
    </dsp:sp>
    <dsp:sp modelId="{7050F1CA-D70E-4639-8E18-194117194F37}">
      <dsp:nvSpPr>
        <dsp:cNvPr id="0" name=""/>
        <dsp:cNvSpPr/>
      </dsp:nvSpPr>
      <dsp:spPr>
        <a:xfrm>
          <a:off x="581729" y="481808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S6.2 La combustion</a:t>
          </a:r>
        </a:p>
      </dsp:txBody>
      <dsp:txXfrm>
        <a:off x="581729" y="481808"/>
        <a:ext cx="1145832" cy="349339"/>
      </dsp:txXfrm>
    </dsp:sp>
    <dsp:sp modelId="{A3BF06EB-8BAC-42E9-983F-2E966DEF752D}">
      <dsp:nvSpPr>
        <dsp:cNvPr id="0" name=""/>
        <dsp:cNvSpPr/>
      </dsp:nvSpPr>
      <dsp:spPr>
        <a:xfrm>
          <a:off x="581729" y="918482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 Cycles Moteur</a:t>
          </a:r>
        </a:p>
      </dsp:txBody>
      <dsp:txXfrm>
        <a:off x="581729" y="918482"/>
        <a:ext cx="1145832" cy="349339"/>
      </dsp:txXfrm>
    </dsp:sp>
    <dsp:sp modelId="{A606C86E-70CD-4265-A498-614AA3F59D2A}">
      <dsp:nvSpPr>
        <dsp:cNvPr id="0" name=""/>
        <dsp:cNvSpPr/>
      </dsp:nvSpPr>
      <dsp:spPr>
        <a:xfrm>
          <a:off x="1956728" y="918482"/>
          <a:ext cx="1145832" cy="349339"/>
        </a:xfrm>
        <a:prstGeom prst="rect">
          <a:avLst/>
        </a:prstGeom>
        <a:solidFill>
          <a:srgbClr val="9BBB59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S6.3.1 Cycles théoriques</a:t>
          </a:r>
        </a:p>
      </dsp:txBody>
      <dsp:txXfrm>
        <a:off x="1956728" y="918482"/>
        <a:ext cx="1145832" cy="349339"/>
      </dsp:txXfrm>
    </dsp:sp>
    <dsp:sp modelId="{4102B4BB-8C7D-45B1-9DAA-3DAE3EE7AD28}">
      <dsp:nvSpPr>
        <dsp:cNvPr id="0" name=""/>
        <dsp:cNvSpPr/>
      </dsp:nvSpPr>
      <dsp:spPr>
        <a:xfrm>
          <a:off x="581729" y="1355156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S6.4 Optimisation énergétique</a:t>
          </a:r>
        </a:p>
      </dsp:txBody>
      <dsp:txXfrm>
        <a:off x="581729" y="1355156"/>
        <a:ext cx="1145832" cy="349339"/>
      </dsp:txXfrm>
    </dsp:sp>
    <dsp:sp modelId="{8DEE30AD-10EE-4248-90E0-B4E08612AE3A}">
      <dsp:nvSpPr>
        <dsp:cNvPr id="0" name=""/>
        <dsp:cNvSpPr/>
      </dsp:nvSpPr>
      <dsp:spPr>
        <a:xfrm>
          <a:off x="581729" y="1791830"/>
          <a:ext cx="1145832" cy="349339"/>
        </a:xfrm>
        <a:prstGeom prst="rect">
          <a:avLst/>
        </a:prstGeom>
        <a:solidFill>
          <a:srgbClr val="C0504D">
            <a:hueOff val="0"/>
            <a:satOff val="0"/>
            <a:lumOff val="0"/>
            <a:alphaOff val="0"/>
          </a:srgb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S6.5Emissions</a:t>
          </a:r>
        </a:p>
      </dsp:txBody>
      <dsp:txXfrm>
        <a:off x="581729" y="1791830"/>
        <a:ext cx="1145832" cy="34933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0.1966</cdr:x>
      <cdr:y>0.26611</cdr:y>
    </cdr:from>
    <cdr:to>
      <cdr:x>0.86578</cdr:x>
      <cdr:y>0.84058</cdr:y>
    </cdr:to>
    <cdr:sp macro="" textlink="">
      <cdr:nvSpPr>
        <cdr:cNvPr id="15" name="Forme libre 14"/>
        <cdr:cNvSpPr/>
      </cdr:nvSpPr>
      <cdr:spPr>
        <a:xfrm xmlns:a="http://schemas.openxmlformats.org/drawingml/2006/main">
          <a:off x="527328" y="482600"/>
          <a:ext cx="1794902" cy="1041842"/>
        </a:xfrm>
        <a:custGeom xmlns:a="http://schemas.openxmlformats.org/drawingml/2006/main">
          <a:avLst/>
          <a:gdLst>
            <a:gd name="connsiteX0" fmla="*/ 0 w 1798320"/>
            <a:gd name="connsiteY0" fmla="*/ 0 h 1122680"/>
            <a:gd name="connsiteX1" fmla="*/ 76200 w 1798320"/>
            <a:gd name="connsiteY1" fmla="*/ 436880 h 1122680"/>
            <a:gd name="connsiteX2" fmla="*/ 223520 w 1798320"/>
            <a:gd name="connsiteY2" fmla="*/ 741680 h 1122680"/>
            <a:gd name="connsiteX3" fmla="*/ 447040 w 1798320"/>
            <a:gd name="connsiteY3" fmla="*/ 919480 h 1122680"/>
            <a:gd name="connsiteX4" fmla="*/ 731520 w 1798320"/>
            <a:gd name="connsiteY4" fmla="*/ 1000760 h 1122680"/>
            <a:gd name="connsiteX5" fmla="*/ 1046480 w 1798320"/>
            <a:gd name="connsiteY5" fmla="*/ 1056640 h 1122680"/>
            <a:gd name="connsiteX6" fmla="*/ 1371600 w 1798320"/>
            <a:gd name="connsiteY6" fmla="*/ 1076960 h 1122680"/>
            <a:gd name="connsiteX7" fmla="*/ 1635760 w 1798320"/>
            <a:gd name="connsiteY7" fmla="*/ 1087120 h 1122680"/>
            <a:gd name="connsiteX8" fmla="*/ 1788160 w 1798320"/>
            <a:gd name="connsiteY8" fmla="*/ 1082040 h 1122680"/>
            <a:gd name="connsiteX9" fmla="*/ 1798320 w 1798320"/>
            <a:gd name="connsiteY9" fmla="*/ 1122680 h 1122680"/>
            <a:gd name="connsiteX10" fmla="*/ 619760 w 1798320"/>
            <a:gd name="connsiteY10" fmla="*/ 1107440 h 1122680"/>
            <a:gd name="connsiteX11" fmla="*/ 406400 w 1798320"/>
            <a:gd name="connsiteY11" fmla="*/ 1082040 h 1122680"/>
            <a:gd name="connsiteX12" fmla="*/ 187960 w 1798320"/>
            <a:gd name="connsiteY12" fmla="*/ 1051560 h 1122680"/>
            <a:gd name="connsiteX13" fmla="*/ 10160 w 1798320"/>
            <a:gd name="connsiteY13" fmla="*/ 955040 h 1122680"/>
            <a:gd name="connsiteX14" fmla="*/ 0 w 1798320"/>
            <a:gd name="connsiteY14" fmla="*/ 0 h 1122680"/>
          </a:gdLst>
          <a:ahLst/>
          <a:cxnLst>
            <a:cxn ang="0">
              <a:pos x="connsiteX0" y="connsiteY0"/>
            </a:cxn>
            <a:cxn ang="0">
              <a:pos x="connsiteX1" y="connsiteY1"/>
            </a:cxn>
            <a:cxn ang="0">
              <a:pos x="connsiteX2" y="connsiteY2"/>
            </a:cxn>
            <a:cxn ang="0">
              <a:pos x="connsiteX3" y="connsiteY3"/>
            </a:cxn>
            <a:cxn ang="0">
              <a:pos x="connsiteX4" y="connsiteY4"/>
            </a:cxn>
            <a:cxn ang="0">
              <a:pos x="connsiteX5" y="connsiteY5"/>
            </a:cxn>
            <a:cxn ang="0">
              <a:pos x="connsiteX6" y="connsiteY6"/>
            </a:cxn>
            <a:cxn ang="0">
              <a:pos x="connsiteX7" y="connsiteY7"/>
            </a:cxn>
            <a:cxn ang="0">
              <a:pos x="connsiteX8" y="connsiteY8"/>
            </a:cxn>
            <a:cxn ang="0">
              <a:pos x="connsiteX9" y="connsiteY9"/>
            </a:cxn>
            <a:cxn ang="0">
              <a:pos x="connsiteX10" y="connsiteY10"/>
            </a:cxn>
            <a:cxn ang="0">
              <a:pos x="connsiteX11" y="connsiteY11"/>
            </a:cxn>
            <a:cxn ang="0">
              <a:pos x="connsiteX12" y="connsiteY12"/>
            </a:cxn>
            <a:cxn ang="0">
              <a:pos x="connsiteX13" y="connsiteY13"/>
            </a:cxn>
            <a:cxn ang="0">
              <a:pos x="connsiteX14" y="connsiteY14"/>
            </a:cxn>
          </a:cxnLst>
          <a:rect l="l" t="t" r="r" b="b"/>
          <a:pathLst>
            <a:path w="1798320" h="1122680">
              <a:moveTo>
                <a:pt x="0" y="0"/>
              </a:moveTo>
              <a:lnTo>
                <a:pt x="76200" y="436880"/>
              </a:lnTo>
              <a:lnTo>
                <a:pt x="223520" y="741680"/>
              </a:lnTo>
              <a:lnTo>
                <a:pt x="447040" y="919480"/>
              </a:lnTo>
              <a:lnTo>
                <a:pt x="731520" y="1000760"/>
              </a:lnTo>
              <a:lnTo>
                <a:pt x="1046480" y="1056640"/>
              </a:lnTo>
              <a:lnTo>
                <a:pt x="1371600" y="1076960"/>
              </a:lnTo>
              <a:lnTo>
                <a:pt x="1635760" y="1087120"/>
              </a:lnTo>
              <a:lnTo>
                <a:pt x="1788160" y="1082040"/>
              </a:lnTo>
              <a:lnTo>
                <a:pt x="1798320" y="1122680"/>
              </a:lnTo>
              <a:lnTo>
                <a:pt x="619760" y="1107440"/>
              </a:lnTo>
              <a:lnTo>
                <a:pt x="406400" y="1082040"/>
              </a:lnTo>
              <a:lnTo>
                <a:pt x="187960" y="1051560"/>
              </a:lnTo>
              <a:lnTo>
                <a:pt x="10160" y="955040"/>
              </a:lnTo>
              <a:cubicBezTo>
                <a:pt x="8467" y="650240"/>
                <a:pt x="6773" y="345440"/>
                <a:pt x="0" y="0"/>
              </a:cubicBezTo>
              <a:close/>
            </a:path>
          </a:pathLst>
        </a:custGeom>
        <a:pattFill xmlns:a="http://schemas.openxmlformats.org/drawingml/2006/main" prst="wdDnDiag">
          <a:fgClr>
            <a:srgbClr val="FF0000"/>
          </a:fgClr>
          <a:bgClr>
            <a:schemeClr val="bg1"/>
          </a:bgClr>
        </a:pattFill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fr-FR"/>
        </a:p>
      </cdr:txBody>
    </cdr:sp>
  </cdr:relSizeAnchor>
  <cdr:relSizeAnchor xmlns:cdr="http://schemas.openxmlformats.org/drawingml/2006/chartDrawing">
    <cdr:from>
      <cdr:x>0.03592</cdr:x>
      <cdr:y>0.42899</cdr:y>
    </cdr:from>
    <cdr:to>
      <cdr:x>0.1966</cdr:x>
      <cdr:y>0.43478</cdr:y>
    </cdr:to>
    <cdr:cxnSp macro="">
      <cdr:nvCxnSpPr>
        <cdr:cNvPr id="3" name="Connecteur droit avec flèche 2"/>
        <cdr:cNvCxnSpPr/>
      </cdr:nvCxnSpPr>
      <cdr:spPr>
        <a:xfrm xmlns:a="http://schemas.openxmlformats.org/drawingml/2006/main" flipV="1">
          <a:off x="96520" y="751840"/>
          <a:ext cx="431800" cy="10160"/>
        </a:xfrm>
        <a:prstGeom xmlns:a="http://schemas.openxmlformats.org/drawingml/2006/main" prst="straightConnector1">
          <a:avLst/>
        </a:prstGeom>
        <a:ln xmlns:a="http://schemas.openxmlformats.org/drawingml/2006/main" w="22225">
          <a:solidFill>
            <a:srgbClr val="FF0000"/>
          </a:solidFill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0.86578</cdr:x>
      <cdr:y>0.82609</cdr:y>
    </cdr:from>
    <cdr:to>
      <cdr:x>0.94329</cdr:x>
      <cdr:y>0.83188</cdr:y>
    </cdr:to>
    <cdr:cxnSp macro="">
      <cdr:nvCxnSpPr>
        <cdr:cNvPr id="6" name="Connecteur droit avec flèche 5"/>
        <cdr:cNvCxnSpPr/>
      </cdr:nvCxnSpPr>
      <cdr:spPr>
        <a:xfrm xmlns:a="http://schemas.openxmlformats.org/drawingml/2006/main" flipV="1">
          <a:off x="2326640" y="1447800"/>
          <a:ext cx="208280" cy="10160"/>
        </a:xfrm>
        <a:prstGeom xmlns:a="http://schemas.openxmlformats.org/drawingml/2006/main" prst="straightConnector1">
          <a:avLst/>
        </a:prstGeom>
        <a:ln xmlns:a="http://schemas.openxmlformats.org/drawingml/2006/main" w="22225">
          <a:solidFill>
            <a:srgbClr val="FF0000"/>
          </a:solidFill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96ED546-9E35-442D-8287-F04F2CAA12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modele_tp_2016.dotx</Template>
  <TotalTime>22</TotalTime>
  <Pages>9</Pages>
  <Words>1729</Words>
  <Characters>9513</Characters>
  <Application>Microsoft Office Word</Application>
  <DocSecurity>0</DocSecurity>
  <Lines>79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Description des stratégies</vt:lpstr>
    </vt:vector>
  </TitlesOfParts>
  <Company>MCI Brest</Company>
  <LinksUpToDate>false</LinksUpToDate>
  <CharactersWithSpaces>11220</CharactersWithSpaces>
  <SharedDoc>false</SharedDoc>
  <HLinks>
    <vt:vector size="48" baseType="variant">
      <vt:variant>
        <vt:i4>3670040</vt:i4>
      </vt:variant>
      <vt:variant>
        <vt:i4>27</vt:i4>
      </vt:variant>
      <vt:variant>
        <vt:i4>0</vt:i4>
      </vt:variant>
      <vt:variant>
        <vt:i4>5</vt:i4>
      </vt:variant>
      <vt:variant>
        <vt:lpwstr>soluces/formation_matrice.pps</vt:lpwstr>
      </vt:variant>
      <vt:variant>
        <vt:lpwstr/>
      </vt:variant>
      <vt:variant>
        <vt:i4>7929907</vt:i4>
      </vt:variant>
      <vt:variant>
        <vt:i4>24</vt:i4>
      </vt:variant>
      <vt:variant>
        <vt:i4>0</vt:i4>
      </vt:variant>
      <vt:variant>
        <vt:i4>5</vt:i4>
      </vt:variant>
      <vt:variant>
        <vt:lpwstr>soluces/soluce4.txt</vt:lpwstr>
      </vt:variant>
      <vt:variant>
        <vt:lpwstr/>
      </vt:variant>
      <vt:variant>
        <vt:i4>7208996</vt:i4>
      </vt:variant>
      <vt:variant>
        <vt:i4>21</vt:i4>
      </vt:variant>
      <vt:variant>
        <vt:i4>0</vt:i4>
      </vt:variant>
      <vt:variant>
        <vt:i4>5</vt:i4>
      </vt:variant>
      <vt:variant>
        <vt:lpwstr>soluces/soluce3.doc</vt:lpwstr>
      </vt:variant>
      <vt:variant>
        <vt:lpwstr/>
      </vt:variant>
      <vt:variant>
        <vt:i4>7929909</vt:i4>
      </vt:variant>
      <vt:variant>
        <vt:i4>18</vt:i4>
      </vt:variant>
      <vt:variant>
        <vt:i4>0</vt:i4>
      </vt:variant>
      <vt:variant>
        <vt:i4>5</vt:i4>
      </vt:variant>
      <vt:variant>
        <vt:lpwstr>soluces/soluce2.txt</vt:lpwstr>
      </vt:variant>
      <vt:variant>
        <vt:lpwstr/>
      </vt:variant>
      <vt:variant>
        <vt:i4>7929910</vt:i4>
      </vt:variant>
      <vt:variant>
        <vt:i4>15</vt:i4>
      </vt:variant>
      <vt:variant>
        <vt:i4>0</vt:i4>
      </vt:variant>
      <vt:variant>
        <vt:i4>5</vt:i4>
      </vt:variant>
      <vt:variant>
        <vt:lpwstr>soluces/soluce1.txt</vt:lpwstr>
      </vt:variant>
      <vt:variant>
        <vt:lpwstr/>
      </vt:variant>
      <vt:variant>
        <vt:i4>7209184</vt:i4>
      </vt:variant>
      <vt:variant>
        <vt:i4>12</vt:i4>
      </vt:variant>
      <vt:variant>
        <vt:i4>0</vt:i4>
      </vt:variant>
      <vt:variant>
        <vt:i4>5</vt:i4>
      </vt:variant>
      <vt:variant>
        <vt:lpwstr>données/iga.xls</vt:lpwstr>
      </vt:variant>
      <vt:variant>
        <vt:lpwstr/>
      </vt:variant>
      <vt:variant>
        <vt:i4>1179743</vt:i4>
      </vt:variant>
      <vt:variant>
        <vt:i4>9</vt:i4>
      </vt:variant>
      <vt:variant>
        <vt:i4>0</vt:i4>
      </vt:variant>
      <vt:variant>
        <vt:i4>5</vt:i4>
      </vt:variant>
      <vt:variant>
        <vt:lpwstr>../docs/aidedebasematlab.pdf</vt:lpwstr>
      </vt:variant>
      <vt:variant>
        <vt:lpwstr/>
      </vt:variant>
      <vt:variant>
        <vt:i4>7274647</vt:i4>
      </vt:variant>
      <vt:variant>
        <vt:i4>6</vt:i4>
      </vt:variant>
      <vt:variant>
        <vt:i4>0</vt:i4>
      </vt:variant>
      <vt:variant>
        <vt:i4>5</vt:i4>
      </vt:variant>
      <vt:variant>
        <vt:lpwstr>../../présentation_générale.ppt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Description des stratégies</dc:title>
  <dc:subject/>
  <dc:creator>Rémy Cann</dc:creator>
  <cp:keywords/>
  <dc:description/>
  <cp:lastModifiedBy>remy cann</cp:lastModifiedBy>
  <cp:revision>9</cp:revision>
  <cp:lastPrinted>2017-12-02T06:40:00Z</cp:lastPrinted>
  <dcterms:created xsi:type="dcterms:W3CDTF">2018-01-08T10:21:00Z</dcterms:created>
  <dcterms:modified xsi:type="dcterms:W3CDTF">2018-01-08T12:00:00Z</dcterms:modified>
</cp:coreProperties>
</file>