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3398805" w14:textId="785D75FA" w:rsidR="00C17BAA" w:rsidRPr="00426D6B" w:rsidRDefault="00C36531" w:rsidP="00121D78">
      <w:pPr>
        <w:spacing w:after="0" w:line="240" w:lineRule="auto"/>
        <w:jc w:val="center"/>
        <w:rPr>
          <w:rFonts w:ascii="Arial" w:hAnsi="Arial" w:cs="Arial"/>
          <w:b/>
          <w:sz w:val="28"/>
          <w:szCs w:val="28"/>
        </w:rPr>
      </w:pPr>
      <w:r w:rsidRPr="00426D6B">
        <w:rPr>
          <w:rFonts w:ascii="Arial" w:hAnsi="Arial" w:cs="Arial"/>
          <w:b/>
          <w:sz w:val="28"/>
          <w:szCs w:val="28"/>
        </w:rPr>
        <w:t>EVOLUTION DE LA VILLE DE 1850 à 2000</w:t>
      </w:r>
    </w:p>
    <w:p w14:paraId="6103B1E0" w14:textId="77777777" w:rsidR="00C17BAA" w:rsidRDefault="00C17BAA" w:rsidP="00C17BAA">
      <w:pPr>
        <w:spacing w:after="0" w:line="240" w:lineRule="auto"/>
        <w:rPr>
          <w:rFonts w:ascii="Arial" w:hAnsi="Arial" w:cs="Arial"/>
          <w:b/>
        </w:rPr>
      </w:pPr>
    </w:p>
    <w:tbl>
      <w:tblPr>
        <w:tblStyle w:val="Grilledutableau"/>
        <w:tblW w:w="10598" w:type="dxa"/>
        <w:tblLook w:val="04A0" w:firstRow="1" w:lastRow="0" w:firstColumn="1" w:lastColumn="0" w:noHBand="0" w:noVBand="1"/>
      </w:tblPr>
      <w:tblGrid>
        <w:gridCol w:w="5511"/>
        <w:gridCol w:w="5087"/>
      </w:tblGrid>
      <w:tr w:rsidR="00C36531" w14:paraId="1FCE377C" w14:textId="77777777" w:rsidTr="00C36531">
        <w:trPr>
          <w:trHeight w:val="1718"/>
        </w:trPr>
        <w:tc>
          <w:tcPr>
            <w:tcW w:w="5511" w:type="dxa"/>
            <w:vMerge w:val="restart"/>
            <w:vAlign w:val="center"/>
          </w:tcPr>
          <w:p w14:paraId="6DA47035" w14:textId="77777777" w:rsidR="00C36531" w:rsidRDefault="00C36531" w:rsidP="00C36531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  <w:noProof/>
                <w:lang w:eastAsia="fr-FR"/>
              </w:rPr>
              <w:drawing>
                <wp:inline distT="0" distB="0" distL="0" distR="0" wp14:anchorId="636F9774" wp14:editId="6AAEB6C3">
                  <wp:extent cx="3362325" cy="2060078"/>
                  <wp:effectExtent l="0" t="0" r="0" b="0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Capture d’écran 2017-03-19 à 20.51.05.png"/>
                          <pic:cNvPicPr/>
                        </pic:nvPicPr>
                        <pic:blipFill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71931" cy="2065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/>
              </w:rPr>
              <w:t xml:space="preserve"> </w:t>
            </w:r>
          </w:p>
        </w:tc>
        <w:tc>
          <w:tcPr>
            <w:tcW w:w="5087" w:type="dxa"/>
          </w:tcPr>
          <w:p w14:paraId="311FAA7E" w14:textId="2E40AEED" w:rsidR="00C36531" w:rsidRDefault="00C36531" w:rsidP="00C36531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Description de la zone agricole</w:t>
            </w:r>
            <w:r>
              <w:rPr>
                <w:rFonts w:ascii="Arial" w:hAnsi="Arial" w:cs="Arial"/>
                <w:b/>
              </w:rPr>
              <w:t xml:space="preserve"> en 1850</w:t>
            </w:r>
          </w:p>
          <w:p w14:paraId="76907B11" w14:textId="629A141F" w:rsidR="00C36531" w:rsidRDefault="00C36531" w:rsidP="00C36531">
            <w:pPr>
              <w:spacing w:after="0" w:line="240" w:lineRule="auto"/>
              <w:rPr>
                <w:rFonts w:ascii="Arial" w:hAnsi="Arial" w:cs="Arial"/>
                <w:b/>
              </w:rPr>
            </w:pPr>
            <w:bookmarkStart w:id="0" w:name="_GoBack"/>
            <w:bookmarkEnd w:id="0"/>
          </w:p>
        </w:tc>
      </w:tr>
      <w:tr w:rsidR="00C36531" w14:paraId="554FA3FA" w14:textId="77777777" w:rsidTr="00C36531">
        <w:trPr>
          <w:trHeight w:val="1717"/>
        </w:trPr>
        <w:tc>
          <w:tcPr>
            <w:tcW w:w="5511" w:type="dxa"/>
            <w:vMerge/>
            <w:vAlign w:val="center"/>
          </w:tcPr>
          <w:p w14:paraId="34668A66" w14:textId="77777777" w:rsidR="00C36531" w:rsidRDefault="00C36531" w:rsidP="00C36531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  <w:tc>
          <w:tcPr>
            <w:tcW w:w="5087" w:type="dxa"/>
          </w:tcPr>
          <w:p w14:paraId="779481CB" w14:textId="02837CA3" w:rsidR="00C36531" w:rsidRDefault="00C36531" w:rsidP="00C36531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Description de la zone urbaine</w:t>
            </w:r>
            <w:r>
              <w:rPr>
                <w:rFonts w:ascii="Arial" w:hAnsi="Arial" w:cs="Arial"/>
                <w:b/>
              </w:rPr>
              <w:t xml:space="preserve"> en 1850</w:t>
            </w:r>
          </w:p>
          <w:p w14:paraId="02822199" w14:textId="51D1C58D" w:rsidR="00C36531" w:rsidRDefault="00C36531" w:rsidP="00C36531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</w:tr>
      <w:tr w:rsidR="00C36531" w14:paraId="47C081A5" w14:textId="77777777" w:rsidTr="00C36531">
        <w:trPr>
          <w:trHeight w:val="3455"/>
        </w:trPr>
        <w:tc>
          <w:tcPr>
            <w:tcW w:w="5511" w:type="dxa"/>
          </w:tcPr>
          <w:p w14:paraId="4128E447" w14:textId="5D252E1E" w:rsidR="00C36531" w:rsidRDefault="00C36531" w:rsidP="00C36531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Satisfactions des habitants</w:t>
            </w:r>
            <w:r w:rsidR="00426D6B">
              <w:rPr>
                <w:rFonts w:ascii="Arial" w:hAnsi="Arial" w:cs="Arial"/>
                <w:b/>
              </w:rPr>
              <w:t xml:space="preserve"> 1850</w:t>
            </w:r>
          </w:p>
          <w:p w14:paraId="58CA5D52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66AF159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FB9C604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04EE4366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39C5F85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1094562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3BB7B929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2473DB4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5216D3C5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50C6FAF1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9CC928C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5087" w:type="dxa"/>
          </w:tcPr>
          <w:p w14:paraId="2BC27435" w14:textId="76671015" w:rsidR="00C36531" w:rsidRDefault="00C36531" w:rsidP="00C36531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Insatisfactions des habitants</w:t>
            </w:r>
            <w:r w:rsidR="00426D6B">
              <w:rPr>
                <w:rFonts w:ascii="Arial" w:hAnsi="Arial" w:cs="Arial"/>
                <w:b/>
              </w:rPr>
              <w:t xml:space="preserve"> en 1850</w:t>
            </w:r>
          </w:p>
          <w:p w14:paraId="5DF0D338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AE3ED7F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51B1F65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C901BB7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F8413E5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8FC1EEC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B3AF856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055C259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350DB8A2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A70F2B2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1F67A59" w14:textId="77777777" w:rsidR="00C36531" w:rsidRDefault="00C36531" w:rsidP="002964AF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</w:tbl>
    <w:p w14:paraId="3F3A8490" w14:textId="77777777" w:rsidR="00157F8E" w:rsidRDefault="00157F8E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10598" w:type="dxa"/>
        <w:tblLook w:val="04A0" w:firstRow="1" w:lastRow="0" w:firstColumn="1" w:lastColumn="0" w:noHBand="0" w:noVBand="1"/>
      </w:tblPr>
      <w:tblGrid>
        <w:gridCol w:w="5511"/>
        <w:gridCol w:w="5087"/>
      </w:tblGrid>
      <w:tr w:rsidR="00C36531" w14:paraId="1B6F4A0D" w14:textId="77777777" w:rsidTr="003D76A3">
        <w:trPr>
          <w:trHeight w:val="1718"/>
        </w:trPr>
        <w:tc>
          <w:tcPr>
            <w:tcW w:w="5511" w:type="dxa"/>
            <w:vMerge w:val="restart"/>
            <w:vAlign w:val="center"/>
          </w:tcPr>
          <w:p w14:paraId="429523E8" w14:textId="62F093A2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425C8B4A" wp14:editId="2BFA0185">
                  <wp:extent cx="3209925" cy="1921479"/>
                  <wp:effectExtent l="0" t="0" r="0" b="3175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4137" cy="19419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</w:tcPr>
          <w:p w14:paraId="6E8F4C6D" w14:textId="4B3F7981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Description de la zone agricole</w:t>
            </w:r>
            <w:r w:rsidR="00426D6B">
              <w:rPr>
                <w:rFonts w:ascii="Arial" w:hAnsi="Arial" w:cs="Arial"/>
                <w:b/>
              </w:rPr>
              <w:t xml:space="preserve"> </w:t>
            </w:r>
            <w:r w:rsidR="00426D6B">
              <w:rPr>
                <w:rFonts w:ascii="Arial" w:hAnsi="Arial" w:cs="Arial"/>
                <w:b/>
              </w:rPr>
              <w:t>en 1950</w:t>
            </w:r>
          </w:p>
          <w:p w14:paraId="0A73E6F0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  <w:tr w:rsidR="00C36531" w14:paraId="21F12519" w14:textId="77777777" w:rsidTr="003D76A3">
        <w:trPr>
          <w:trHeight w:val="1717"/>
        </w:trPr>
        <w:tc>
          <w:tcPr>
            <w:tcW w:w="5511" w:type="dxa"/>
            <w:vMerge/>
            <w:vAlign w:val="center"/>
          </w:tcPr>
          <w:p w14:paraId="1778856E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  <w:tc>
          <w:tcPr>
            <w:tcW w:w="5087" w:type="dxa"/>
          </w:tcPr>
          <w:p w14:paraId="05A382FD" w14:textId="1D0C5440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Description de la zone urbaine </w:t>
            </w:r>
            <w:r w:rsidR="00426D6B">
              <w:rPr>
                <w:rFonts w:ascii="Arial" w:hAnsi="Arial" w:cs="Arial"/>
                <w:b/>
              </w:rPr>
              <w:t>en 1950</w:t>
            </w:r>
          </w:p>
          <w:p w14:paraId="6CE4D5F6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</w:tr>
      <w:tr w:rsidR="00C36531" w14:paraId="2422A0EA" w14:textId="77777777" w:rsidTr="003D76A3">
        <w:trPr>
          <w:trHeight w:val="3455"/>
        </w:trPr>
        <w:tc>
          <w:tcPr>
            <w:tcW w:w="5511" w:type="dxa"/>
          </w:tcPr>
          <w:p w14:paraId="3B28E4C2" w14:textId="66E354D6" w:rsidR="00C36531" w:rsidRDefault="00C36531" w:rsidP="003D76A3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Satisfactions des habitants</w:t>
            </w:r>
            <w:r w:rsidR="00426D6B">
              <w:rPr>
                <w:rFonts w:ascii="Arial" w:hAnsi="Arial" w:cs="Arial"/>
                <w:b/>
              </w:rPr>
              <w:t xml:space="preserve"> en 1950</w:t>
            </w:r>
          </w:p>
          <w:p w14:paraId="2ADCB48E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0076966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76368A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BB21558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9E9D2E5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0A4C73D6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320487A6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2D4B9E7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5ECC18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6C89C5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921FEE9" w14:textId="1178D0D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5087" w:type="dxa"/>
          </w:tcPr>
          <w:p w14:paraId="483CF38E" w14:textId="424DFBC3" w:rsidR="00C36531" w:rsidRDefault="00C36531" w:rsidP="003D76A3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Insatisfactions des habitants</w:t>
            </w:r>
            <w:r w:rsidR="00426D6B">
              <w:rPr>
                <w:rFonts w:ascii="Arial" w:hAnsi="Arial" w:cs="Arial"/>
                <w:b/>
              </w:rPr>
              <w:t xml:space="preserve"> </w:t>
            </w:r>
            <w:r w:rsidR="00426D6B">
              <w:rPr>
                <w:rFonts w:ascii="Arial" w:hAnsi="Arial" w:cs="Arial"/>
                <w:b/>
              </w:rPr>
              <w:t>en 1950</w:t>
            </w:r>
          </w:p>
          <w:p w14:paraId="6558704A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0CD8C1B2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28B71F9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AA05304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39DC082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5EEFEF5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CB804FF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AA49E8C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8636110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78F747C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5749270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</w:tbl>
    <w:p w14:paraId="232AF8BD" w14:textId="77777777" w:rsidR="00C36531" w:rsidRDefault="00C36531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p w14:paraId="29B482CF" w14:textId="77777777" w:rsidR="00C36531" w:rsidRDefault="00C36531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10598" w:type="dxa"/>
        <w:tblLook w:val="04A0" w:firstRow="1" w:lastRow="0" w:firstColumn="1" w:lastColumn="0" w:noHBand="0" w:noVBand="1"/>
      </w:tblPr>
      <w:tblGrid>
        <w:gridCol w:w="5511"/>
        <w:gridCol w:w="5087"/>
      </w:tblGrid>
      <w:tr w:rsidR="00C36531" w14:paraId="7D20CA67" w14:textId="77777777" w:rsidTr="003D76A3">
        <w:trPr>
          <w:trHeight w:val="1718"/>
        </w:trPr>
        <w:tc>
          <w:tcPr>
            <w:tcW w:w="5511" w:type="dxa"/>
            <w:vMerge w:val="restart"/>
            <w:vAlign w:val="center"/>
          </w:tcPr>
          <w:p w14:paraId="7D004F7C" w14:textId="57F6A898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426D6B">
              <w:rPr>
                <w:noProof/>
                <w:lang w:eastAsia="fr-FR"/>
              </w:rPr>
              <w:drawing>
                <wp:inline distT="0" distB="0" distL="0" distR="0" wp14:anchorId="2CAEA444" wp14:editId="7A7941C4">
                  <wp:extent cx="3259142" cy="1962150"/>
                  <wp:effectExtent l="0" t="0" r="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70080" cy="19687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</w:tcPr>
          <w:p w14:paraId="0FF6397E" w14:textId="6B564008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Description de la zone agricole</w:t>
            </w:r>
            <w:r w:rsidR="00426D6B">
              <w:rPr>
                <w:rFonts w:ascii="Arial" w:hAnsi="Arial" w:cs="Arial"/>
                <w:b/>
              </w:rPr>
              <w:t xml:space="preserve"> en 1970</w:t>
            </w:r>
          </w:p>
          <w:p w14:paraId="74084A8C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  <w:tr w:rsidR="00C36531" w14:paraId="2D8AA80C" w14:textId="77777777" w:rsidTr="003D76A3">
        <w:trPr>
          <w:trHeight w:val="1717"/>
        </w:trPr>
        <w:tc>
          <w:tcPr>
            <w:tcW w:w="5511" w:type="dxa"/>
            <w:vMerge/>
            <w:vAlign w:val="center"/>
          </w:tcPr>
          <w:p w14:paraId="6E01C0D5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  <w:tc>
          <w:tcPr>
            <w:tcW w:w="5087" w:type="dxa"/>
          </w:tcPr>
          <w:p w14:paraId="544FAF7A" w14:textId="0A232F61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Description de la zone urbaine </w:t>
            </w:r>
            <w:r w:rsidR="00426D6B">
              <w:rPr>
                <w:rFonts w:ascii="Arial" w:hAnsi="Arial" w:cs="Arial"/>
                <w:b/>
              </w:rPr>
              <w:t>en 1970</w:t>
            </w:r>
          </w:p>
          <w:p w14:paraId="100BBE27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</w:tr>
      <w:tr w:rsidR="00C36531" w14:paraId="0AA8AFE2" w14:textId="77777777" w:rsidTr="003D76A3">
        <w:trPr>
          <w:trHeight w:val="3455"/>
        </w:trPr>
        <w:tc>
          <w:tcPr>
            <w:tcW w:w="5511" w:type="dxa"/>
          </w:tcPr>
          <w:p w14:paraId="3B5DB1F2" w14:textId="13CCE261" w:rsidR="00C36531" w:rsidRDefault="00C36531" w:rsidP="003D76A3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Satisfactions des habitants</w:t>
            </w:r>
            <w:r w:rsidR="00426D6B">
              <w:rPr>
                <w:rFonts w:ascii="Arial" w:hAnsi="Arial" w:cs="Arial"/>
                <w:b/>
              </w:rPr>
              <w:t xml:space="preserve"> en 1970</w:t>
            </w:r>
          </w:p>
          <w:p w14:paraId="148065BC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CCBA874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C0A24BC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3C301BC9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CA6BF8B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40F02F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0EF0FABF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DD03C64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8A99B59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DB98910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1CBFB96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5087" w:type="dxa"/>
          </w:tcPr>
          <w:p w14:paraId="497F7BFD" w14:textId="1C80C9DD" w:rsidR="00C36531" w:rsidRDefault="00C36531" w:rsidP="003D76A3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Insatisfactions des habitants</w:t>
            </w:r>
            <w:r w:rsidR="00426D6B">
              <w:rPr>
                <w:rFonts w:ascii="Arial" w:hAnsi="Arial" w:cs="Arial"/>
                <w:b/>
              </w:rPr>
              <w:t xml:space="preserve"> en 1970</w:t>
            </w:r>
          </w:p>
          <w:p w14:paraId="3AC4723A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D5EE254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5C1D806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2D347EE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E7B59DE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D335C69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66CFBEA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5E091CB1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E9EA698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769C519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3FBB2C8B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</w:tbl>
    <w:p w14:paraId="0D0B13B9" w14:textId="77777777" w:rsidR="00C36531" w:rsidRDefault="00C36531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tbl>
      <w:tblPr>
        <w:tblStyle w:val="Grilledutableau"/>
        <w:tblW w:w="10598" w:type="dxa"/>
        <w:tblLook w:val="04A0" w:firstRow="1" w:lastRow="0" w:firstColumn="1" w:lastColumn="0" w:noHBand="0" w:noVBand="1"/>
      </w:tblPr>
      <w:tblGrid>
        <w:gridCol w:w="5511"/>
        <w:gridCol w:w="5087"/>
      </w:tblGrid>
      <w:tr w:rsidR="00C36531" w14:paraId="69DEACC5" w14:textId="77777777" w:rsidTr="003D76A3">
        <w:trPr>
          <w:trHeight w:val="1718"/>
        </w:trPr>
        <w:tc>
          <w:tcPr>
            <w:tcW w:w="5511" w:type="dxa"/>
            <w:vMerge w:val="restart"/>
            <w:vAlign w:val="center"/>
          </w:tcPr>
          <w:p w14:paraId="20CE3A37" w14:textId="75D8B0D2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 </w:t>
            </w:r>
            <w:r w:rsidR="00426D6B">
              <w:rPr>
                <w:noProof/>
                <w:lang w:eastAsia="fr-FR"/>
              </w:rPr>
              <w:drawing>
                <wp:inline distT="0" distB="0" distL="0" distR="0" wp14:anchorId="15047190" wp14:editId="3DBC92C2">
                  <wp:extent cx="3290456" cy="2057400"/>
                  <wp:effectExtent l="0" t="0" r="5715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47729" cy="20932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87" w:type="dxa"/>
          </w:tcPr>
          <w:p w14:paraId="229C25B3" w14:textId="70E5D249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Description de la zone agricole</w:t>
            </w:r>
            <w:r w:rsidR="00426D6B">
              <w:rPr>
                <w:rFonts w:ascii="Arial" w:hAnsi="Arial" w:cs="Arial"/>
                <w:b/>
              </w:rPr>
              <w:t xml:space="preserve"> en 2000</w:t>
            </w:r>
          </w:p>
          <w:p w14:paraId="5B5F161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  <w:tr w:rsidR="00C36531" w14:paraId="0FB27543" w14:textId="77777777" w:rsidTr="003D76A3">
        <w:trPr>
          <w:trHeight w:val="1717"/>
        </w:trPr>
        <w:tc>
          <w:tcPr>
            <w:tcW w:w="5511" w:type="dxa"/>
            <w:vMerge/>
            <w:vAlign w:val="center"/>
          </w:tcPr>
          <w:p w14:paraId="1E96E18D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  <w:tc>
          <w:tcPr>
            <w:tcW w:w="5087" w:type="dxa"/>
          </w:tcPr>
          <w:p w14:paraId="1D57ABDA" w14:textId="7F163B9A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Description de la zone urbaine </w:t>
            </w:r>
            <w:r w:rsidR="00426D6B">
              <w:rPr>
                <w:rFonts w:ascii="Arial" w:hAnsi="Arial" w:cs="Arial"/>
                <w:b/>
              </w:rPr>
              <w:t>en 2000</w:t>
            </w:r>
          </w:p>
          <w:p w14:paraId="47688490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  <w:noProof/>
                <w:lang w:eastAsia="fr-FR"/>
              </w:rPr>
            </w:pPr>
          </w:p>
        </w:tc>
      </w:tr>
      <w:tr w:rsidR="00C36531" w14:paraId="0C465E41" w14:textId="77777777" w:rsidTr="003D76A3">
        <w:trPr>
          <w:trHeight w:val="3455"/>
        </w:trPr>
        <w:tc>
          <w:tcPr>
            <w:tcW w:w="5511" w:type="dxa"/>
          </w:tcPr>
          <w:p w14:paraId="4C4942DC" w14:textId="7F5090C3" w:rsidR="00C36531" w:rsidRDefault="00C36531" w:rsidP="003D76A3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Satisfactions des habitants</w:t>
            </w:r>
            <w:r w:rsidR="00426D6B">
              <w:rPr>
                <w:rFonts w:ascii="Arial" w:hAnsi="Arial" w:cs="Arial"/>
                <w:b/>
              </w:rPr>
              <w:t xml:space="preserve"> en 2000</w:t>
            </w:r>
          </w:p>
          <w:p w14:paraId="3196E29D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04808212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510AA8A1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0F41C41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FECB571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6F982FF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D234D65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E5D16F2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54463A79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253E17D7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5A254B7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  <w:tc>
          <w:tcPr>
            <w:tcW w:w="5087" w:type="dxa"/>
          </w:tcPr>
          <w:p w14:paraId="63CC6B65" w14:textId="50CE7C3B" w:rsidR="00C36531" w:rsidRDefault="00C36531" w:rsidP="003D76A3">
            <w:pPr>
              <w:spacing w:after="0" w:line="240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Insatisfactions des habitants</w:t>
            </w:r>
            <w:r w:rsidR="00426D6B">
              <w:rPr>
                <w:rFonts w:ascii="Arial" w:hAnsi="Arial" w:cs="Arial"/>
                <w:b/>
              </w:rPr>
              <w:t xml:space="preserve"> en 2000</w:t>
            </w:r>
          </w:p>
          <w:p w14:paraId="3440DBC2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373B61B1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C1F9053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1F0B5DD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A7DC6E9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7644BA7F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45B3A2E1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77C7E9D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1E11FD97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333A584E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  <w:p w14:paraId="605A88FE" w14:textId="77777777" w:rsidR="00C36531" w:rsidRDefault="00C36531" w:rsidP="003D76A3">
            <w:pPr>
              <w:spacing w:after="0" w:line="240" w:lineRule="auto"/>
              <w:rPr>
                <w:rFonts w:ascii="Arial" w:hAnsi="Arial" w:cs="Arial"/>
                <w:b/>
              </w:rPr>
            </w:pPr>
          </w:p>
        </w:tc>
      </w:tr>
    </w:tbl>
    <w:p w14:paraId="317CEE49" w14:textId="77777777" w:rsidR="00C36531" w:rsidRPr="001114C3" w:rsidRDefault="00C36531" w:rsidP="001114C3">
      <w:pPr>
        <w:spacing w:after="0" w:line="240" w:lineRule="auto"/>
        <w:rPr>
          <w:rFonts w:ascii="Arial" w:hAnsi="Arial" w:cs="Arial"/>
          <w:sz w:val="28"/>
          <w:szCs w:val="28"/>
        </w:rPr>
      </w:pPr>
    </w:p>
    <w:sectPr w:rsidR="00C36531" w:rsidRPr="001114C3" w:rsidSect="00C36531">
      <w:pgSz w:w="11906" w:h="16838"/>
      <w:pgMar w:top="720" w:right="720" w:bottom="851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7BAA"/>
    <w:rsid w:val="001114C3"/>
    <w:rsid w:val="00121D78"/>
    <w:rsid w:val="00157F8E"/>
    <w:rsid w:val="00426D6B"/>
    <w:rsid w:val="00BB3A67"/>
    <w:rsid w:val="00C17BAA"/>
    <w:rsid w:val="00C365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548F365"/>
  <w15:docId w15:val="{C905FEDA-D466-4E57-B63C-5E5DD74943A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17BAA"/>
    <w:pPr>
      <w:spacing w:after="200" w:line="276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59"/>
    <w:rsid w:val="00C17B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BB3A67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B3A6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MR\Documents\Mod&#232;les%20Office%20personnalis&#233;s\pagetype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pagetype.dotx</Template>
  <TotalTime>15</TotalTime>
  <Pages>2</Pages>
  <Words>119</Words>
  <Characters>657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JMR</dc:creator>
  <cp:keywords/>
  <dc:description/>
  <cp:lastModifiedBy>Jean-Michel RAYNAUD</cp:lastModifiedBy>
  <cp:revision>4</cp:revision>
  <dcterms:created xsi:type="dcterms:W3CDTF">2017-06-28T17:58:00Z</dcterms:created>
  <dcterms:modified xsi:type="dcterms:W3CDTF">2020-03-21T11:05:00Z</dcterms:modified>
</cp:coreProperties>
</file>