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0"/>
  <w:body>
    <w:p w:rsidR="00934EB4" w:rsidRPr="00A335B8" w:rsidRDefault="00934EB4" w:rsidP="00934EB4">
      <w:r w:rsidRPr="00A335B8">
        <w:rPr>
          <w:bCs/>
        </w:rPr>
        <w:t>La qualité d’un objet injecté dépend de trois critères :</w:t>
      </w:r>
    </w:p>
    <w:p w:rsidR="00934EB4" w:rsidRPr="00A335B8" w:rsidRDefault="00934EB4" w:rsidP="0080314C">
      <w:pPr>
        <w:numPr>
          <w:ilvl w:val="0"/>
          <w:numId w:val="11"/>
        </w:numPr>
      </w:pPr>
      <w:r w:rsidRPr="00A335B8">
        <w:rPr>
          <w:bCs/>
        </w:rPr>
        <w:t>La conception des formes de la pièce</w:t>
      </w:r>
      <w:r w:rsidR="00546479">
        <w:rPr>
          <w:bCs/>
        </w:rPr>
        <w:t>.</w:t>
      </w:r>
    </w:p>
    <w:p w:rsidR="00934EB4" w:rsidRPr="00A335B8" w:rsidRDefault="00934EB4" w:rsidP="0080314C">
      <w:pPr>
        <w:numPr>
          <w:ilvl w:val="0"/>
          <w:numId w:val="11"/>
        </w:numPr>
      </w:pPr>
      <w:r w:rsidRPr="00A335B8">
        <w:rPr>
          <w:bCs/>
        </w:rPr>
        <w:t>La conception</w:t>
      </w:r>
      <w:r w:rsidR="00007DBB">
        <w:rPr>
          <w:bCs/>
        </w:rPr>
        <w:t xml:space="preserve"> et la qualité de réalisation de l’outillage (le </w:t>
      </w:r>
      <w:r w:rsidRPr="00A335B8">
        <w:rPr>
          <w:bCs/>
        </w:rPr>
        <w:t>moule</w:t>
      </w:r>
      <w:r w:rsidR="00007DBB">
        <w:rPr>
          <w:bCs/>
        </w:rPr>
        <w:t>)</w:t>
      </w:r>
      <w:r w:rsidR="00546479">
        <w:rPr>
          <w:bCs/>
        </w:rPr>
        <w:t>.</w:t>
      </w:r>
    </w:p>
    <w:p w:rsidR="00934EB4" w:rsidRPr="008420FD" w:rsidRDefault="00934EB4" w:rsidP="0080314C">
      <w:pPr>
        <w:numPr>
          <w:ilvl w:val="0"/>
          <w:numId w:val="11"/>
        </w:numPr>
      </w:pPr>
      <w:r w:rsidRPr="00A335B8">
        <w:rPr>
          <w:bCs/>
        </w:rPr>
        <w:t>Les conditions et les paramètres de moulage</w:t>
      </w:r>
      <w:r w:rsidR="00007DBB">
        <w:rPr>
          <w:bCs/>
        </w:rPr>
        <w:t xml:space="preserve"> (injection)</w:t>
      </w:r>
      <w:r w:rsidRPr="00A335B8">
        <w:rPr>
          <w:bCs/>
        </w:rPr>
        <w:t>.</w:t>
      </w:r>
    </w:p>
    <w:p w:rsidR="00934EB4" w:rsidRPr="00A335B8" w:rsidRDefault="00934EB4" w:rsidP="00934EB4">
      <w:r>
        <w:rPr>
          <w:bCs/>
        </w:rPr>
        <w:t xml:space="preserve">Seul un travail collaboratif entre les différents spécialistes de ces trois domaines permet d’optimiser </w:t>
      </w:r>
      <w:r w:rsidR="00546479">
        <w:rPr>
          <w:bCs/>
        </w:rPr>
        <w:t>la fonctionnalité de la pièce</w:t>
      </w:r>
      <w:r>
        <w:rPr>
          <w:bCs/>
        </w:rPr>
        <w:t>.</w:t>
      </w:r>
    </w:p>
    <w:p w:rsidR="00934EB4" w:rsidRDefault="00934EB4" w:rsidP="00934EB4"/>
    <w:p w:rsidR="00934EB4" w:rsidRPr="000B5ECB" w:rsidRDefault="00934EB4" w:rsidP="00934EB4">
      <w:pPr>
        <w:pStyle w:val="Titre1"/>
      </w:pPr>
      <w:r w:rsidRPr="000B5ECB">
        <w:t>L</w:t>
      </w:r>
      <w:r w:rsidR="000B5ECB">
        <w:t>e procédé d’obtention par moulage</w:t>
      </w:r>
    </w:p>
    <w:p w:rsidR="00934EB4" w:rsidRPr="00007DBB" w:rsidRDefault="000B5ECB" w:rsidP="00934EB4">
      <w:pPr>
        <w:autoSpaceDE w:val="0"/>
        <w:autoSpaceDN w:val="0"/>
        <w:adjustRightInd w:val="0"/>
      </w:pPr>
      <w:r>
        <w:rPr>
          <w:rFonts w:eastAsiaTheme="minorHAnsi" w:cs="Calibri"/>
        </w:rPr>
        <w:t>Ce procédé d’obtention permet</w:t>
      </w:r>
      <w:r w:rsidR="00934EB4" w:rsidRPr="00007DBB">
        <w:rPr>
          <w:rFonts w:eastAsiaTheme="minorHAnsi" w:cs="Calibri"/>
        </w:rPr>
        <w:t xml:space="preserve"> de produire très rapidement (</w:t>
      </w:r>
      <w:r w:rsidR="00934EB4" w:rsidRPr="00546479">
        <w:rPr>
          <w:rFonts w:eastAsiaTheme="minorHAnsi" w:cs="Calibri"/>
          <w:i/>
        </w:rPr>
        <w:t>en une seule opération</w:t>
      </w:r>
      <w:r w:rsidR="00934EB4" w:rsidRPr="00007DBB">
        <w:rPr>
          <w:rFonts w:eastAsiaTheme="minorHAnsi" w:cs="Calibri"/>
        </w:rPr>
        <w:t xml:space="preserve">)  </w:t>
      </w:r>
      <w:r w:rsidR="00934EB4" w:rsidRPr="00007DBB">
        <w:t xml:space="preserve">des objets de qualité en </w:t>
      </w:r>
      <w:r w:rsidR="00546479">
        <w:t>g</w:t>
      </w:r>
      <w:r w:rsidR="00934EB4" w:rsidRPr="00007DBB">
        <w:t xml:space="preserve">rande quantité, même </w:t>
      </w:r>
      <w:r w:rsidR="00546479">
        <w:t>si les</w:t>
      </w:r>
      <w:r w:rsidR="00934EB4" w:rsidRPr="00007DBB">
        <w:t xml:space="preserve"> formes </w:t>
      </w:r>
      <w:r w:rsidR="00546479">
        <w:t>sont complexes</w:t>
      </w:r>
      <w:r w:rsidR="00934EB4" w:rsidRPr="00007DBB">
        <w:rPr>
          <w:rFonts w:eastAsiaTheme="minorHAnsi" w:cs="Calibri"/>
        </w:rPr>
        <w:t xml:space="preserve">, </w:t>
      </w:r>
      <w:r w:rsidR="00934EB4" w:rsidRPr="00007DBB">
        <w:t xml:space="preserve"> dans des gammes de poids allant de quelques grammes à plusieurs kilogrammes. </w:t>
      </w:r>
    </w:p>
    <w:p w:rsidR="00007DBB" w:rsidRPr="00007DBB" w:rsidRDefault="00934EB4" w:rsidP="00007DBB">
      <w:pPr>
        <w:pStyle w:val="NormalWeb"/>
        <w:rPr>
          <w:rFonts w:asciiTheme="minorHAnsi" w:hAnsiTheme="minorHAnsi" w:cs="Arial"/>
          <w:sz w:val="22"/>
          <w:szCs w:val="22"/>
        </w:rPr>
      </w:pPr>
      <w:r w:rsidRPr="00007DBB">
        <w:rPr>
          <w:rFonts w:asciiTheme="minorHAnsi" w:hAnsiTheme="minorHAnsi"/>
        </w:rPr>
        <w:t>On utilise l’injection plastique dans de très nombreux domaines : l’automob</w:t>
      </w:r>
      <w:r w:rsidR="00546479">
        <w:rPr>
          <w:rFonts w:asciiTheme="minorHAnsi" w:hAnsiTheme="minorHAnsi"/>
        </w:rPr>
        <w:t>ile, le jouet</w:t>
      </w:r>
      <w:r w:rsidR="00007DBB" w:rsidRPr="00007DBB">
        <w:rPr>
          <w:rFonts w:asciiTheme="minorHAnsi" w:hAnsiTheme="minorHAnsi"/>
        </w:rPr>
        <w:t xml:space="preserve">, l’électronique, </w:t>
      </w:r>
      <w:r w:rsidR="00007DBB" w:rsidRPr="00007DBB">
        <w:rPr>
          <w:rFonts w:asciiTheme="minorHAnsi" w:hAnsiTheme="minorHAnsi" w:cs="Arial"/>
          <w:sz w:val="22"/>
          <w:szCs w:val="22"/>
        </w:rPr>
        <w:t xml:space="preserve"> la robotique, l'aéronautique, l'aérospatial, le médical...</w:t>
      </w:r>
    </w:p>
    <w:p w:rsidR="00007DBB" w:rsidRPr="00007DBB" w:rsidRDefault="00007DBB" w:rsidP="00007DBB">
      <w:pPr>
        <w:pStyle w:val="NormalWeb"/>
        <w:rPr>
          <w:rFonts w:asciiTheme="minorHAnsi" w:hAnsiTheme="minorHAnsi" w:cs="Arial"/>
          <w:sz w:val="22"/>
          <w:szCs w:val="22"/>
        </w:rPr>
      </w:pPr>
      <w:r w:rsidRPr="00007DBB">
        <w:rPr>
          <w:rFonts w:asciiTheme="minorHAnsi" w:hAnsiTheme="minorHAnsi" w:cs="Arial"/>
          <w:sz w:val="22"/>
          <w:szCs w:val="22"/>
        </w:rPr>
        <w:t>Téléphones, seringues, pare chocs, capots, carters, boîtes…</w:t>
      </w:r>
    </w:p>
    <w:p w:rsidR="00007DBB" w:rsidRPr="00007DBB" w:rsidRDefault="00007DBB" w:rsidP="00007DBB">
      <w:pPr>
        <w:pStyle w:val="Titre5"/>
        <w:keepLines w:val="0"/>
        <w:numPr>
          <w:ilvl w:val="0"/>
          <w:numId w:val="0"/>
        </w:numPr>
        <w:suppressAutoHyphens/>
        <w:autoSpaceDE w:val="0"/>
        <w:spacing w:before="0"/>
        <w:rPr>
          <w:rFonts w:asciiTheme="minorHAnsi" w:hAnsiTheme="minorHAnsi"/>
        </w:rPr>
      </w:pPr>
    </w:p>
    <w:p w:rsidR="00007DBB" w:rsidRPr="00007DBB" w:rsidRDefault="00B5296E" w:rsidP="00007DBB">
      <w:pPr>
        <w:pStyle w:val="Titre3"/>
      </w:pPr>
      <w:r>
        <w:rPr>
          <w:noProof/>
          <w:lang w:eastAsia="fr-FR"/>
        </w:rPr>
        <w:pict>
          <v:group id="Groupe 910" o:spid="_x0000_s1026" style="position:absolute;left:0;text-align:left;margin-left:-21.6pt;margin-top:27.85pt;width:534.4pt;height:343.75pt;z-index:252097536" coordsize="67868,436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">
            <v:shape id="Image 21590" o:spid="_x0000_s1027" type="#_x0000_t75" style="position:absolute;top:21876;width:31251;height:2025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xSmT3FAAAA3gAAAA8AAABkcnMvZG93bnJldi54bWxEj99qwjAUxu8He4dwhN3NtJV22hlFRGEM&#10;b9btAQ7NWVtMTrImavf2y8XAy4/vH7/1drJGXGkMg2MF+TwDQdw6PXCn4Ovz+LwEESKyRuOYFPxS&#10;gO3m8WGNtXY3/qBrEzuRRjjUqKCP0ddShrYni2HuPHHyvt1oMSY5dlKPeEvj1sgiyyppceD00KOn&#10;fU/tublYBWX50rx3xv/4yMVxfzpUZpFXSj3Npt0riEhTvIf/229aQZGXqwSQcBIKyM0f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MUpk9xQAAAN4AAAAPAAAAAAAAAAAAAAAA&#10;AJ8CAABkcnMvZG93bnJldi54bWxQSwUGAAAAAAQABAD3AAAAkQMAAAAA&#10;">
              <v:imagedata r:id="rId8" o:title="" croptop="25276f" cropbottom="18956f" cropleft="24158f" cropright="21662f"/>
              <v:path arrowok="t"/>
            </v:shape>
            <v:oval id="Ellipse 15" o:spid="_x0000_s1028" style="position:absolute;left:19561;top:10648;width:22574;height:9335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p9IcYA&#10;AADeAAAADwAAAGRycy9kb3ducmV2LnhtbESPQWvCQBSE7wX/w/IEb3WTtIpGVxGhKLQXowePj+wz&#10;CWbfhuwao7++Wyh4HGbmG2a57k0tOmpdZVlBPI5AEOdWV1woOB2/3mcgnEfWWFsmBQ9ysF4N3paY&#10;anvnA3WZL0SAsEtRQel9k0rp8pIMurFtiIN3sa1BH2RbSN3iPcBNLZMomkqDFYeFEhvalpRfs5tR&#10;0E+fty75/D5n8/zyPLDk7c/uQ6nRsN8sQHjq/Sv8395rBUk8mcTwdydcAbn6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+p9IcYAAADeAAAADwAAAAAAAAAAAAAAAACYAgAAZHJz&#10;L2Rvd25yZXYueG1sUEsFBgAAAAAEAAQA9QAAAIsDAAAAAA==&#10;" fillcolor="white [3201]" strokecolor="#e36c0a [2409]" strokeweight="2pt">
              <v:textbox inset="0,0,0,0">
                <w:txbxContent>
                  <w:p w:rsidR="009A0F8E" w:rsidRPr="002E4D44" w:rsidRDefault="009A0F8E" w:rsidP="00244154">
                    <w:pPr>
                      <w:jc w:val="center"/>
                      <w:rPr>
                        <w:sz w:val="22"/>
                      </w:rPr>
                    </w:pPr>
                    <w:r w:rsidRPr="002E4D44"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>Plastification et Dosage</w:t>
                    </w:r>
                    <w:r w:rsidRPr="002E4D44">
                      <w:rPr>
                        <w:rFonts w:ascii="Arial" w:hAnsi="Arial" w:cs="Arial"/>
                        <w:color w:val="231F20"/>
                        <w:sz w:val="20"/>
                        <w:szCs w:val="22"/>
                      </w:rPr>
                      <w:t> : fusion du volume de matière nécessaire à la prochaine moulée</w:t>
                    </w:r>
                  </w:p>
                </w:txbxContent>
              </v:textbox>
            </v:oval>
            <v:roundrect id="Ellipse 17" o:spid="_x0000_s1029" style="position:absolute;left:347;top:1504;width:17621;height:4667;visibility:visible;v-text-anchor:middle" arcsize="2946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UjFcYA&#10;AADeAAAADwAAAGRycy9kb3ducmV2LnhtbESPQWvCQBSE74L/YXlCb7pJaGxJsxEptfRUqXrw+Mg+&#10;k+Du25Ddavz3bqHgcZiZb5hyNVojLjT4zrGCdJGAIK6d7rhRcNhv5q8gfEDWaByTght5WFXTSYmF&#10;dlf+ocsuNCJC2BeooA2hL6T0dUsW/cL1xNE7ucFiiHJopB7wGuHWyCxJltJix3GhxZ7eW6rPu1+r&#10;4DPNuyw12/7ZyJC9bOrj+vvjqNTTbFy/gQg0hkf4v/2lFWRpni/h7068ArK6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LUjFcYAAADeAAAADwAAAAAAAAAAAAAAAACYAgAAZHJz&#10;L2Rvd25yZXYueG1sUEsFBgAAAAAEAAQA9QAAAIsDAAAAAA==&#10;" fillcolor="white [3201]" strokecolor="#365f91 [2404]" strokeweight="2pt">
              <v:textbox inset="0,0,0,0">
                <w:txbxContent>
                  <w:p w:rsidR="009A0F8E" w:rsidRPr="002E4D44" w:rsidRDefault="009A0F8E" w:rsidP="0031320C">
                    <w:pPr>
                      <w:jc w:val="center"/>
                      <w:rPr>
                        <w:rFonts w:ascii="Arial" w:hAnsi="Arial" w:cs="Arial"/>
                        <w:color w:val="231F20"/>
                        <w:sz w:val="20"/>
                        <w:szCs w:val="22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>La trémie est alimentée en granulés</w:t>
                    </w:r>
                  </w:p>
                </w:txbxContent>
              </v:textbox>
            </v:roundrect>
            <v:oval id="Ellipse 61" o:spid="_x0000_s1030" style="position:absolute;left:21644;width:18098;height:723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gaRsYA&#10;AADeAAAADwAAAGRycy9kb3ducmV2LnhtbESPQWvCQBSE74X+h+UJvelGa2xJXaVILdKbSen5kX3N&#10;RrNvQ3bVxF/vFoQeh5n5hlmue9uIM3W+dqxgOklAEJdO11wp+C6241cQPiBrbByTgoE8rFePD0vM&#10;tLvwns55qESEsM9QgQmhzaT0pSGLfuJa4uj9us5iiLKrpO7wEuG2kbMkWUiLNccFgy1tDJXH/GQV&#10;5IU1w8/82H9tP5+vaVElfBg+lHoa9e9vIAL14T98b++0gtk0TV/g7068AnJ1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NgaRsYAAADeAAAADwAAAAAAAAAAAAAAAACYAgAAZHJz&#10;L2Rvd25yZXYueG1sUEsFBgAAAAAEAAQA9QAAAIsDAAAAAA==&#10;" fillcolor="white [3201]" strokecolor="#9bbb59 [3206]" strokeweight="2pt">
              <v:textbox inset="0,0,0,0">
                <w:txbxContent>
                  <w:p w:rsidR="009A0F8E" w:rsidRDefault="009A0F8E" w:rsidP="00244154">
                    <w:pPr>
                      <w:jc w:val="center"/>
                    </w:pPr>
                    <w:r w:rsidRPr="00244154">
                      <w:rPr>
                        <w:rFonts w:ascii="Arial" w:hAnsi="Arial" w:cs="Arial"/>
                        <w:b/>
                        <w:i/>
                        <w:color w:val="231F20"/>
                        <w:sz w:val="22"/>
                        <w:szCs w:val="22"/>
                      </w:rPr>
                      <w:t>Fermeture et verrouillage</w:t>
                    </w:r>
                    <w:r>
                      <w:rPr>
                        <w:rFonts w:ascii="Arial" w:hAnsi="Arial" w:cs="Arial"/>
                        <w:color w:val="231F20"/>
                        <w:sz w:val="22"/>
                        <w:szCs w:val="22"/>
                      </w:rPr>
                      <w:t xml:space="preserve"> du moule</w:t>
                    </w:r>
                  </w:p>
                </w:txbxContent>
              </v:textbox>
            </v:oval>
            <v:oval id="Ellipse 62" o:spid="_x0000_s1031" style="position:absolute;left:44446;top:10995;width:17539;height:857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KbYusYA&#10;AADeAAAADwAAAGRycy9kb3ducmV2LnhtbESPy2rDMBBF94H+g5hCd4kctw6pGyWUQGkh2djtIsvB&#10;mtim1shY8qP++moRyPJyX5zdYTKNGKhztWUF61UEgriwuuZSwc/3x3ILwnlkjY1lUvBHDg77h8UO&#10;U21HzmjIfSnCCLsUFVTet6mUrqjIoFvZljh4V9sZ9EF2pdQdjmHcNDKOoo00WHN4qLClY0XFb94b&#10;BdNm7of45XTJX4vrnLHk4/nzWamnx+n9DYSnyd/Dt/aXVhCvkyQABJyAAnL/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KbYusYAAADeAAAADwAAAAAAAAAAAAAAAACYAgAAZHJz&#10;L2Rvd25yZXYueG1sUEsFBgAAAAAEAAQA9QAAAIsDAAAAAA==&#10;" fillcolor="white [3201]" strokecolor="#e36c0a [2409]" strokeweight="2pt">
              <v:textbox inset="0,0,0,0">
                <w:txbxContent>
                  <w:p w:rsidR="009A0F8E" w:rsidRPr="002E4D44" w:rsidRDefault="009A0F8E" w:rsidP="00244154">
                    <w:pPr>
                      <w:jc w:val="center"/>
                      <w:rPr>
                        <w:sz w:val="22"/>
                      </w:rPr>
                    </w:pPr>
                    <w:r w:rsidRPr="002E4D44"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>Injection</w:t>
                    </w:r>
                    <w:r w:rsidRPr="002E4D44">
                      <w:rPr>
                        <w:rFonts w:ascii="Arial" w:hAnsi="Arial" w:cs="Arial"/>
                        <w:color w:val="231F20"/>
                        <w:sz w:val="20"/>
                        <w:szCs w:val="22"/>
                      </w:rPr>
                      <w:t xml:space="preserve"> de la matière fondue et </w:t>
                    </w:r>
                    <w:r w:rsidRPr="002E4D44"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>maintien</w:t>
                    </w:r>
                    <w:r w:rsidRPr="002E4D44">
                      <w:rPr>
                        <w:rFonts w:ascii="Arial" w:hAnsi="Arial" w:cs="Arial"/>
                        <w:color w:val="231F20"/>
                        <w:sz w:val="20"/>
                        <w:szCs w:val="22"/>
                      </w:rPr>
                      <w:t xml:space="preserve"> sous pression</w:t>
                    </w:r>
                  </w:p>
                </w:txbxContent>
              </v:textbox>
            </v:oval>
            <v:oval id="Ellipse 21530" o:spid="_x0000_s1032" style="position:absolute;left:46067;top:23149;width:14681;height:4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AWWKMcA&#10;AADeAAAADwAAAGRycy9kb3ducmV2LnhtbESPQWvCQBSE70L/w/IK3nSTqKFNs0oRikK9mPbQ4yP7&#10;TEKzb0N2jdFf3xWEHoeZ+YbJN6NpxUC9aywriOcRCOLS6oYrBd9fH7MXEM4ja2wtk4IrOdisnyY5&#10;Ztpe+EhD4SsRIOwyVFB732VSurImg25uO+LgnWxv0AfZV1L3eAlw08okilJpsOGwUGNH25rK3+Js&#10;FIzp7Twky8+f4rU83Y4seXvYLZSaPo/vbyA8jf4//GjvtYIkXiUp3O+EKyD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gFlijHAAAA3gAAAA8AAAAAAAAAAAAAAAAAmAIAAGRy&#10;cy9kb3ducmV2LnhtbFBLBQYAAAAABAAEAPUAAACMAwAAAAA=&#10;" fillcolor="white [3201]" strokecolor="#e36c0a [2409]" strokeweight="2pt">
              <v:textbox inset="0,0,0,0">
                <w:txbxContent>
                  <w:p w:rsidR="009A0F8E" w:rsidRPr="002E4D44" w:rsidRDefault="009A0F8E" w:rsidP="00244154">
                    <w:pPr>
                      <w:jc w:val="center"/>
                      <w:rPr>
                        <w:b/>
                        <w:i/>
                        <w:sz w:val="22"/>
                      </w:rPr>
                    </w:pPr>
                    <w:r w:rsidRPr="002E4D44"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>Refroidissement</w:t>
                    </w:r>
                  </w:p>
                </w:txbxContent>
              </v:textbox>
            </v:oval>
            <v:oval id="Ellipse 21531" o:spid="_x0000_s1033" style="position:absolute;left:34029;top:28589;width:13811;height:457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3lFMQA&#10;AADbAAAADwAAAGRycy9kb3ducmV2LnhtbESPQWvCQBSE7wX/w/IEb3WjtlLSbEREpfTWpPT8yL5m&#10;o9m3Ibtq4q/vFgo9DjPzDZNtBtuKK/W+caxgMU9AEFdON1wr+CwPjy8gfEDW2DomBSN52OSThwxT&#10;7W78Qdci1CJC2KeowITQpVL6ypBFP3cdcfS+XW8xRNnXUvd4i3DbymWSrKXFhuOCwY52hqpzcbEK&#10;itKa8evpPLwfjqv7c1knfBr3Ss2mw/YVRKAh/If/2m9awXoJv1/iD5D5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B95RTEAAAA2wAAAA8AAAAAAAAAAAAAAAAAmAIAAGRycy9k&#10;b3ducmV2LnhtbFBLBQYAAAAABAAEAPUAAACJAwAAAAA=&#10;" fillcolor="white [3201]" strokecolor="#9bbb59 [3206]" strokeweight="2pt">
              <v:textbox inset="0,0,0,0">
                <w:txbxContent>
                  <w:p w:rsidR="009A0F8E" w:rsidRDefault="009A0F8E" w:rsidP="00244154">
                    <w:pPr>
                      <w:jc w:val="center"/>
                    </w:pPr>
                    <w:r w:rsidRPr="0031320C">
                      <w:rPr>
                        <w:rFonts w:ascii="Arial" w:hAnsi="Arial" w:cs="Arial"/>
                        <w:b/>
                        <w:i/>
                        <w:color w:val="231F20"/>
                        <w:sz w:val="22"/>
                        <w:szCs w:val="22"/>
                      </w:rPr>
                      <w:t>Ouverture</w:t>
                    </w:r>
                    <w:r>
                      <w:rPr>
                        <w:rFonts w:ascii="Arial" w:hAnsi="Arial" w:cs="Arial"/>
                        <w:color w:val="231F20"/>
                        <w:sz w:val="22"/>
                        <w:szCs w:val="22"/>
                      </w:rPr>
                      <w:t xml:space="preserve"> du moule</w:t>
                    </w:r>
                  </w:p>
                </w:txbxContent>
              </v:textbox>
            </v:oval>
            <v:oval id="Ellipse 21545" o:spid="_x0000_s1034" style="position:absolute;left:31598;top:36228;width:18098;height:3620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/kYQ8AA&#10;AADbAAAADwAAAGRycy9kb3ducmV2LnhtbERPz2vCMBS+D/wfwhN2W1OdilSjiOgYu60Vz4/m2VSb&#10;l9Jk2u6vN4fBjh/f7/W2t424U+drxwomSQqCuHS65krBqTi+LUH4gKyxcUwKBvKw3Yxe1php9+Bv&#10;uuehEjGEfYYKTAhtJqUvDVn0iWuJI3dxncUQYVdJ3eEjhttGTtN0IS3WHBsMtrQ3VN7yH6sgL6wZ&#10;zrNb/3X8eP+dF1XK1+Gg1Ou4361ABOrDv/jP/akVzOPY+CX+AL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H/kYQ8AAAADbAAAADwAAAAAAAAAAAAAAAACYAgAAZHJzL2Rvd25y&#10;ZXYueG1sUEsFBgAAAAAEAAQA9QAAAIUDAAAAAA==&#10;" fillcolor="white [3201]" strokecolor="#9bbb59 [3206]" strokeweight="2pt">
              <v:textbox inset="0,0,0,0">
                <w:txbxContent>
                  <w:p w:rsidR="009A0F8E" w:rsidRDefault="009A0F8E" w:rsidP="00244154">
                    <w:pPr>
                      <w:jc w:val="center"/>
                    </w:pPr>
                    <w:r w:rsidRPr="00244154">
                      <w:rPr>
                        <w:rFonts w:ascii="Arial" w:hAnsi="Arial" w:cs="Arial"/>
                        <w:b/>
                        <w:i/>
                        <w:color w:val="231F20"/>
                        <w:sz w:val="22"/>
                        <w:szCs w:val="22"/>
                      </w:rPr>
                      <w:t>Ejection</w:t>
                    </w:r>
                    <w:r>
                      <w:rPr>
                        <w:rFonts w:ascii="Arial" w:hAnsi="Arial" w:cs="Arial"/>
                        <w:color w:val="231F20"/>
                        <w:sz w:val="22"/>
                        <w:szCs w:val="22"/>
                      </w:rPr>
                      <w:t xml:space="preserve"> des pièces</w:t>
                    </w:r>
                  </w:p>
                </w:txbxContent>
              </v:textbox>
            </v:oval>
            <v:roundrect id="AutoShape 214" o:spid="_x0000_s1035" style="position:absolute;left:58915;top:925;width:8953;height:543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W/98YA&#10;AADeAAAADwAAAGRycy9kb3ducmV2LnhtbESPQWvCQBSE7wX/w/IEb3VXIVJTVymC4q007aHHZ/Y1&#10;Cc2+jbubGPvru0Khx2FmvmE2u9G2YiAfGscaFnMFgrh0puFKw8f74fEJRIjIBlvHpOFGAXbbycMG&#10;c+Ou/EZDESuRIBxy1FDH2OVShrImi2HuOuLkfTlvMSbpK2k8XhPctnKp1EpabDgt1NjRvqbyu+it&#10;htKoXvnP4XV9zmLxM/QXlseL1rPp+PIMItIY/8N/7ZPRsFxkWQb3O+kKyO0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W/98YAAADeAAAADwAAAAAAAAAAAAAAAACYAgAAZHJz&#10;L2Rvd25yZXYueG1sUEsFBgAAAAAEAAQA9QAAAIsDAAAAAA==&#10;">
              <v:textbox>
                <w:txbxContent>
                  <w:p w:rsidR="009A0F8E" w:rsidRPr="00BE584F" w:rsidRDefault="009A0F8E" w:rsidP="00BE584F">
                    <w:pPr>
                      <w:jc w:val="center"/>
                      <w:rPr>
                        <w:rFonts w:ascii="Arial" w:hAnsi="Arial" w:cs="Arial"/>
                        <w:b/>
                        <w:i/>
                      </w:rPr>
                    </w:pPr>
                    <w:r w:rsidRPr="00BE584F">
                      <w:rPr>
                        <w:rFonts w:ascii="Arial" w:hAnsi="Arial" w:cs="Arial"/>
                        <w:b/>
                        <w:i/>
                      </w:rPr>
                      <w:t>Nouveau cycle</w:t>
                    </w:r>
                  </w:p>
                </w:txbxContent>
              </v:textbox>
            </v:roundrect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AutoShape 215" o:spid="_x0000_s1036" type="#_x0000_t34" style="position:absolute;left:35534;top:11921;width:33623;height:22181;rotation:-90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U7Ny8cAAADeAAAADwAAAGRycy9kb3ducmV2LnhtbESPUWvCMBSF3wf7D+EO9iKaNqNDqlGG&#10;MJgbDKf+gEtzbYvNTUmirf/eDAZ7PJxzvsNZrkfbiSv50DrWkM8yEMSVMy3XGo6H9+kcRIjIBjvH&#10;pOFGAdarx4cllsYN/EPXfaxFgnAoUUMTY19KGaqGLIaZ64mTd3LeYkzS19J4HBLcdlJl2au02HJa&#10;aLCnTUPVeX+xGl5GlZ+GeNlttn7y+eW2k0JV31o/P41vCxCRxvgf/mt/GA0qLwoFv3fSFZCrO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pTs3LxwAAAN4AAAAPAAAAAAAA&#10;AAAAAAAAAKECAABkcnMvZG93bnJldi54bWxQSwUGAAAAAAQABAD5AAAAlQMAAAAA&#10;" adj="-2309" strokecolor="black [3213]" strokeweight="4.5pt">
              <v:stroke endarrow="block"/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22" o:spid="_x0000_s1037" type="#_x0000_t32" style="position:absolute;left:17130;top:15162;width:2381;height:7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iLr78AAADeAAAADwAAAGRycy9kb3ducmV2LnhtbERPSwrCMBDdC94hjOBOU0VFqlFEELr1&#10;A+puaMa22ExqE2319GYhuHy8/3LdmlK8qHaFZQWjYQSCOLW64EzB6bgbzEE4j6yxtEwK3uRgvep2&#10;lhhr2/CeXgefiRDCLkYFufdVLKVLczLohrYiDtzN1gZ9gHUmdY1NCDelHEfRTBosODTkWNE2p/R+&#10;eBoFn2hy0cn7YTf43F7Pt6T5+GumVL/XbhYgPLX+L/65E61gPJpOwt5wJ1wBufo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a6iLr78AAADeAAAADwAAAAAAAAAAAAAAAACh&#10;AgAAZHJzL2Rvd25yZXYueG1sUEsFBgAAAAAEAAQA+QAAAI0DAAAAAA==&#10;" strokecolor="#e36c0a [2409]" strokeweight="4.5pt">
              <v:stroke endarrow="block"/>
            </v:shape>
            <v:roundrect id="AutoShape 223" o:spid="_x0000_s1038" style="position:absolute;left:347;top:20487;width:13620;height:2305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SEkMcA&#10;AADeAAAADwAAAGRycy9kb3ducmV2LnhtbESPQWvCQBSE74X+h+UVvNVNIhVJXaXYWoo3rTn09si+&#10;ZtNm34bdNab/3hWEHoeZ+YZZrkfbiYF8aB0ryKcZCOLa6ZYbBcfP7eMCRIjIGjvHpOCPAqxX93dL&#10;LLU7856GQ2xEgnAoUYGJsS+lDLUhi2HqeuLkfTtvMSbpG6k9nhPcdrLIsrm02HJaMNjTxlD9ezhZ&#10;Bfg2VF+LH3rfHIvKv55ctTOzSqnJw/jyDCLSGP/Dt/aHVlDkT7McrnfSFZCrC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GEhJDHAAAA3gAAAA8AAAAAAAAAAAAAAAAAmAIAAGRy&#10;cy9kb3ducmV2LnhtbFBLBQYAAAAABAAEAPUAAACMAwAAAAA=&#10;" filled="f" strokecolor="#92d050" strokeweight="2.25pt"/>
            <v:roundrect id="AutoShape 224" o:spid="_x0000_s1039" style="position:absolute;left:10185;top:20602;width:20562;height:23051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2WCP8IA&#10;AADeAAAADwAAAGRycy9kb3ducmV2LnhtbESPzYrCMBSF9wO+Q7iCuzGtMoNWo4gg6HKs6PbSXNti&#10;cxOb2Na3nywGZnk4f3zr7WAa0VHra8sK0mkCgriwuuZSwSU/fC5A+ICssbFMCt7kYbsZfawx07bn&#10;H+rOoRRxhH2GCqoQXCalLyoy6KfWEUfvbluDIcq2lLrFPo6bRs6S5FsarDk+VOhoX1HxOL+MAnfX&#10;+Er7Q369PTu3cIV+nPKlUpPxsFuBCDSE//Bf+6gVzNKveQSIOBEF5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ZYI/wgAAAN4AAAAPAAAAAAAAAAAAAAAAAJgCAABkcnMvZG93&#10;bnJldi54bWxQSwUGAAAAAAQABAD1AAAAhwMAAAAA&#10;" filled="f" strokecolor="#e36c0a [2409]" strokeweight="2.25pt"/>
            <v:shape id="AutoShape 226" o:spid="_x0000_s1040" type="#_x0000_t34" style="position:absolute;left:47919;top:28357;width:5607;height:2572;rotation:180;flip:y;visibility:visibl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ZlUDsYAAADeAAAADwAAAGRycy9kb3ducmV2LnhtbESPQWvCQBSE7wX/w/KE3uomAaWNriJq&#10;oYdeNEX09sg+k2j2bdjdavrvXaHgcZiZb5jZojetuJLzjWUF6SgBQVxa3XCl4Kf4fHsH4QOyxtYy&#10;KfgjD4v54GWGubY33tJ1FyoRIexzVFCH0OVS+rImg35kO+LonawzGKJ0ldQObxFuWpklyUQabDgu&#10;1NjRqqbysvs1CtqPtd58oytNUYzPIT2cj3JfKPU67JdTEIH68Az/t7+0giwdpxk87sQrIOd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WZVA7GAAAA3gAAAA8AAAAAAAAA&#10;AAAAAAAAoQIAAGRycy9kb3ducmV2LnhtbFBLBQYAAAAABAAEAPkAAACUAwAAAAA=&#10;" adj="513" strokecolor="#e36c0a [2409]" strokeweight="4.5pt">
              <v:stroke endarrow="block"/>
            </v:shape>
            <v:shape id="AutoShape 227" o:spid="_x0000_s1041" type="#_x0000_t32" style="position:absolute;left:12963;top:5555;width:9335;height:7144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l81r8YAAADeAAAADwAAAGRycy9kb3ducmV2LnhtbESP3WrCQBSE7wu+w3KE3tVNFEuIrmJE&#10;QeiF9ecBDtljEsyeDburpj59Vyj0cpiZb5j5sjetuJPzjWUF6SgBQVxa3XCl4HzafmQgfEDW2Fom&#10;BT/kYbkYvM0x1/bBB7ofQyUihH2OCuoQulxKX9Zk0I9sRxy9i3UGQ5SuktrhI8JNK8dJ8ikNNhwX&#10;auxoXVN5Pd6MAvw67F1TfOtn1m3OaVFsMbumSr0P+9UMRKA+/If/2jutYJxOpxN43YlXQC5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pfNa/GAAAA3gAAAA8AAAAAAAAA&#10;AAAAAAAAoQIAAGRycy9kb3ducmV2LnhtbFBLBQYAAAAABAAEAPkAAACUAwAAAAA=&#10;" strokecolor="#92d050" strokeweight="4.5pt">
              <v:stroke endarrow="block"/>
            </v:shape>
            <v:shape id="AutoShape 228" o:spid="_x0000_s1042" type="#_x0000_t32" style="position:absolute;left:53475;top:19676;width:0;height:323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akkMcMAAADeAAAADwAAAGRycy9kb3ducmV2LnhtbESPQYvCMBSE74L/ITxhbzZVdJFqFBGE&#10;XleF1dujebbF5qU20VZ/vREEj8PMfMMsVp2pxJ0aV1pWMIpiEMSZ1SXnCg777XAGwnlkjZVlUvAg&#10;B6tlv7fARNuW/+i+87kIEHYJKii8rxMpXVaQQRfZmjh4Z9sY9EE2udQNtgFuKjmO419psOSwUGBN&#10;m4Kyy+5mFDzjyVGnj6td421z+j+n7dOfcqV+Bt16DsJT57/hTzvVCsaj6WQK7zvhCsjl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WpJDHDAAAA3gAAAA8AAAAAAAAAAAAA&#10;AAAAoQIAAGRycy9kb3ducmV2LnhtbFBLBQYAAAAABAAEAPkAAACRAwAAAAA=&#10;" strokecolor="#e36c0a [2409]" strokeweight="4.5pt">
              <v:stroke endarrow="block"/>
            </v:shape>
            <v:oval id="Oval 229" o:spid="_x0000_s1043" style="position:absolute;left:925;top:12732;width:16193;height:476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EXn+sYA&#10;AADeAAAADwAAAGRycy9kb3ducmV2LnhtbESPT4vCMBTE78J+h/CEvWlq/cNajbIIsgt6se7B46N5&#10;tsXmpTSxdv30RhA8DjPzG2a57kwlWmpcaVnBaBiBIM6sLjlX8HfcDr5AOI+ssbJMCv7JwXr10Vti&#10;ou2ND9SmPhcBwi5BBYX3dSKlywoy6Ia2Jg7e2TYGfZBNLnWDtwA3lYyjaCYNlhwWCqxpU1B2Sa9G&#10;QTe7X9t4sjul8+x8P7Dkzf5nrNRnv/tegPDU+Xf41f7VCuLRdDKH551wBeTq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JEXn+sYAAADeAAAADwAAAAAAAAAAAAAAAACYAgAAZHJz&#10;L2Rvd25yZXYueG1sUEsFBgAAAAAEAAQA9QAAAIsDAAAAAA==&#10;" fillcolor="white [3201]" strokecolor="#e36c0a [2409]" strokeweight="2pt">
              <v:textbox inset="0,0,0,0">
                <w:txbxContent>
                  <w:p w:rsidR="009A0F8E" w:rsidRPr="002E4D44" w:rsidRDefault="009A0F8E" w:rsidP="002E4D44">
                    <w:pPr>
                      <w:jc w:val="center"/>
                      <w:rPr>
                        <w:b/>
                        <w:i/>
                        <w:sz w:val="22"/>
                      </w:rPr>
                    </w:pPr>
                    <w:r w:rsidRPr="002E4D44"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 xml:space="preserve">Avance </w:t>
                    </w:r>
                    <w:r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 xml:space="preserve">du </w:t>
                    </w:r>
                    <w:r w:rsidRPr="002E4D44">
                      <w:rPr>
                        <w:rFonts w:ascii="Arial" w:hAnsi="Arial" w:cs="Arial"/>
                        <w:b/>
                        <w:i/>
                        <w:color w:val="231F20"/>
                        <w:sz w:val="20"/>
                        <w:szCs w:val="22"/>
                      </w:rPr>
                      <w:t>groupe de plastification</w:t>
                    </w:r>
                  </w:p>
                </w:txbxContent>
              </v:textbox>
            </v:oval>
            <v:shape id="AutoShape 230" o:spid="_x0000_s1044" type="#_x0000_t32" style="position:absolute;left:42131;top:15278;width:2382;height:6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Xu6RsUAAADeAAAADwAAAGRycy9kb3ducmV2LnhtbESPQYvCMBSE74L/ITzBm00VlaXbVERY&#10;6FVXcL09mmdbtnnpNtFWf/1GEDwOM/MNk24G04gbda62rGAexSCIC6trLhUcv79mHyCcR9bYWCYF&#10;d3KwycajFBNte97T7eBLESDsElRQed8mUrqiIoMusi1x8C62M+iD7EqpO+wD3DRyEcdrabDmsFBh&#10;S7uKit/D1Sh4xMsfnd//7Bavu/PpkvcPfy6Vmk6G7ScIT4N/h1/tXCtYzFfLNTzvhCsgs3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dXu6RsUAAADeAAAADwAAAAAAAAAA&#10;AAAAAAChAgAAZHJzL2Rvd25yZXYueG1sUEsFBgAAAAAEAAQA+QAAAJMDAAAAAA==&#10;" strokecolor="#e36c0a [2409]" strokeweight="4.5pt">
              <v:stroke endarrow="block"/>
            </v:shape>
            <v:shape id="AutoShape 231" o:spid="_x0000_s1045" type="#_x0000_t32" style="position:absolute;left:39816;top:3472;width:19133;height:0;flip:x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ZDaUMgAAADeAAAADwAAAGRycy9kb3ducmV2LnhtbESPQWsCMRSE74X+h/AK3mpWqVJXo4hS&#10;256kVtHjc/PcLG5elk1Wt/76Rij0OMzMN8xk1tpSXKj2hWMFvW4CgjhzuuBcwfb77fkVhA/IGkvH&#10;pOCHPMymjw8TTLW78hddNiEXEcI+RQUmhCqV0meGLPquq4ijd3K1xRBlnUtd4zXCbSn7STKUFguO&#10;CwYrWhjKzpvGKtjveNl87pvR2RyGvDre1vN3PinVeWrnYxCB2vAf/mt/aAX93mDwAvc78QrI6S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XZDaUMgAAADeAAAADwAAAAAA&#10;AAAAAAAAAAChAgAAZHJzL2Rvd25yZXYueG1sUEsFBgAAAAAEAAQA+QAAAJYDAAAAAA==&#10;" strokecolor="black [3213]" strokeweight="4.5pt">
              <v:stroke endarrow="block"/>
            </v:shape>
            <v:shape id="AutoShape 232" o:spid="_x0000_s1046" type="#_x0000_t32" style="position:absolute;left:40974;top:33103;width:0;height:3239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MU3L8AAADbAAAADwAAAGRycy9kb3ducmV2LnhtbESPzQrCMBCE74LvEFbwpqkiItUoIgi9&#10;+gPqbWnWtthsahNt9emNIHgcZuYbZrFqTSmeVLvCsoLRMAJBnFpdcKbgeNgOZiCcR9ZYWiYFL3Kw&#10;WnY7C4y1bXhHz73PRICwi1FB7n0VS+nSnAy6oa2Ig3e1tUEfZJ1JXWMT4KaU4yiaSoMFh4UcK9rk&#10;lN72D6PgHU3OOnnd7Rofm8vpmjRvf8mU6vfa9RyEp9b/w792ohVMR/D9En6AXH4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0WMU3L8AAADbAAAADwAAAAAAAAAAAAAAAACh&#10;AgAAZHJzL2Rvd25yZXYueG1sUEsFBgAAAAAEAAQA+QAAAI0DAAAAAA==&#10;" strokecolor="#e36c0a [2409]" strokeweight="4.5pt">
              <v:stroke endarrow="block"/>
            </v:shape>
          </v:group>
        </w:pict>
      </w:r>
      <w:r w:rsidR="00007DBB" w:rsidRPr="00007DBB">
        <w:t>Déroulement du cycle d’injection</w:t>
      </w:r>
    </w:p>
    <w:p w:rsidR="00007DBB" w:rsidRPr="00007DBB" w:rsidRDefault="00007DBB" w:rsidP="00007DBB">
      <w:pPr>
        <w:autoSpaceDE w:val="0"/>
        <w:rPr>
          <w:rFonts w:cs="Arial"/>
          <w:color w:val="000000"/>
          <w:sz w:val="22"/>
          <w:szCs w:val="22"/>
        </w:rPr>
      </w:pPr>
    </w:p>
    <w:p w:rsidR="00007DBB" w:rsidRDefault="00007DBB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244154" w:rsidRDefault="00244154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31320C" w:rsidRDefault="0031320C" w:rsidP="00007DBB">
      <w:pPr>
        <w:rPr>
          <w:rFonts w:ascii="Arial" w:hAnsi="Arial" w:cs="Arial"/>
          <w:sz w:val="22"/>
          <w:szCs w:val="22"/>
        </w:rPr>
      </w:pPr>
    </w:p>
    <w:p w:rsidR="00007DBB" w:rsidRDefault="00007DBB" w:rsidP="00007DBB">
      <w:pPr>
        <w:autoSpaceDE w:val="0"/>
        <w:jc w:val="center"/>
        <w:rPr>
          <w:rFonts w:ascii="Arial" w:hAnsi="Arial" w:cs="Arial"/>
          <w:color w:val="231F20"/>
          <w:sz w:val="22"/>
          <w:szCs w:val="22"/>
        </w:rPr>
      </w:pPr>
    </w:p>
    <w:p w:rsidR="00007DBB" w:rsidRDefault="00B5296E" w:rsidP="00007DBB">
      <w:pPr>
        <w:autoSpaceDE w:val="0"/>
        <w:rPr>
          <w:rFonts w:ascii="Arial" w:hAnsi="Arial" w:cs="Arial"/>
          <w:color w:val="231F20"/>
          <w:sz w:val="22"/>
          <w:szCs w:val="22"/>
        </w:rPr>
      </w:pPr>
      <w:r w:rsidRPr="00B5296E">
        <w:rPr>
          <w:noProof/>
          <w:sz w:val="22"/>
          <w:szCs w:val="22"/>
          <w:lang w:eastAsia="fr-FR"/>
        </w:rPr>
        <w:pict>
          <v:shapetype id="_x0000_t47" coordsize="21600,21600" o:spt="47" adj="-8280,24300,-1800,4050" path="m@0@1l@2@3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/>
          </v:shapetype>
          <v:shape id="Légende encadrée 1 21582" o:spid="_x0000_s1047" type="#_x0000_t47" style="position:absolute;left:0;text-align:left;margin-left:-142.45pt;margin-top:4.35pt;width:72.75pt;height:22.9pt;z-index:2518835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" adj="92,-20974,5507,-880">
            <v:textbox>
              <w:txbxContent>
                <w:p w:rsidR="009A0F8E" w:rsidRPr="00CE073B" w:rsidRDefault="009A0F8E" w:rsidP="00C4653C">
                  <w:pPr>
                    <w:jc w:val="center"/>
                    <w:rPr>
                      <w:color w:val="009900"/>
                    </w:rPr>
                  </w:pPr>
                  <w:r>
                    <w:t>Fourreau</w:t>
                  </w:r>
                </w:p>
              </w:txbxContent>
            </v:textbox>
          </v:shape>
        </w:pict>
      </w:r>
    </w:p>
    <w:p w:rsidR="00934EB4" w:rsidRDefault="00934EB4" w:rsidP="00934EB4">
      <w:pPr>
        <w:pStyle w:val="Titre3"/>
        <w:numPr>
          <w:ilvl w:val="0"/>
          <w:numId w:val="0"/>
        </w:numPr>
        <w:tabs>
          <w:tab w:val="left" w:pos="4437"/>
        </w:tabs>
        <w:spacing w:line="240" w:lineRule="auto"/>
        <w:rPr>
          <w:rFonts w:asciiTheme="minorHAnsi" w:hAnsiTheme="minorHAnsi"/>
          <w:i w:val="0"/>
          <w:color w:val="auto"/>
          <w:sz w:val="24"/>
          <w:szCs w:val="24"/>
        </w:rPr>
      </w:pPr>
    </w:p>
    <w:p w:rsidR="00C4653C" w:rsidRPr="002367D1" w:rsidRDefault="00934EB4" w:rsidP="00934EB4">
      <w:pPr>
        <w:pStyle w:val="Titre3"/>
        <w:numPr>
          <w:ilvl w:val="0"/>
          <w:numId w:val="0"/>
        </w:numPr>
        <w:tabs>
          <w:tab w:val="left" w:pos="4437"/>
        </w:tabs>
        <w:spacing w:line="240" w:lineRule="auto"/>
        <w:rPr>
          <w:rFonts w:asciiTheme="minorHAnsi" w:hAnsiTheme="minorHAnsi"/>
          <w:i w:val="0"/>
          <w:color w:val="auto"/>
          <w:sz w:val="24"/>
          <w:szCs w:val="24"/>
        </w:rPr>
      </w:pPr>
      <w:r w:rsidRPr="002367D1">
        <w:rPr>
          <w:rFonts w:asciiTheme="minorHAnsi" w:hAnsiTheme="minorHAnsi"/>
          <w:i w:val="0"/>
          <w:color w:val="auto"/>
          <w:sz w:val="24"/>
          <w:szCs w:val="24"/>
        </w:rPr>
        <w:lastRenderedPageBreak/>
        <w:t xml:space="preserve">La matière plastique </w:t>
      </w:r>
      <w:r w:rsidR="00007DBB" w:rsidRPr="002367D1">
        <w:rPr>
          <w:rFonts w:asciiTheme="minorHAnsi" w:hAnsiTheme="minorHAnsi"/>
          <w:i w:val="0"/>
          <w:color w:val="auto"/>
          <w:sz w:val="24"/>
          <w:szCs w:val="24"/>
        </w:rPr>
        <w:t>(exemple : PP, PE, ABS, …) se présente</w:t>
      </w:r>
      <w:r w:rsidRPr="002367D1">
        <w:rPr>
          <w:rFonts w:asciiTheme="minorHAnsi" w:hAnsiTheme="minorHAnsi"/>
          <w:i w:val="0"/>
          <w:color w:val="auto"/>
          <w:sz w:val="24"/>
          <w:szCs w:val="24"/>
        </w:rPr>
        <w:t xml:space="preserve"> sous forme de </w:t>
      </w:r>
      <w:r w:rsidRPr="007136FA">
        <w:rPr>
          <w:rFonts w:asciiTheme="minorHAnsi" w:hAnsiTheme="minorHAnsi"/>
          <w:b/>
          <w:color w:val="auto"/>
          <w:sz w:val="24"/>
          <w:szCs w:val="24"/>
        </w:rPr>
        <w:t>granulés</w:t>
      </w:r>
      <w:r w:rsidRPr="002367D1">
        <w:rPr>
          <w:rFonts w:asciiTheme="minorHAnsi" w:hAnsiTheme="minorHAnsi"/>
          <w:i w:val="0"/>
          <w:color w:val="auto"/>
          <w:sz w:val="24"/>
          <w:szCs w:val="24"/>
        </w:rPr>
        <w:t xml:space="preserve"> dans la </w:t>
      </w:r>
      <w:r w:rsidRPr="007136FA">
        <w:rPr>
          <w:rFonts w:asciiTheme="minorHAnsi" w:hAnsiTheme="minorHAnsi"/>
          <w:b/>
          <w:i w:val="0"/>
          <w:color w:val="auto"/>
          <w:sz w:val="24"/>
          <w:szCs w:val="24"/>
        </w:rPr>
        <w:t>trémie</w:t>
      </w:r>
      <w:r w:rsidR="00C4653C" w:rsidRPr="002367D1">
        <w:rPr>
          <w:rFonts w:asciiTheme="minorHAnsi" w:hAnsiTheme="minorHAnsi"/>
          <w:i w:val="0"/>
          <w:color w:val="auto"/>
          <w:sz w:val="24"/>
          <w:szCs w:val="24"/>
        </w:rPr>
        <w:t>.</w:t>
      </w:r>
    </w:p>
    <w:p w:rsidR="002367D1" w:rsidRPr="002367D1" w:rsidRDefault="002367D1" w:rsidP="002367D1">
      <w:r w:rsidRPr="002367D1">
        <w:t>Celle-ci doit subir une première transformation</w:t>
      </w:r>
      <w:r w:rsidR="00393035">
        <w:t>,</w:t>
      </w:r>
      <w:r w:rsidRPr="002367D1">
        <w:t xml:space="preserve"> elle est chauffée </w:t>
      </w:r>
      <w:r w:rsidR="00546479">
        <w:t>à l’intérieurdu</w:t>
      </w:r>
      <w:r w:rsidRPr="002367D1">
        <w:t xml:space="preserve"> fourreau </w:t>
      </w:r>
      <w:r w:rsidR="00546479">
        <w:t xml:space="preserve">puis malaxée par une vis. </w:t>
      </w:r>
      <w:r w:rsidR="00546479" w:rsidRPr="002367D1">
        <w:t>Cette</w:t>
      </w:r>
      <w:r w:rsidRPr="002367D1">
        <w:t xml:space="preserve"> première étape s’appelle la </w:t>
      </w:r>
      <w:r w:rsidRPr="007136FA">
        <w:rPr>
          <w:b/>
          <w:i/>
        </w:rPr>
        <w:t>plastification</w:t>
      </w:r>
      <w:r w:rsidRPr="002367D1">
        <w:t>.</w:t>
      </w:r>
    </w:p>
    <w:p w:rsidR="002367D1" w:rsidRDefault="002367D1" w:rsidP="002367D1">
      <w:r>
        <w:t xml:space="preserve">A la suite de cette opération la matière visqueuse est poussée dans le </w:t>
      </w:r>
      <w:r w:rsidRPr="007136FA">
        <w:rPr>
          <w:b/>
          <w:i/>
        </w:rPr>
        <w:t>moule</w:t>
      </w:r>
      <w:r>
        <w:t xml:space="preserve"> par un piston. C’est l’</w:t>
      </w:r>
      <w:r w:rsidRPr="007136FA">
        <w:rPr>
          <w:b/>
          <w:i/>
        </w:rPr>
        <w:t>injection</w:t>
      </w:r>
      <w:r>
        <w:t>.</w:t>
      </w:r>
    </w:p>
    <w:p w:rsidR="002367D1" w:rsidRDefault="002367D1" w:rsidP="002367D1">
      <w:r>
        <w:t xml:space="preserve">Pour que la matière puisse se solidifier, il est ensuite nécessaire de </w:t>
      </w:r>
      <w:r w:rsidR="00546479">
        <w:rPr>
          <w:b/>
          <w:i/>
        </w:rPr>
        <w:t>thermo réguler</w:t>
      </w:r>
      <w:r>
        <w:t xml:space="preserve"> le moule.</w:t>
      </w:r>
    </w:p>
    <w:p w:rsidR="00393035" w:rsidRDefault="002367D1" w:rsidP="002367D1">
      <w:r>
        <w:t xml:space="preserve">La pièce moulée peut alors être </w:t>
      </w:r>
      <w:r w:rsidR="00546479">
        <w:t>éjectée</w:t>
      </w:r>
      <w:r>
        <w:t xml:space="preserve"> après </w:t>
      </w:r>
      <w:r w:rsidRPr="006A1223">
        <w:rPr>
          <w:b/>
          <w:i/>
        </w:rPr>
        <w:t>ouverture</w:t>
      </w:r>
      <w:r>
        <w:t xml:space="preserve"> du moule </w:t>
      </w:r>
      <w:r w:rsidR="00393035">
        <w:t>grâce à un système d</w:t>
      </w:r>
      <w:r w:rsidR="00393035" w:rsidRPr="006A1223">
        <w:rPr>
          <w:b/>
          <w:i/>
        </w:rPr>
        <w:t>’éjection</w:t>
      </w:r>
      <w:r w:rsidR="00393035">
        <w:t>.</w:t>
      </w:r>
    </w:p>
    <w:p w:rsidR="00C060C0" w:rsidRDefault="00C060C0" w:rsidP="00C060C0">
      <w:pPr>
        <w:ind w:left="714"/>
        <w:rPr>
          <w:noProof/>
        </w:rPr>
      </w:pPr>
    </w:p>
    <w:p w:rsidR="00393035" w:rsidRDefault="00393035" w:rsidP="00393035">
      <w:pPr>
        <w:pStyle w:val="Titre3"/>
        <w:rPr>
          <w:noProof/>
        </w:rPr>
      </w:pPr>
      <w:r>
        <w:rPr>
          <w:noProof/>
        </w:rPr>
        <w:t>L</w:t>
      </w:r>
      <w:r w:rsidR="006A1223">
        <w:rPr>
          <w:noProof/>
        </w:rPr>
        <w:t>es</w:t>
      </w:r>
      <w:r>
        <w:rPr>
          <w:noProof/>
        </w:rPr>
        <w:t xml:space="preserve"> matière</w:t>
      </w:r>
      <w:r w:rsidR="006A1223">
        <w:rPr>
          <w:noProof/>
        </w:rPr>
        <w:t>sinjectables</w:t>
      </w:r>
    </w:p>
    <w:p w:rsidR="006A1223" w:rsidRDefault="000443FA" w:rsidP="006A1223">
      <w:r>
        <w:rPr>
          <w:noProof/>
          <w:lang w:eastAsia="fr-FR"/>
        </w:rPr>
        <w:drawing>
          <wp:anchor distT="0" distB="0" distL="114300" distR="114300" simplePos="0" relativeHeight="252066816" behindDoc="1" locked="0" layoutInCell="1" allowOverlap="1">
            <wp:simplePos x="0" y="0"/>
            <wp:positionH relativeFrom="column">
              <wp:posOffset>5178425</wp:posOffset>
            </wp:positionH>
            <wp:positionV relativeFrom="paragraph">
              <wp:posOffset>318770</wp:posOffset>
            </wp:positionV>
            <wp:extent cx="1156970" cy="752475"/>
            <wp:effectExtent l="0" t="0" r="5080" b="9525"/>
            <wp:wrapTight wrapText="bothSides">
              <wp:wrapPolygon edited="0">
                <wp:start x="0" y="0"/>
                <wp:lineTo x="0" y="21327"/>
                <wp:lineTo x="21339" y="21327"/>
                <wp:lineTo x="21339" y="0"/>
                <wp:lineTo x="0" y="0"/>
              </wp:wrapPolygon>
            </wp:wrapTight>
            <wp:docPr id="899" name="Image 8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7028" t="56749" r="34210" b="12122"/>
                    <a:stretch/>
                  </pic:blipFill>
                  <pic:spPr bwMode="auto">
                    <a:xfrm>
                      <a:off x="0" y="0"/>
                      <a:ext cx="1156970" cy="752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A1223">
        <w:t>Les polymères (</w:t>
      </w:r>
      <w:r w:rsidR="006A1223" w:rsidRPr="00546479">
        <w:rPr>
          <w:i/>
        </w:rPr>
        <w:t>thermoplastiques et thermodurcissables</w:t>
      </w:r>
      <w:r w:rsidR="006A1223">
        <w:t>) et les élastomères peuvent être moulés par injection.</w:t>
      </w:r>
    </w:p>
    <w:p w:rsidR="000443FA" w:rsidRDefault="006A1223" w:rsidP="006A1223">
      <w:pPr>
        <w:rPr>
          <w:rFonts w:eastAsia="Times New Roman"/>
          <w:lang w:eastAsia="en-GB"/>
        </w:rPr>
      </w:pPr>
      <w:r w:rsidRPr="00D96BAD">
        <w:rPr>
          <w:b/>
          <w:i/>
        </w:rPr>
        <w:t>Les Thermoplastiques</w:t>
      </w:r>
      <w:r w:rsidR="000443FA">
        <w:t>se déforment et sont façonnab</w:t>
      </w:r>
      <w:r w:rsidR="00546479">
        <w:t>les sous l'action de la chaleur. Ils</w:t>
      </w:r>
      <w:r w:rsidR="000443FA">
        <w:t xml:space="preserve"> reprennent leur forme initiale en refroidissant sauf dans le cas de réchauffements répétés.</w:t>
      </w:r>
    </w:p>
    <w:p w:rsidR="006A1223" w:rsidRPr="000C1C5E" w:rsidRDefault="000443FA" w:rsidP="000C1C5E">
      <w:pPr>
        <w:pStyle w:val="Information"/>
        <w:ind w:left="0"/>
        <w:rPr>
          <w:rFonts w:eastAsia="Times New Roman"/>
          <w:sz w:val="20"/>
          <w:lang w:eastAsia="en-GB"/>
        </w:rPr>
      </w:pPr>
      <w:r>
        <w:rPr>
          <w:lang w:eastAsia="fr-FR"/>
        </w:rPr>
        <w:drawing>
          <wp:anchor distT="0" distB="0" distL="114300" distR="114300" simplePos="0" relativeHeight="252065792" behindDoc="1" locked="0" layoutInCell="1" allowOverlap="1">
            <wp:simplePos x="0" y="0"/>
            <wp:positionH relativeFrom="column">
              <wp:posOffset>5356860</wp:posOffset>
            </wp:positionH>
            <wp:positionV relativeFrom="paragraph">
              <wp:posOffset>554355</wp:posOffset>
            </wp:positionV>
            <wp:extent cx="1019175" cy="767715"/>
            <wp:effectExtent l="0" t="0" r="9525" b="0"/>
            <wp:wrapTight wrapText="bothSides">
              <wp:wrapPolygon edited="0">
                <wp:start x="0" y="0"/>
                <wp:lineTo x="0" y="20903"/>
                <wp:lineTo x="21398" y="20903"/>
                <wp:lineTo x="21398" y="0"/>
                <wp:lineTo x="0" y="0"/>
              </wp:wrapPolygon>
            </wp:wrapTight>
            <wp:docPr id="898" name="Image 8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859" t="49036" r="34215" b="14600"/>
                    <a:stretch/>
                  </pic:blipFill>
                  <pic:spPr bwMode="auto">
                    <a:xfrm>
                      <a:off x="0" y="0"/>
                      <a:ext cx="1019175" cy="7677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>
        <w:rPr>
          <w:lang w:eastAsia="fr-FR"/>
        </w:rPr>
        <w:drawing>
          <wp:anchor distT="0" distB="0" distL="114300" distR="114300" simplePos="0" relativeHeight="252067840" behindDoc="1" locked="0" layoutInCell="1" allowOverlap="1">
            <wp:simplePos x="0" y="0"/>
            <wp:positionH relativeFrom="column">
              <wp:posOffset>-148590</wp:posOffset>
            </wp:positionH>
            <wp:positionV relativeFrom="paragraph">
              <wp:posOffset>245745</wp:posOffset>
            </wp:positionV>
            <wp:extent cx="382905" cy="1076325"/>
            <wp:effectExtent l="0" t="0" r="0" b="9525"/>
            <wp:wrapTight wrapText="bothSides">
              <wp:wrapPolygon edited="0">
                <wp:start x="0" y="0"/>
                <wp:lineTo x="0" y="21409"/>
                <wp:lineTo x="20418" y="21409"/>
                <wp:lineTo x="20418" y="0"/>
                <wp:lineTo x="0" y="0"/>
              </wp:wrapPolygon>
            </wp:wrapTight>
            <wp:docPr id="900" name="Image 9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036" t="54545" r="56856" b="12122"/>
                    <a:stretch/>
                  </pic:blipFill>
                  <pic:spPr bwMode="auto">
                    <a:xfrm>
                      <a:off x="0" y="0"/>
                      <a:ext cx="382905" cy="1076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A1223" w:rsidRPr="000C1C5E">
        <w:rPr>
          <w:rFonts w:eastAsia="Times New Roman"/>
          <w:sz w:val="20"/>
          <w:lang w:eastAsia="en-GB"/>
        </w:rPr>
        <w:t xml:space="preserve">Les molécules de ces polymères </w:t>
      </w:r>
      <w:r w:rsidR="00546479">
        <w:rPr>
          <w:rFonts w:eastAsia="Times New Roman"/>
          <w:sz w:val="20"/>
          <w:lang w:eastAsia="en-GB"/>
        </w:rPr>
        <w:t>sont constituées</w:t>
      </w:r>
      <w:r w:rsidR="006A1223" w:rsidRPr="000C1C5E">
        <w:rPr>
          <w:rFonts w:eastAsia="Times New Roman"/>
          <w:sz w:val="20"/>
          <w:lang w:eastAsia="en-GB"/>
        </w:rPr>
        <w:t xml:space="preserve"> de longues chaînes seulement reliées par des liaisons</w:t>
      </w:r>
      <w:r w:rsidR="006A1223" w:rsidRPr="000C1C5E">
        <w:rPr>
          <w:rFonts w:eastAsia="Times New Roman"/>
          <w:color w:val="4F6228"/>
          <w:sz w:val="20"/>
          <w:lang w:eastAsia="en-GB"/>
        </w:rPr>
        <w:t xml:space="preserve"> faibles</w:t>
      </w:r>
      <w:r w:rsidR="006A1223" w:rsidRPr="000C1C5E">
        <w:rPr>
          <w:rFonts w:eastAsia="Times New Roman"/>
          <w:sz w:val="20"/>
          <w:lang w:eastAsia="en-GB"/>
        </w:rPr>
        <w:t>.</w:t>
      </w:r>
    </w:p>
    <w:p w:rsidR="006A1223" w:rsidRPr="000C1C5E" w:rsidRDefault="006A1223" w:rsidP="006A1223">
      <w:pPr>
        <w:rPr>
          <w:rFonts w:eastAsia="Times New Roman"/>
          <w:color w:val="4F6228"/>
          <w:sz w:val="20"/>
          <w:lang w:eastAsia="en-GB"/>
        </w:rPr>
      </w:pPr>
      <w:r w:rsidRPr="000C1C5E">
        <w:rPr>
          <w:rFonts w:eastAsia="Times New Roman"/>
          <w:color w:val="4F6228"/>
          <w:sz w:val="20"/>
          <w:lang w:eastAsia="en-GB"/>
        </w:rPr>
        <w:t>Lorsque les thermoplastiques sont chauffés, les liaisons peuvent être rompues. Les molécules peuvent gl</w:t>
      </w:r>
      <w:r w:rsidR="00546479">
        <w:rPr>
          <w:rFonts w:eastAsia="Times New Roman"/>
          <w:color w:val="4F6228"/>
          <w:sz w:val="20"/>
          <w:lang w:eastAsia="en-GB"/>
        </w:rPr>
        <w:t>isser les unes sur les autres,</w:t>
      </w:r>
      <w:r w:rsidRPr="000C1C5E">
        <w:rPr>
          <w:rFonts w:eastAsia="Times New Roman"/>
          <w:color w:val="4F6228"/>
          <w:sz w:val="20"/>
          <w:lang w:eastAsia="en-GB"/>
        </w:rPr>
        <w:t xml:space="preserve"> les thermoplastiques deviennent donc souples. Les chaînes moléculaires se modifient pour prendre une forme différente.</w:t>
      </w:r>
    </w:p>
    <w:p w:rsidR="006A1223" w:rsidRDefault="006A1223" w:rsidP="006A1223">
      <w:pPr>
        <w:rPr>
          <w:rFonts w:eastAsia="Times New Roman"/>
          <w:color w:val="4F6228"/>
          <w:sz w:val="20"/>
          <w:lang w:eastAsia="en-GB"/>
        </w:rPr>
      </w:pPr>
      <w:r w:rsidRPr="000C1C5E">
        <w:rPr>
          <w:rFonts w:eastAsia="Times New Roman"/>
          <w:color w:val="4F6228"/>
          <w:sz w:val="20"/>
          <w:lang w:eastAsia="en-GB"/>
        </w:rPr>
        <w:t>Quand la matière refroidit, les liaisons se reforment et les thermoplastiques gardent leur nouvelle forme tout en conservant leurs propriétés plastiques.</w:t>
      </w:r>
    </w:p>
    <w:p w:rsidR="000443FA" w:rsidRDefault="000443FA" w:rsidP="006A1223">
      <w:pPr>
        <w:rPr>
          <w:rFonts w:eastAsia="Times New Roman"/>
          <w:color w:val="4F6228"/>
          <w:sz w:val="20"/>
          <w:lang w:eastAsia="en-GB"/>
        </w:rPr>
      </w:pPr>
    </w:p>
    <w:p w:rsidR="006A1223" w:rsidRPr="00D96BAD" w:rsidRDefault="000C1C5E" w:rsidP="006A1223">
      <w:pPr>
        <w:rPr>
          <w:b/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2064768" behindDoc="1" locked="0" layoutInCell="1" allowOverlap="1">
            <wp:simplePos x="0" y="0"/>
            <wp:positionH relativeFrom="column">
              <wp:posOffset>4642485</wp:posOffset>
            </wp:positionH>
            <wp:positionV relativeFrom="paragraph">
              <wp:posOffset>135255</wp:posOffset>
            </wp:positionV>
            <wp:extent cx="1590675" cy="1180465"/>
            <wp:effectExtent l="0" t="0" r="9525" b="635"/>
            <wp:wrapTight wrapText="bothSides">
              <wp:wrapPolygon edited="0">
                <wp:start x="0" y="0"/>
                <wp:lineTo x="0" y="21263"/>
                <wp:lineTo x="21471" y="21263"/>
                <wp:lineTo x="21471" y="0"/>
                <wp:lineTo x="0" y="0"/>
              </wp:wrapPolygon>
            </wp:wrapTight>
            <wp:docPr id="897" name="Image 8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5870" t="45455" r="36524" b="20386"/>
                    <a:stretch/>
                  </pic:blipFill>
                  <pic:spPr bwMode="auto">
                    <a:xfrm>
                      <a:off x="0" y="0"/>
                      <a:ext cx="1590675" cy="118046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6A1223" w:rsidRPr="00D96BAD">
        <w:rPr>
          <w:b/>
          <w:i/>
        </w:rPr>
        <w:t>Les thermodurcissables</w:t>
      </w:r>
    </w:p>
    <w:p w:rsidR="006A1223" w:rsidRPr="000C1C5E" w:rsidRDefault="006A1223" w:rsidP="000C1C5E">
      <w:pPr>
        <w:jc w:val="left"/>
      </w:pPr>
      <w:r w:rsidRPr="000C1C5E">
        <w:t xml:space="preserve">Ce sont des plastiques qui </w:t>
      </w:r>
      <w:r w:rsidR="000C1C5E" w:rsidRPr="000C1C5E">
        <w:rPr>
          <w:rFonts w:eastAsia="Times New Roman"/>
          <w:lang w:eastAsia="en-GB"/>
        </w:rPr>
        <w:t xml:space="preserve">prennent leur forme définitive au premier refroidissement, la réversibilité est impossible. </w:t>
      </w:r>
    </w:p>
    <w:p w:rsidR="006A1223" w:rsidRPr="000C1C5E" w:rsidRDefault="006A1223" w:rsidP="000C1C5E">
      <w:pPr>
        <w:pStyle w:val="Information"/>
        <w:ind w:left="0"/>
        <w:rPr>
          <w:color w:val="4F6228"/>
          <w:sz w:val="20"/>
        </w:rPr>
      </w:pPr>
      <w:r w:rsidRPr="000C1C5E">
        <w:rPr>
          <w:sz w:val="20"/>
        </w:rPr>
        <w:t xml:space="preserve">Les molécules de ces polymères sont organisées en de longues chaînes comprenant un </w:t>
      </w:r>
      <w:r w:rsidRPr="000C1C5E">
        <w:rPr>
          <w:color w:val="4F6228"/>
          <w:sz w:val="20"/>
        </w:rPr>
        <w:t>grand nombre de liaisons chimiques solides entre elles.</w:t>
      </w:r>
    </w:p>
    <w:p w:rsidR="006A1223" w:rsidRPr="000C1C5E" w:rsidRDefault="006A1223" w:rsidP="006A1223">
      <w:pPr>
        <w:rPr>
          <w:color w:val="4F6228"/>
          <w:sz w:val="20"/>
        </w:rPr>
      </w:pPr>
      <w:r w:rsidRPr="000C1C5E">
        <w:rPr>
          <w:color w:val="4F6228"/>
          <w:sz w:val="20"/>
        </w:rPr>
        <w:t>Les liaisons sont si solides qu’elles ne peuvent pas être rompues quand le plastique est chauffé.</w:t>
      </w:r>
    </w:p>
    <w:p w:rsidR="000C1C5E" w:rsidRPr="000C1C5E" w:rsidRDefault="000C1C5E" w:rsidP="006A1223">
      <w:pPr>
        <w:rPr>
          <w:color w:val="4F6228"/>
        </w:rPr>
      </w:pPr>
    </w:p>
    <w:p w:rsidR="00C159C7" w:rsidRDefault="00C66D79" w:rsidP="006A1223">
      <w:pPr>
        <w:rPr>
          <w:b/>
          <w:bCs/>
          <w:i/>
        </w:rPr>
      </w:pPr>
      <w:r>
        <w:rPr>
          <w:noProof/>
          <w:lang w:eastAsia="fr-FR"/>
        </w:rPr>
        <w:drawing>
          <wp:anchor distT="0" distB="0" distL="114300" distR="114300" simplePos="0" relativeHeight="252070912" behindDoc="1" locked="0" layoutInCell="1" allowOverlap="1">
            <wp:simplePos x="0" y="0"/>
            <wp:positionH relativeFrom="column">
              <wp:posOffset>-73660</wp:posOffset>
            </wp:positionH>
            <wp:positionV relativeFrom="paragraph">
              <wp:posOffset>190500</wp:posOffset>
            </wp:positionV>
            <wp:extent cx="952500" cy="777875"/>
            <wp:effectExtent l="0" t="0" r="0" b="3175"/>
            <wp:wrapTight wrapText="bothSides">
              <wp:wrapPolygon edited="0">
                <wp:start x="0" y="0"/>
                <wp:lineTo x="0" y="21159"/>
                <wp:lineTo x="21168" y="21159"/>
                <wp:lineTo x="21168" y="0"/>
                <wp:lineTo x="0" y="0"/>
              </wp:wrapPolygon>
            </wp:wrapTight>
            <wp:docPr id="906" name="Image 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862" t="50413" r="43302" b="22590"/>
                    <a:stretch/>
                  </pic:blipFill>
                  <pic:spPr bwMode="auto">
                    <a:xfrm>
                      <a:off x="0" y="0"/>
                      <a:ext cx="952500" cy="777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C159C7">
        <w:rPr>
          <w:b/>
          <w:i/>
        </w:rPr>
        <w:t>L</w:t>
      </w:r>
      <w:r w:rsidR="00C159C7" w:rsidRPr="00C159C7">
        <w:rPr>
          <w:b/>
          <w:i/>
        </w:rPr>
        <w:t>es</w:t>
      </w:r>
      <w:r w:rsidR="00EA7722">
        <w:rPr>
          <w:b/>
          <w:i/>
        </w:rPr>
        <w:t xml:space="preserve"> </w:t>
      </w:r>
      <w:r w:rsidR="00D96BAD" w:rsidRPr="00C159C7">
        <w:rPr>
          <w:b/>
          <w:bCs/>
          <w:i/>
        </w:rPr>
        <w:t>élastomère</w:t>
      </w:r>
      <w:r w:rsidR="00C159C7" w:rsidRPr="00C159C7">
        <w:rPr>
          <w:b/>
          <w:bCs/>
          <w:i/>
        </w:rPr>
        <w:t>s :</w:t>
      </w:r>
    </w:p>
    <w:p w:rsidR="00C66D79" w:rsidRPr="00C159C7" w:rsidRDefault="00C66D79" w:rsidP="006A1223">
      <w:pPr>
        <w:rPr>
          <w:b/>
          <w:bCs/>
          <w:i/>
        </w:rPr>
      </w:pPr>
    </w:p>
    <w:p w:rsidR="000443FA" w:rsidRDefault="000443FA" w:rsidP="006A1223">
      <w:r>
        <w:rPr>
          <w:bCs/>
          <w:noProof/>
          <w:lang w:eastAsia="en-GB"/>
        </w:rPr>
        <w:t>Ils présentent</w:t>
      </w:r>
      <w:r>
        <w:t xml:space="preserve"> les mêmes qualités élastiques que le </w:t>
      </w:r>
      <w:r>
        <w:rPr>
          <w:rStyle w:val="lev"/>
        </w:rPr>
        <w:t>caoutchouc</w:t>
      </w:r>
      <w:r>
        <w:t xml:space="preserve">. Ils sont employés dans la fabrication des coussins, de certains isolants ou des pneus. </w:t>
      </w:r>
    </w:p>
    <w:p w:rsidR="00C66D79" w:rsidRDefault="00C66D79" w:rsidP="006A1223"/>
    <w:p w:rsidR="00C66D79" w:rsidRDefault="00B5296E" w:rsidP="006A1223">
      <w:r w:rsidRPr="00B5296E">
        <w:rPr>
          <w:bCs/>
          <w:noProof/>
          <w:sz w:val="20"/>
          <w:lang w:eastAsia="fr-FR"/>
        </w:rPr>
        <w:pict>
          <v:group id="Groupe 905" o:spid="_x0000_s1048" style="position:absolute;left:0;text-align:left;margin-left:308.8pt;margin-top:2.8pt;width:134.35pt;height:88.4pt;z-index:-251418624;mso-width-relative:margin;mso-height-relative:margin" coordsize="17049,11239" wrapcoords="-121 0 -121 21051 15204 21417 20876 21417 21117 21417 21600 20868 21600 0 -121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">
            <v:shape id="Image 21592" o:spid="_x0000_s1049" type="#_x0000_t75" style="position:absolute;left:3048;top:-3048;width:10953;height:17049;rotation:-90;flip:y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53OmPGAAAA3gAAAA8AAABkcnMvZG93bnJldi54bWxEj0+LwjAUxO/CfofwFvYimhpQtBpFxIXF&#10;w+I/8Pponm2xeSlNrPXbb4QFj8PM/IZZrDpbiZYaXzrWMBomIIgzZ0rONZxP34MpCB+QDVaOScOT&#10;PKyWH70FpsY9+EDtMeQiQtinqKEIoU6l9FlBFv3Q1cTRu7rGYoiyyaVp8BHhtpIqSSbSYslxocCa&#10;NgVlt+PdajD3XTfrX9XvNFP7yeXZbsvx5qb112e3noMI1IV3+L/9YzSo0Xim4HUnXgG5/AM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znc6Y8YAAADeAAAADwAAAAAAAAAAAAAA&#10;AACfAgAAZHJzL2Rvd25yZXYueG1sUEsFBgAAAAAEAAQA9wAAAJIDAAAAAA==&#10;">
              <v:imagedata r:id="rId14" o:title=""/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Zone de texte 21593" o:spid="_x0000_s1050" type="#_x0000_t202" style="position:absolute;left:11525;top:1047;width:4191;height:495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OsA8gA&#10;AADeAAAADwAAAGRycy9kb3ducmV2LnhtbESPQWvCQBSE74X+h+UVvBTdaLCtqasUsSq91VjF2yP7&#10;moRm34bsmsR/3xUKPQ4z8w0zX/amEi01rrSsYDyKQBBnVpecKzik78MXEM4ja6wsk4IrOVgu7u/m&#10;mGjb8Se1e5+LAGGXoILC+zqR0mUFGXQjWxMH79s2Bn2QTS51g12Am0pOouhJGiw5LBRY06qg7Gd/&#10;MQrOj/npw/Wbry6exvV626bPR50qNXjo315BeOr9f/ivvdMKJuPpLIbbnXAF5OIX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KM6wDyAAAAN4AAAAPAAAAAAAAAAAAAAAAAJgCAABk&#10;cnMvZG93bnJldi54bWxQSwUGAAAAAAQABAD1AAAAjQMAAAAA&#10;" fillcolor="white [3201]" stroked="f" strokeweight=".5pt">
              <v:textbox>
                <w:txbxContent>
                  <w:p w:rsidR="009A0F8E" w:rsidRPr="00C159C7" w:rsidRDefault="009A0F8E" w:rsidP="00C159C7">
                    <w:pPr>
                      <w:jc w:val="center"/>
                      <w:rPr>
                        <w:b/>
                        <w:sz w:val="36"/>
                      </w:rPr>
                    </w:pPr>
                    <w:r w:rsidRPr="00C159C7">
                      <w:rPr>
                        <w:b/>
                        <w:sz w:val="36"/>
                      </w:rPr>
                      <w:t>A</w:t>
                    </w:r>
                  </w:p>
                </w:txbxContent>
              </v:textbox>
            </v:shape>
            <v:shape id="Zone de texte 21594" o:spid="_x0000_s1051" type="#_x0000_t202" style="position:absolute;left:12192;top:7429;width:4191;height:38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" fillcolor="white [3201]" stroked="f" strokeweight=".5pt">
              <v:textbox>
                <w:txbxContent>
                  <w:p w:rsidR="009A0F8E" w:rsidRPr="00C159C7" w:rsidRDefault="009A0F8E" w:rsidP="00C159C7">
                    <w:pPr>
                      <w:jc w:val="center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sz w:val="36"/>
                      </w:rPr>
                      <w:t>B</w:t>
                    </w:r>
                  </w:p>
                </w:txbxContent>
              </v:textbox>
            </v:shape>
            <w10:wrap type="tight"/>
          </v:group>
        </w:pict>
      </w:r>
    </w:p>
    <w:p w:rsidR="00D96BAD" w:rsidRPr="00C66D79" w:rsidRDefault="00C159C7" w:rsidP="000443FA">
      <w:pPr>
        <w:pStyle w:val="Information"/>
        <w:ind w:left="0"/>
        <w:rPr>
          <w:rFonts w:eastAsia="Times New Roman"/>
          <w:sz w:val="20"/>
          <w:lang w:eastAsia="en-GB"/>
        </w:rPr>
      </w:pPr>
      <w:r w:rsidRPr="00C66D79">
        <w:rPr>
          <w:bCs/>
          <w:sz w:val="20"/>
        </w:rPr>
        <w:t>Ils sont</w:t>
      </w:r>
      <w:r w:rsidR="00D96BAD" w:rsidRPr="00C66D79">
        <w:rPr>
          <w:sz w:val="20"/>
        </w:rPr>
        <w:t xml:space="preserve"> constitué</w:t>
      </w:r>
      <w:r w:rsidRPr="00C66D79">
        <w:rPr>
          <w:sz w:val="20"/>
        </w:rPr>
        <w:t>s</w:t>
      </w:r>
      <w:r w:rsidR="00D96BAD" w:rsidRPr="00C66D79">
        <w:rPr>
          <w:sz w:val="20"/>
        </w:rPr>
        <w:t xml:space="preserve"> de longues chaînes moléculaires rassemblées, au repos, en « pelotes » et reliées entre elles par des </w:t>
      </w:r>
      <w:r w:rsidR="002A752A" w:rsidRPr="00C66D79">
        <w:rPr>
          <w:sz w:val="20"/>
        </w:rPr>
        <w:t>nœuds de reseau.</w:t>
      </w:r>
      <w:r w:rsidR="002A752A" w:rsidRPr="00C66D79">
        <w:rPr>
          <w:sz w:val="20"/>
          <w:lang w:eastAsia="en-GB"/>
        </w:rPr>
        <w:t xml:space="preserve"> Fig A.</w:t>
      </w:r>
    </w:p>
    <w:p w:rsidR="006A1223" w:rsidRPr="00C66D79" w:rsidRDefault="002A752A" w:rsidP="000443FA">
      <w:pPr>
        <w:pStyle w:val="Information"/>
        <w:numPr>
          <w:ilvl w:val="0"/>
          <w:numId w:val="0"/>
        </w:numPr>
        <w:rPr>
          <w:sz w:val="20"/>
        </w:rPr>
      </w:pPr>
      <w:r w:rsidRPr="00C66D79">
        <w:rPr>
          <w:sz w:val="20"/>
        </w:rPr>
        <w:t>Lorsque le polymère est soumis à une contrainte de traction, les chaines se réarrange</w:t>
      </w:r>
      <w:r w:rsidR="00C159C7" w:rsidRPr="00C66D79">
        <w:rPr>
          <w:sz w:val="20"/>
        </w:rPr>
        <w:t>nt</w:t>
      </w:r>
      <w:r w:rsidRPr="00C66D79">
        <w:rPr>
          <w:sz w:val="20"/>
        </w:rPr>
        <w:t xml:space="preserve"> permettant ainsi de grandes déformations avant rupture.</w:t>
      </w:r>
      <w:r w:rsidR="00C159C7" w:rsidRPr="00C66D79">
        <w:rPr>
          <w:sz w:val="20"/>
          <w:lang w:eastAsia="en-GB"/>
        </w:rPr>
        <w:t>Fig B.</w:t>
      </w:r>
      <w:r w:rsidRPr="00C66D79">
        <w:rPr>
          <w:sz w:val="20"/>
        </w:rPr>
        <w:t xml:space="preserve"> Quand la contrainte sera supprimée, il </w:t>
      </w:r>
      <w:r w:rsidR="00C159C7" w:rsidRPr="00C66D79">
        <w:rPr>
          <w:sz w:val="20"/>
        </w:rPr>
        <w:t xml:space="preserve">reprend sa </w:t>
      </w:r>
      <w:r w:rsidRPr="00C66D79">
        <w:rPr>
          <w:sz w:val="20"/>
        </w:rPr>
        <w:t xml:space="preserve">configuration </w:t>
      </w:r>
      <w:r w:rsidR="00C159C7" w:rsidRPr="00C66D79">
        <w:rPr>
          <w:sz w:val="20"/>
        </w:rPr>
        <w:t>initiale</w:t>
      </w:r>
      <w:r w:rsidRPr="00C66D79">
        <w:rPr>
          <w:sz w:val="20"/>
        </w:rPr>
        <w:t>.</w:t>
      </w:r>
    </w:p>
    <w:p w:rsidR="002A752A" w:rsidRDefault="002A752A" w:rsidP="006A1223"/>
    <w:p w:rsidR="006A1223" w:rsidRPr="009A0F8E" w:rsidRDefault="006A1223" w:rsidP="006A1223">
      <w:pPr>
        <w:rPr>
          <w:i/>
        </w:rPr>
      </w:pPr>
      <w:r w:rsidRPr="009A0F8E">
        <w:rPr>
          <w:i/>
        </w:rPr>
        <w:t xml:space="preserve">La co-injection </w:t>
      </w:r>
      <w:r w:rsidR="00D96BAD" w:rsidRPr="009A0F8E">
        <w:rPr>
          <w:i/>
        </w:rPr>
        <w:t>permet le moulage de pièces avec des matériaux, des couleurs ou des caractéristiques différentes.</w:t>
      </w:r>
    </w:p>
    <w:p w:rsidR="00C159C7" w:rsidRDefault="00C159C7">
      <w:pPr>
        <w:spacing w:after="200" w:line="276" w:lineRule="auto"/>
        <w:jc w:val="left"/>
        <w:rPr>
          <w:rFonts w:ascii="Comic Sans MS" w:hAnsi="Comic Sans MS"/>
          <w:bCs/>
          <w:i/>
          <w:noProof/>
          <w:color w:val="1F497D" w:themeColor="text2"/>
          <w:sz w:val="28"/>
          <w:szCs w:val="28"/>
        </w:rPr>
      </w:pPr>
      <w:r>
        <w:rPr>
          <w:noProof/>
        </w:rPr>
        <w:br w:type="page"/>
      </w:r>
    </w:p>
    <w:p w:rsidR="00393035" w:rsidRPr="00C42AA1" w:rsidRDefault="00B5296E" w:rsidP="00393035">
      <w:pPr>
        <w:pStyle w:val="Titre3"/>
        <w:rPr>
          <w:noProof/>
        </w:rPr>
      </w:pPr>
      <w:r>
        <w:rPr>
          <w:noProof/>
          <w:lang w:eastAsia="fr-FR"/>
        </w:rPr>
        <w:lastRenderedPageBreak/>
        <w:pict>
          <v:shape id="Légende encadrée 1 21584" o:spid="_x0000_s1052" type="#_x0000_t47" style="position:absolute;left:0;text-align:left;margin-left:301.1pt;margin-top:19.05pt;width:135.6pt;height:37.25pt;z-index:252101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" adj="157,32370,8545,23128" strokecolor="#e36c0a [2409]" strokeweight="1.5pt">
            <v:textbox>
              <w:txbxContent>
                <w:p w:rsidR="009A0F8E" w:rsidRPr="00CE073B" w:rsidRDefault="009A0F8E" w:rsidP="00393035">
                  <w:pPr>
                    <w:jc w:val="center"/>
                    <w:rPr>
                      <w:color w:val="009900"/>
                    </w:rPr>
                  </w:pPr>
                  <w:r>
                    <w:t>Unité de plastification et d’injection</w:t>
                  </w:r>
                </w:p>
              </w:txbxContent>
            </v:textbox>
            <o:callout v:ext="edit" minusy="t"/>
          </v:shape>
        </w:pict>
      </w:r>
      <w:r w:rsidR="00393035">
        <w:rPr>
          <w:noProof/>
        </w:rPr>
        <w:t>La presse à injecter</w:t>
      </w:r>
    </w:p>
    <w:p w:rsidR="00934EB4" w:rsidRDefault="00393035" w:rsidP="00934EB4">
      <w:pPr>
        <w:spacing w:after="200" w:line="276" w:lineRule="auto"/>
        <w:jc w:val="left"/>
      </w:pPr>
      <w:r>
        <w:t xml:space="preserve">Elle est constituée de </w:t>
      </w:r>
      <w:r w:rsidR="009A0F8E">
        <w:t>trois</w:t>
      </w:r>
      <w:r>
        <w:t xml:space="preserve"> parties.</w:t>
      </w:r>
    </w:p>
    <w:p w:rsidR="00C159C7" w:rsidRDefault="00B5296E" w:rsidP="00C159C7">
      <w:pPr>
        <w:spacing w:after="200" w:line="276" w:lineRule="auto"/>
        <w:jc w:val="left"/>
      </w:pPr>
      <w:r>
        <w:rPr>
          <w:noProof/>
          <w:lang w:eastAsia="fr-FR"/>
        </w:rPr>
        <w:pict>
          <v:oval id="Ellipse 21586" o:spid="_x0000_s1240" style="position:absolute;margin-left:232.55pt;margin-top:17.05pt;width:130pt;height:136.05pt;z-index:25210368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" filled="f" strokecolor="#e36c0a [2409]" strokeweight="2pt"/>
        </w:pict>
      </w:r>
      <w:r>
        <w:rPr>
          <w:noProof/>
          <w:lang w:eastAsia="fr-FR"/>
        </w:rPr>
        <w:pict>
          <v:shape id="Légende encadrée 1 21587" o:spid="_x0000_s1053" type="#_x0000_t47" style="position:absolute;margin-left:4.7pt;margin-top:.2pt;width:116.25pt;height:28.25pt;z-index:252104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" adj="20744,32370,10795,21735" strokecolor="#4e6128 [1606]" strokeweight="1.5pt">
            <v:textbox>
              <w:txbxContent>
                <w:p w:rsidR="009A0F8E" w:rsidRPr="00CE073B" w:rsidRDefault="009A0F8E" w:rsidP="00393035">
                  <w:pPr>
                    <w:jc w:val="center"/>
                    <w:rPr>
                      <w:color w:val="009900"/>
                    </w:rPr>
                  </w:pPr>
                  <w:r>
                    <w:t>Unité de fermeture</w:t>
                  </w:r>
                </w:p>
              </w:txbxContent>
            </v:textbox>
            <o:callout v:ext="edit" minusx="t" minusy="t"/>
          </v:shape>
        </w:pict>
      </w:r>
    </w:p>
    <w:p w:rsidR="00C159C7" w:rsidRDefault="00C56D59" w:rsidP="00C159C7">
      <w:pPr>
        <w:spacing w:after="200" w:line="276" w:lineRule="auto"/>
        <w:jc w:val="left"/>
      </w:pPr>
      <w:r>
        <w:rPr>
          <w:noProof/>
          <w:lang w:eastAsia="fr-FR"/>
        </w:rPr>
        <w:drawing>
          <wp:anchor distT="0" distB="0" distL="114300" distR="114300" simplePos="0" relativeHeight="252100608" behindDoc="0" locked="0" layoutInCell="1" allowOverlap="1">
            <wp:simplePos x="0" y="0"/>
            <wp:positionH relativeFrom="column">
              <wp:posOffset>1069340</wp:posOffset>
            </wp:positionH>
            <wp:positionV relativeFrom="paragraph">
              <wp:posOffset>20320</wp:posOffset>
            </wp:positionV>
            <wp:extent cx="3399790" cy="2132965"/>
            <wp:effectExtent l="0" t="0" r="0" b="635"/>
            <wp:wrapNone/>
            <wp:docPr id="49" name="Image 8" descr="20131021_1454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8" descr="20131021_145431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257" r="73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790" cy="21329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B5296E">
        <w:rPr>
          <w:noProof/>
          <w:lang w:eastAsia="fr-FR"/>
        </w:rPr>
        <w:pict>
          <v:oval id="Ellipse 21585" o:spid="_x0000_s1239" style="position:absolute;margin-left:71.5pt;margin-top:8.1pt;width:161.05pt;height:167.25pt;z-index:252102656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" filled="f" strokecolor="#4e6128 [1606]" strokeweight="2pt"/>
        </w:pict>
      </w:r>
    </w:p>
    <w:p w:rsidR="00C159C7" w:rsidRDefault="00C159C7" w:rsidP="00C159C7">
      <w:pPr>
        <w:spacing w:after="200" w:line="276" w:lineRule="auto"/>
        <w:jc w:val="left"/>
      </w:pPr>
    </w:p>
    <w:p w:rsidR="00C159C7" w:rsidRDefault="00C159C7" w:rsidP="00C159C7">
      <w:pPr>
        <w:spacing w:after="200" w:line="276" w:lineRule="auto"/>
        <w:jc w:val="left"/>
      </w:pPr>
    </w:p>
    <w:p w:rsidR="00C159C7" w:rsidRDefault="00C159C7" w:rsidP="00C159C7">
      <w:pPr>
        <w:spacing w:after="200" w:line="276" w:lineRule="auto"/>
        <w:jc w:val="left"/>
      </w:pPr>
    </w:p>
    <w:p w:rsidR="00C159C7" w:rsidRDefault="00B5296E" w:rsidP="00C159C7">
      <w:pPr>
        <w:spacing w:after="200" w:line="276" w:lineRule="auto"/>
        <w:jc w:val="left"/>
      </w:pPr>
      <w:r>
        <w:rPr>
          <w:noProof/>
          <w:lang w:eastAsia="fr-FR"/>
        </w:rPr>
        <w:pict>
          <v:shape id="_x0000_s1054" type="#_x0000_t47" style="position:absolute;margin-left:360.75pt;margin-top:18.5pt;width:96.25pt;height:37.25pt;z-index:252106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" adj="-7271,11017,-1346,5219" strokecolor="#ccecff" strokeweight="1.5pt">
            <v:textbox>
              <w:txbxContent>
                <w:p w:rsidR="009A0F8E" w:rsidRPr="00CE073B" w:rsidRDefault="009A0F8E" w:rsidP="009A0F8E">
                  <w:pPr>
                    <w:jc w:val="center"/>
                    <w:rPr>
                      <w:color w:val="009900"/>
                    </w:rPr>
                  </w:pPr>
                  <w:r>
                    <w:t>Unité de refroidissement</w:t>
                  </w:r>
                </w:p>
              </w:txbxContent>
            </v:textbox>
            <o:callout v:ext="edit" minusy="t"/>
          </v:shape>
        </w:pict>
      </w:r>
      <w:r>
        <w:rPr>
          <w:noProof/>
          <w:lang w:eastAsia="fr-FR"/>
        </w:rPr>
        <w:pict>
          <v:oval id="_x0000_s1238" style="position:absolute;margin-left:204.3pt;margin-top:18.85pt;width:130pt;height:43.3pt;z-index:25210572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" filled="f" strokecolor="#ccecff" strokeweight="2pt"/>
        </w:pict>
      </w:r>
    </w:p>
    <w:p w:rsidR="00C159C7" w:rsidRDefault="00C159C7" w:rsidP="00C159C7">
      <w:pPr>
        <w:spacing w:after="200" w:line="276" w:lineRule="auto"/>
        <w:jc w:val="left"/>
      </w:pPr>
    </w:p>
    <w:p w:rsidR="00C159C7" w:rsidRPr="000B5ECB" w:rsidRDefault="00C159C7" w:rsidP="00C159C7">
      <w:pPr>
        <w:spacing w:after="200" w:line="276" w:lineRule="auto"/>
        <w:jc w:val="left"/>
        <w:rPr>
          <w:sz w:val="18"/>
        </w:rPr>
      </w:pPr>
    </w:p>
    <w:p w:rsidR="006302D4" w:rsidRDefault="006302D4" w:rsidP="00C159C7">
      <w:pPr>
        <w:spacing w:after="200" w:line="276" w:lineRule="auto"/>
        <w:jc w:val="left"/>
      </w:pPr>
    </w:p>
    <w:p w:rsidR="00934EB4" w:rsidRDefault="00934EB4" w:rsidP="00C159C7">
      <w:pPr>
        <w:pStyle w:val="Titre1"/>
      </w:pPr>
      <w:r>
        <w:t>L</w:t>
      </w:r>
      <w:r w:rsidR="00190929">
        <w:t>’outillage d</w:t>
      </w:r>
      <w:r>
        <w:t>’injection</w:t>
      </w:r>
    </w:p>
    <w:p w:rsidR="00E20D05" w:rsidRPr="00E20D05" w:rsidRDefault="00B5296E" w:rsidP="00E20D05">
      <w:pPr>
        <w:pStyle w:val="Titre3"/>
      </w:pPr>
      <w:r>
        <w:rPr>
          <w:noProof/>
          <w:lang w:eastAsia="fr-FR"/>
        </w:rPr>
        <w:pict>
          <v:group id="Groupe 902" o:spid="_x0000_s1055" style="position:absolute;left:0;text-align:left;margin-left:5.75pt;margin-top:28.2pt;width:502.5pt;height:358.5pt;z-index:252025856" coordsize="63817,455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">
            <v:shapetype id="_x0000_t123" coordsize="21600,21600" o:spt="123" path="m10800,qx,10800,10800,21600,21600,10800,10800,xem3163,3163nfl18437,18437em3163,18437nfl18437,3163e">
              <v:path o:extrusionok="f" gradientshapeok="t" o:connecttype="custom" o:connectlocs="10800,0;3163,3163;0,10800;3163,18437;10800,21600;18437,18437;21600,10800;18437,3163" textboxrect="3163,3163,18437,18437"/>
            </v:shapetype>
            <v:shape id="Organigramme : Jonction de sommaire 21601" o:spid="_x0000_s1056" type="#_x0000_t123" style="position:absolute;left:36099;top:9525;width:1086;height:9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eb1MQA&#10;AADeAAAADwAAAGRycy9kb3ducmV2LnhtbESPT4vCMBTE7wt+h/AEb2taBZGuqayC4k2sHjw+mtc/&#10;u81LbaLWb28EweMwM79hFsveNOJGnastK4jHEQji3OqaSwWn4+Z7DsJ5ZI2NZVLwIAfLdPC1wETb&#10;Ox/olvlSBAi7BBVU3reJlC6vyKAb25Y4eIXtDPogu1LqDu8Bbho5iaKZNFhzWKiwpXVF+X92NQo2&#10;WWOvl3n5t5+uit1Z99P4sGWlRsP+9weEp95/wu/2TiuYxLMohtedcAVk+gQ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1nm9TEAAAA3gAAAA8AAAAAAAAAAAAAAAAAmAIAAGRycy9k&#10;b3ducmV2LnhtbFBLBQYAAAAABAAEAPUAAACJAwAAAAA=&#10;"/>
            <v:group id="Groupe 69" o:spid="_x0000_s1057" style="position:absolute;left:26136;top:10572;width:16842;height:11185" coordorigin="52" coordsize="19297,1014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AEY+sUAAADbAAAADwAAAGRycy9kb3ducmV2LnhtbESPT2vCQBTE74V+h+UV&#10;ejObtCg1ZhWRtvQQBLUg3h7ZZxLMvg3Zbf58e7dQ6HGYmd8w2WY0jeipc7VlBUkUgyAurK65VPB9&#10;+pi9gXAeWWNjmRRM5GCzfnzIMNV24AP1R1+KAGGXooLK+zaV0hUVGXSRbYmDd7WdQR9kV0rd4RDg&#10;ppEvcbyQBmsOCxW2tKuouB1/jILPAYfta/Le57frbrqc5vtznpBSz0/jdgXC0+j/w3/tL61gsYT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QBGPrFAAAA2wAA&#10;AA8AAAAAAAAAAAAAAAAAqgIAAGRycy9kb3ducmV2LnhtbFBLBQYAAAAABAAEAPoAAACcAwAAAAA=&#10;">
              <v:shape id="Zone de texte 9" o:spid="_x0000_s1058" type="#_x0000_t202" style="position:absolute;left:141;width:19209;height:293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jeI0MIA&#10;AADbAAAADwAAAGRycy9kb3ducmV2LnhtbERPy2oCMRTdF/oP4Rbc1UzF52gUFdQuSqGj6PYyuU6m&#10;Tm6GSdTx782i0OXhvGeL1lbiRo0vHSv46CYgiHOnSy4UHPab9zEIH5A1Vo5JwYM8LOavLzNMtbvz&#10;D92yUIgYwj5FBSaEOpXS54Ys+q6riSN3do3FEGFTSN3gPYbbSvaSZCgtlhwbDNa0NpRfsqtV8KW3&#10;j2z/fdgcB3X/d7IbmpE9rZTqvLXLKYhAbfgX/7k/tYJRXB+/xB8g5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CN4jQwgAAANsAAAAPAAAAAAAAAAAAAAAAAJgCAABkcnMvZG93&#10;bnJldi54bWxQSwUGAAAAAAQABAD1AAAAhwMAAAAA&#10;" filled="f" strokeweight=".5pt">
                <v:textbox inset=",0,,0">
                  <w:txbxContent>
                    <w:p w:rsidR="009A0F8E" w:rsidRPr="00E4121D" w:rsidRDefault="009A0F8E" w:rsidP="00C159C7">
                      <w:pPr>
                        <w:jc w:val="center"/>
                        <w:rPr>
                          <w:sz w:val="16"/>
                        </w:rPr>
                      </w:pPr>
                      <w:r w:rsidRPr="00E4121D">
                        <w:rPr>
                          <w:sz w:val="16"/>
                        </w:rPr>
                        <w:t>« Requirement »</w:t>
                      </w:r>
                    </w:p>
                    <w:p w:rsidR="009A0F8E" w:rsidRPr="00DC6D5E" w:rsidRDefault="009A0F8E" w:rsidP="00C159C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Obtenir des pièces moulées</w:t>
                      </w:r>
                    </w:p>
                  </w:txbxContent>
                </v:textbox>
              </v:shape>
              <v:shape id="Zone de texte 11" o:spid="_x0000_s1059" type="#_x0000_t202" style="position:absolute;left:52;top:2937;width:19209;height:720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vnTysMA&#10;AADbAAAADwAAAGRycy9kb3ducmV2LnhtbESPQWvCQBSE74L/YXmCN92o0IboKhIpCO1Bo5fcHtln&#10;Esy+DbtbTf99tyD0OMzMN8xmN5hOPMj51rKCxTwBQVxZ3XKt4Hr5mKUgfEDW2FkmBT/kYbcdjzaY&#10;afvkMz2KUIsIYZ+hgiaEPpPSVw0Z9HPbE0fvZp3BEKWrpXb4jHDTyWWSvEmDLceFBnvKG6ruxbdR&#10;UOSYHMqv9nziz2XpSpfmq2Oq1HQy7NcgAg3hP/xqH7WC9wX8fYk/QG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vnTysMAAADbAAAADwAAAAAAAAAAAAAAAACYAgAAZHJzL2Rv&#10;d25yZXYueG1sUEsFBgAAAAAEAAQA9QAAAIgDAAAAAA==&#10;" filled="f" strokeweight=".5pt">
                <v:textbox inset=",2mm,,0">
                  <w:txbxContent>
                    <w:p w:rsidR="009A0F8E" w:rsidRDefault="009A0F8E" w:rsidP="00C159C7">
                      <w:pPr>
                        <w:rPr>
                          <w:sz w:val="18"/>
                        </w:rPr>
                      </w:pPr>
                      <w:r w:rsidRPr="00DC6D5E">
                        <w:rPr>
                          <w:b/>
                          <w:sz w:val="20"/>
                        </w:rPr>
                        <w:t>Text</w:t>
                      </w:r>
                      <w:r w:rsidRPr="00E20D05">
                        <w:rPr>
                          <w:b/>
                          <w:sz w:val="18"/>
                          <w:szCs w:val="18"/>
                        </w:rPr>
                        <w:t>=</w:t>
                      </w:r>
                      <w:r w:rsidRPr="00E20D05">
                        <w:rPr>
                          <w:sz w:val="18"/>
                          <w:szCs w:val="18"/>
                        </w:rPr>
                        <w:t> «L’outillage d’injection (moule) permet une fois positionné sur la presse d’obtenir les pièces moulées</w:t>
                      </w:r>
                      <w:r>
                        <w:rPr>
                          <w:rFonts w:cs="Arial"/>
                          <w:sz w:val="18"/>
                          <w:szCs w:val="18"/>
                        </w:rPr>
                        <w:t>. »</w:t>
                      </w:r>
                    </w:p>
                    <w:p w:rsidR="009A0F8E" w:rsidRPr="007B3891" w:rsidRDefault="009A0F8E" w:rsidP="00C159C7">
                      <w:pPr>
                        <w:rPr>
                          <w:sz w:val="20"/>
                        </w:rPr>
                      </w:pPr>
                      <w:r>
                        <w:rPr>
                          <w:b/>
                          <w:sz w:val="18"/>
                        </w:rPr>
                        <w:t>Id = 1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  <w:p w:rsidR="009A0F8E" w:rsidRPr="00DC6D5E" w:rsidRDefault="009A0F8E" w:rsidP="00C159C7">
                      <w:pPr>
                        <w:rPr>
                          <w:b/>
                          <w:sz w:val="20"/>
                        </w:rPr>
                      </w:pPr>
                    </w:p>
                    <w:p w:rsidR="009A0F8E" w:rsidRPr="00DC6D5E" w:rsidRDefault="009A0F8E" w:rsidP="00C159C7">
                      <w:pPr>
                        <w:rPr>
                          <w:sz w:val="20"/>
                        </w:rPr>
                      </w:pPr>
                    </w:p>
                  </w:txbxContent>
                </v:textbox>
              </v:shape>
            </v:group>
            <v:group id="Groupe 78" o:spid="_x0000_s1060" style="position:absolute;top:30003;width:18097;height:10573" coordsize="14931,728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OlCu8wwAAANsAAAAP&#10;AAAAAAAAAAAAAAAAAKoCAABkcnMvZG93bnJldi54bWxQSwUGAAAAAAQABAD6AAAAmgMAAAAA&#10;">
              <v:shape id="Zone de texte 29" o:spid="_x0000_s1061" type="#_x0000_t202" style="position:absolute;width:14931;height:223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OFn3MUA&#10;AADbAAAADwAAAGRycy9kb3ducmV2LnhtbESPQWvCQBSE7wX/w/KE3urGHmoTXYO1FFqEYqIHj4/s&#10;MwnJvg3ZrUn99W6h4HGYmW+YVTqaVlyod7VlBfNZBIK4sLrmUsHx8PH0CsJ5ZI2tZVLwSw7S9eRh&#10;hYm2A2d0yX0pAoRdggoq77tESldUZNDNbEccvLPtDfog+1LqHocAN618jqIXabDmsFBhR9uKiib/&#10;MQqG03b3fuXGnt92/J191fHC72OlHqfjZgnC0+jv4f/2p1awiOHvS/gBcn0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4WfcxQAAANsAAAAPAAAAAAAAAAAAAAAAAJgCAABkcnMv&#10;ZG93bnJldi54bWxQSwUGAAAAAAQABAD1AAAAigMAAAAA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Functional</w:t>
                      </w:r>
                      <w:r w:rsidRPr="00462E57">
                        <w:rPr>
                          <w:sz w:val="16"/>
                          <w:szCs w:val="20"/>
                        </w:rPr>
                        <w:t>lRequirement »</w:t>
                      </w:r>
                    </w:p>
                    <w:p w:rsidR="009A0F8E" w:rsidRPr="007B3891" w:rsidRDefault="009A0F8E" w:rsidP="00C159C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Traverser la partie fixe</w:t>
                      </w:r>
                    </w:p>
                  </w:txbxContent>
                </v:textbox>
              </v:shape>
              <v:shape id="Zone de texte 30" o:spid="_x0000_s1062" type="#_x0000_t202" style="position:absolute;top:2288;width:14931;height:49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jtHL4A&#10;AADbAAAADwAAAGRycy9kb3ducmV2LnhtbERPTWvCQBC9F/wPywjemolFgsSsolLBU6Gp3ofsmASz&#10;syG7mvjvu4dCj4/3Xewm26knD751omGZpKBYKmdaqTVcfk7va1A+kBjqnLCGF3vYbWdvBeXGjfLN&#10;zzLUKoaIz0lDE0KfI/qqYUs+cT1L5G5usBQiHGo0A40x3Hb4kaYZWmolNjTU87Hh6l4+rIb7ZbVs&#10;9yZkeBi/Pq813sbqhFov5tN+AyrwFP7Ff+6z0bCO6+OX+ANw+w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bI7Ry+AAAA2wAAAA8AAAAAAAAAAAAAAAAAmAIAAGRycy9kb3ducmV2&#10;LnhtbFBLBQYAAAAABAAEAPUAAACDAwAAAAA=&#10;" filled="f" strokeweight=".5pt">
                <v:textbox inset="1mm,0,0,0">
                  <w:txbxContent>
                    <w:p w:rsidR="009A0F8E" w:rsidRPr="006C7DD7" w:rsidRDefault="009A0F8E" w:rsidP="006C7DD7">
                      <w:pPr>
                        <w:rPr>
                          <w:sz w:val="18"/>
                        </w:rPr>
                      </w:pPr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 </w:t>
                      </w:r>
                      <w:r>
                        <w:rPr>
                          <w:sz w:val="18"/>
                        </w:rPr>
                        <w:t xml:space="preserve">La matière doit traverser </w:t>
                      </w:r>
                      <w:r w:rsidRPr="006C7DD7">
                        <w:rPr>
                          <w:bCs/>
                          <w:sz w:val="18"/>
                        </w:rPr>
                        <w:t>la partie fixe (supérieure) du moule</w:t>
                      </w:r>
                      <w:r>
                        <w:rPr>
                          <w:bCs/>
                          <w:sz w:val="18"/>
                        </w:rPr>
                        <w:t xml:space="preserve"> de la buse d’injection </w:t>
                      </w:r>
                      <w:r w:rsidRPr="006C7DD7">
                        <w:rPr>
                          <w:bCs/>
                          <w:sz w:val="18"/>
                        </w:rPr>
                        <w:t>jusqu’au plan de joint».</w:t>
                      </w:r>
                    </w:p>
                    <w:p w:rsidR="009A0F8E" w:rsidRPr="00F03CF0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1.2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shape id="Zone de texte 83" o:spid="_x0000_s1063" type="#_x0000_t202" style="position:absolute;left:33623;top:23431;width:14002;height:3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45QNMUA&#10;AADbAAAADwAAAGRycy9kb3ducmV2LnhtbESPW2vCQBSE3wv9D8sRfBHdqHghukoRegMpePkBx+wx&#10;ic2eDbvbJP33bkHo4zAz3zDrbWcq0ZDzpWUF41ECgjizuuRcwfn0OlyC8AFZY2WZFPySh+3m+WmN&#10;qbYtH6g5hlxECPsUFRQh1KmUPivIoB/Zmjh6V+sMhihdLrXDNsJNJSdJMpcGS44LBda0Kyj7Pv4Y&#10;BTPd3ppdNd9/LWaDgXuffo4vb7VS/V73sgIRqAv/4Uf7QytYTuHvS/wBcnM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jlA0xQAAANsAAAAPAAAAAAAAAAAAAAAAAJgCAABkcnMv&#10;ZG93bnJldi54bWxQSwUGAAAAAAQABAD1AAAAigMAAAAA&#10;" fillcolor="#ccc0d9 [1303]" strokeweight=".5pt">
              <v:path arrowok="t"/>
              <v:textbox inset=",0,,0">
                <w:txbxContent>
                  <w:p w:rsidR="009A0F8E" w:rsidRPr="00462E57" w:rsidRDefault="009A0F8E" w:rsidP="00C159C7">
                    <w:pPr>
                      <w:jc w:val="center"/>
                      <w:rPr>
                        <w:sz w:val="16"/>
                      </w:rPr>
                    </w:pPr>
                    <w:r w:rsidRPr="00462E57">
                      <w:rPr>
                        <w:sz w:val="16"/>
                      </w:rPr>
                      <w:t>« </w:t>
                    </w:r>
                    <w:r>
                      <w:rPr>
                        <w:sz w:val="16"/>
                      </w:rPr>
                      <w:t xml:space="preserve">Block </w:t>
                    </w:r>
                    <w:r w:rsidRPr="00462E57">
                      <w:rPr>
                        <w:sz w:val="16"/>
                      </w:rPr>
                      <w:t>»</w:t>
                    </w:r>
                  </w:p>
                  <w:p w:rsidR="009A0F8E" w:rsidRPr="00F03CF0" w:rsidRDefault="009A0F8E" w:rsidP="00C159C7">
                    <w:pPr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Outillage d’injection</w:t>
                    </w:r>
                  </w:p>
                </w:txbxContent>
              </v:textbox>
            </v:shape>
            <v:group id="Groupe 20482" o:spid="_x0000_s1064" style="position:absolute;left:2190;top:17526;width:20600;height:9652" coordsize="14931,966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+/sJ2ccAAADe&#10;AAAADwAAAAAAAAAAAAAAAACqAgAAZHJzL2Rvd25yZXYueG1sUEsFBgAAAAAEAAQA+gAAAJ4DAAAA&#10;AA==&#10;">
              <v:shape id="Zone de texte 29" o:spid="_x0000_s1065" type="#_x0000_t202" style="position:absolute;width:14931;height:34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yTBccA&#10;AADeAAAADwAAAGRycy9kb3ducmV2LnhtbESPT2vCQBTE74V+h+UVetONVjRGV2kVoSKI/w4eH9ln&#10;Esy+DdnVpP30XUHocZiZ3zDTeWtKcafaFZYV9LoRCOLU6oIzBafjqhODcB5ZY2mZFPyQg/ns9WWK&#10;ibYN7+l+8JkIEHYJKsi9rxIpXZqTQde1FXHwLrY26IOsM6lrbALclLIfRUNpsOCwkGNFi5zS6+Fm&#10;FDTnxWb5y1d7+drwdr8uxiO/Gyv1/tZ+TkB4av1/+Nn+1gr60SD+gMedcAXk7A8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H6ckwXHAAAA3gAAAA8AAAAAAAAAAAAAAAAAmAIAAGRy&#10;cy9kb3ducmV2LnhtbFBLBQYAAAAABAAEAPUAAACMAwAAAAA=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Functional</w:t>
                      </w:r>
                      <w:r w:rsidRPr="00462E57">
                        <w:rPr>
                          <w:sz w:val="16"/>
                          <w:szCs w:val="20"/>
                        </w:rPr>
                        <w:t>Requirement »</w:t>
                      </w:r>
                    </w:p>
                    <w:p w:rsidR="009A0F8E" w:rsidRPr="007B3891" w:rsidRDefault="009A0F8E" w:rsidP="00C159C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Alimenter</w:t>
                      </w:r>
                    </w:p>
                  </w:txbxContent>
                </v:textbox>
              </v:shape>
              <v:shape id="Zone de texte 30" o:spid="_x0000_s1066" type="#_x0000_t202" style="position:absolute;top:3472;width:14931;height:61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J3ohsMA&#10;AADeAAAADwAAAGRycy9kb3ducmV2LnhtbESPzYrCQBCE7wu+w9CCt7WjqEh0FBUFTwvrz73JtEkw&#10;0xMyo4lv7ywIeyyq6itque5spZ7c+NKJhtEwAcWSOVNKruFyPnzPQflAYqhywhpe7GG96n0tKTWu&#10;lV9+nkKuIkR8ShqKEOoU0WcFW/JDV7NE7+YaSyHKJkfTUBvhtsJxkszQUilxoaCadwVn99PDarhf&#10;JqNyY8IMt+3P/prjrc0OqPWg320WoAJ34T/8aR+NhnEymU/h7068Arh6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J3ohsMAAADeAAAADwAAAAAAAAAAAAAAAACYAgAAZHJzL2Rv&#10;d25yZXYueG1sUEsFBgAAAAAEAAQA9QAAAIgDAAAAAA==&#10;" filled="f" strokeweight=".5pt">
                <v:textbox inset="1mm,0,0,0">
                  <w:txbxContent>
                    <w:p w:rsidR="009A0F8E" w:rsidRPr="00436ED7" w:rsidRDefault="009A0F8E" w:rsidP="00436ED7">
                      <w:pPr>
                        <w:rPr>
                          <w:sz w:val="18"/>
                          <w:szCs w:val="18"/>
                        </w:rPr>
                      </w:pPr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 </w:t>
                      </w:r>
                      <w:r w:rsidRPr="00436ED7">
                        <w:rPr>
                          <w:sz w:val="18"/>
                          <w:szCs w:val="18"/>
                        </w:rPr>
                        <w:t>Le cheminement de la matière plastique à l’état visqueux entre la buse d’injection et l’empreinte doit être possible.</w:t>
                      </w:r>
                    </w:p>
                    <w:p w:rsidR="009A0F8E" w:rsidRDefault="009A0F8E" w:rsidP="00C159C7">
                      <w:pPr>
                        <w:rPr>
                          <w:sz w:val="18"/>
                        </w:rPr>
                      </w:pPr>
                      <w:r w:rsidRPr="00FF5577">
                        <w:rPr>
                          <w:rFonts w:eastAsia="Times New Roman"/>
                          <w:sz w:val="18"/>
                          <w:szCs w:val="18"/>
                          <w:lang w:eastAsia="en-GB"/>
                        </w:rPr>
                        <w:t>.</w:t>
                      </w:r>
                      <w:r w:rsidRPr="00F03CF0">
                        <w:rPr>
                          <w:sz w:val="18"/>
                        </w:rPr>
                        <w:t>»</w:t>
                      </w:r>
                    </w:p>
                    <w:p w:rsidR="009A0F8E" w:rsidRPr="00F03CF0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1. 7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shape id="Connecteur droit avec flèche 20488" o:spid="_x0000_s1067" type="#_x0000_t32" style="position:absolute;left:7715;top:11239;width:1714;height:1715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dmAm8UAAADeAAAADwAAAGRycy9kb3ducmV2LnhtbERPW0vDMBR+F/wP4Qx8EZdYdIxu2bCC&#10;0Je5iyJ7PDRnbVlzUpK4dv/ePAx8/Pjuy/VoO3EhH1rHGp6nCgRx5UzLtYbvr4+nOYgQkQ12jknD&#10;lQKsV/d3S8yNG3hPl0OsRQrhkKOGJsY+lzJUDVkMU9cTJ+7kvMWYoK+l8TikcNvJTKmZtNhyamiw&#10;p/eGqvPh12ooskL1u+Pjtvw0fih+zpvXa7nR+mEyvi1ARBrjv/jmLo2GTL3M0950J10Bufo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dmAm8UAAADeAAAADwAAAAAAAAAA&#10;AAAAAAChAgAAZHJzL2Rvd25yZXYueG1sUEsFBgAAAAAEAAQA+QAAAJMDAAAAAA==&#10;" strokecolor="black [3213]" strokeweight="1pt">
              <v:stroke endarrow="open"/>
              <o:lock v:ext="edit" shapetype="f"/>
            </v:shape>
            <v:group id="Groupe 20489" o:spid="_x0000_s1068" style="position:absolute;left:34575;top:29146;width:15615;height:9620" coordorigin="168,427" coordsize="9189,682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9V+bqMcAAADe&#10;AAAADwAAAAAAAAAAAAAAAACqAgAAZHJzL2Rvd25yZXYueG1sUEsFBgAAAAAEAAQA+gAAAJ4DAAAA&#10;AA==&#10;">
              <v:shape id="Zone de texte 29" o:spid="_x0000_s1069" type="#_x0000_t202" style="position:absolute;left:168;top:427;width:9189;height:332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5ebr8UA&#10;AADeAAAADwAAAGRycy9kb3ducmV2LnhtbESPy4rCMBSG94LvEI7gbkwVGW01ihcEB2EYLwuXh+bY&#10;FpuT0kTbmac3iwGXP/+Nb75sTSmeVLvCsoLhIAJBnFpdcKbgct59TEE4j6yxtEwKfsnBctHtzDHR&#10;tuEjPU8+E2GEXYIKcu+rREqX5mTQDWxFHLybrQ36IOtM6hqbMG5KOYqiT2mw4PCQY0WbnNL76WEU&#10;NNfNYfvHd3tbH/j7+FXEE/8TK9XvtasZCE+tf4f/23utYBSN4wAQcAIKyMU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l5uvxQAAAN4AAAAPAAAAAAAAAAAAAAAAAJgCAABkcnMv&#10;ZG93bnJldi54bWxQSwUGAAAAAAQABAD1AAAAigMAAAAA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FunctionalR</w:t>
                      </w:r>
                      <w:r w:rsidRPr="00462E57">
                        <w:rPr>
                          <w:sz w:val="16"/>
                          <w:szCs w:val="20"/>
                        </w:rPr>
                        <w:t>equirement »</w:t>
                      </w:r>
                    </w:p>
                    <w:p w:rsidR="009A0F8E" w:rsidRPr="00F02824" w:rsidRDefault="009A0F8E" w:rsidP="00C159C7">
                      <w:pPr>
                        <w:jc w:val="center"/>
                        <w:rPr>
                          <w:b/>
                          <w:sz w:val="18"/>
                        </w:rPr>
                      </w:pPr>
                      <w:r>
                        <w:rPr>
                          <w:b/>
                          <w:sz w:val="18"/>
                        </w:rPr>
                        <w:t>Acheminer la matière vers l’empreinte</w:t>
                      </w:r>
                    </w:p>
                  </w:txbxContent>
                </v:textbox>
              </v:shape>
              <v:shape id="Zone de texte 30" o:spid="_x0000_s1070" type="#_x0000_t202" style="position:absolute;left:168;top:3808;width:9189;height:34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94WMQA&#10;AADeAAAADwAAAGRycy9kb3ducmV2LnhtbESPzYrCQBCE78K+w9AL3rQTEdGso7jLCp4Ef/beZNok&#10;mOkJmVkT394RBI9FVX1FLde9rdWNW1850ZCOE1AsuTOVFBrOp+1oDsoHEkO1E9ZwZw/r1cdgSZlx&#10;nRz4dgyFihDxGWkoQ2gyRJ+XbMmPXcMSvYtrLYUo2wJNS12E2xonSTJDS5XEhZIa/ik5vx7/rYbr&#10;eZpWGxNm+N3tf/8KvHT5FrUefvabL1CB+/AOv9o7o2GSTBcpPO/EK4Cr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/eFjEAAAA3gAAAA8AAAAAAAAAAAAAAAAAmAIAAGRycy9k&#10;b3ducmV2LnhtbFBLBQYAAAAABAAEAPUAAACJAwAAAAA=&#10;" filled="f" strokeweight=".5pt">
                <v:textbox inset="1mm,0,0,0">
                  <w:txbxContent>
                    <w:p w:rsidR="009A0F8E" w:rsidRDefault="009A0F8E" w:rsidP="00C159C7">
                      <w:pPr>
                        <w:rPr>
                          <w:sz w:val="18"/>
                        </w:rPr>
                      </w:pPr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 </w:t>
                      </w:r>
                      <w:r>
                        <w:rPr>
                          <w:sz w:val="18"/>
                        </w:rPr>
                        <w:t xml:space="preserve">La matière doit être acheminé vers l’empreinte. » </w:t>
                      </w:r>
                    </w:p>
                    <w:p w:rsidR="009A0F8E" w:rsidRPr="00977B6D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1.4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shape id="Organigramme : Jonction de sommaire 20493" o:spid="_x0000_s1071" type="#_x0000_t123" style="position:absolute;left:25241;top:11811;width:1086;height:9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+yg58UA&#10;AADeAAAADwAAAGRycy9kb3ducmV2LnhtbESPQYvCMBSE7wv7H8IT9ramWpFajbIuKN7E7h48Pppn&#10;W21eahO1/nsjCB6HmfmGmS06U4srta6yrGDQj0AQ51ZXXCj4/1t9JyCcR9ZYWyYFd3KwmH9+zDDV&#10;9sY7uma+EAHCLkUFpfdNKqXLSzLo+rYhDt7BtgZ9kG0hdYu3ADe1HEbRWBqsOCyU2NBvSfkpuxgF&#10;q6y2l3NSHLfx8rDZ6y4e7Nas1Fev+5mC8NT5d/jV3mgFw2g0ieF5J1wBO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7KDnxQAAAN4AAAAPAAAAAAAAAAAAAAAAAJgCAABkcnMv&#10;ZG93bnJldi54bWxQSwUGAAAAAAQABAD1AAAAigMAAAAA&#10;"/>
            <v:line id="Connecteur droit 20492" o:spid="_x0000_s1072" style="position:absolute;visibility:visible" from="21812,9620" to="25253,1181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"/>
            <v:group id="Groupe 21602" o:spid="_x0000_s1073" style="position:absolute;left:23717;width:17919;height:7899" coordsize="14931,52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TN5/bxgAAAN4A&#10;AAAPAAAAAAAAAAAAAAAAAKoCAABkcnMvZG93bnJldi54bWxQSwUGAAAAAAQABAD6AAAAnQMAAAAA&#10;">
              <v:shape id="Zone de texte 29" o:spid="_x0000_s1074" type="#_x0000_t202" style="position:absolute;width:14931;height:20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AFB8gA&#10;AADeAAAADwAAAGRycy9kb3ducmV2LnhtbESPT2vCQBTE74LfYXmF3sxGC6mmrmJTCi2C+O/g8ZF9&#10;JsHs25DdJmk/fbdQ8DjMzG+Y5XowteiodZVlBdMoBkGcW11xoeB8ep/MQTiPrLG2TAq+ycF6NR4t&#10;MdW25wN1R1+IAGGXooLS+yaV0uUlGXSRbYiDd7WtQR9kW0jdYh/gppazOE6kwYrDQokNZSXlt+OX&#10;UdBfsu3bD9/s9XXLu8NntXj2+4VSjw/D5gWEp8Hfw//tD61gNk3iJ/i7E66AXP0C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WUAUHyAAAAN4AAAAPAAAAAAAAAAAAAAAAAJgCAABk&#10;cnMvZG93bnJldi54bWxQSwUGAAAAAAQABAD1AAAAjQMAAAAA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FunctinalRe</w:t>
                      </w:r>
                      <w:r w:rsidRPr="00462E57">
                        <w:rPr>
                          <w:sz w:val="16"/>
                          <w:szCs w:val="20"/>
                        </w:rPr>
                        <w:t>quirement »</w:t>
                      </w:r>
                    </w:p>
                    <w:p w:rsidR="009A0F8E" w:rsidRPr="007B3891" w:rsidRDefault="009A0F8E" w:rsidP="00C159C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Refroidir</w:t>
                      </w:r>
                    </w:p>
                  </w:txbxContent>
                </v:textbox>
              </v:shape>
              <v:shape id="Zone de texte 30" o:spid="_x0000_s1075" type="#_x0000_t202" style="position:absolute;top:2042;width:14931;height:325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3bH8MA&#10;AADeAAAADwAAAGRycy9kb3ducmV2LnhtbESPzYrCQBCE7wv7DkMveFs7EQmSdRRXFDwJ/t2bTJsE&#10;Mz0hM5r49s7Cgseiqr6i5svBNurBna+daEjHCSiWwplaSg3n0/Z7BsoHEkONE9bwZA/LxefHnHLj&#10;ejnw4xhKFSHic9JQhdDmiL6o2JIfu5YlelfXWQpRdiWajvoItw1OkiRDS7XEhYpaXldc3I53q+F2&#10;nqb1yoQMf/v95lLitS+2qPXoa1j9gAo8hHf4v70zGiZplkzh7068Arh4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x3bH8MAAADeAAAADwAAAAAAAAAAAAAAAACYAgAAZHJzL2Rv&#10;d25yZXYueG1sUEsFBgAAAAAEAAQA9QAAAIgDAAAAAA==&#10;" filled="f" strokeweight=".5pt">
                <v:textbox inset="1mm,0,0,0">
                  <w:txbxContent>
                    <w:p w:rsidR="009A0F8E" w:rsidRDefault="009A0F8E" w:rsidP="00436ED7"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 </w:t>
                      </w:r>
                      <w:r w:rsidRPr="00436ED7">
                        <w:rPr>
                          <w:sz w:val="18"/>
                          <w:szCs w:val="18"/>
                        </w:rPr>
                        <w:t>La matière doit ensuite être refroidi afin de se solidifier. »</w:t>
                      </w:r>
                    </w:p>
                    <w:p w:rsidR="009A0F8E" w:rsidRPr="00F03CF0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1.6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group id="Groupe 21595" o:spid="_x0000_s1076" style="position:absolute;left:2857;top:190;width:18948;height:10985" coordsize="14931,1099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">
              <v:shape id="Zone de texte 29" o:spid="_x0000_s1077" type="#_x0000_t202" style="position:absolute;width:14931;height:347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QhSZMgA&#10;AADeAAAADwAAAGRycy9kb3ducmV2LnhtbESPW2vCQBSE34X+h+UUfNONgpekrtJaBIsg9fLg4yF7&#10;TILZsyG7mthf7wpCH4eZ+YaZLVpTihvVrrCsYNCPQBCnVhecKTgeVr0pCOeRNZaWScGdHCzmb50Z&#10;Jto2vKPb3mciQNglqCD3vkqkdGlOBl3fVsTBO9vaoA+yzqSusQlwU8phFI2lwYLDQo4VLXNKL/ur&#10;UdCclpvvP77Y89eGt7ufIp7431ip7nv7+QHCU+v/w6/2WisYDkbxGJ53whWQ8wc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1CFJkyAAAAN4AAAAPAAAAAAAAAAAAAAAAAJgCAABk&#10;cnMvZG93bnJldi54bWxQSwUGAAAAAAQABAD1AAAAjQMAAAAA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Functinal</w:t>
                      </w:r>
                      <w:r w:rsidRPr="00462E57">
                        <w:rPr>
                          <w:sz w:val="16"/>
                          <w:szCs w:val="20"/>
                        </w:rPr>
                        <w:t>Requirement »</w:t>
                      </w:r>
                    </w:p>
                    <w:p w:rsidR="009A0F8E" w:rsidRPr="007B3891" w:rsidRDefault="009A0F8E" w:rsidP="00C159C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 xml:space="preserve">Mettre en forme </w:t>
                      </w:r>
                    </w:p>
                  </w:txbxContent>
                </v:textbox>
              </v:shape>
              <v:shape id="Zone de texte 30" o:spid="_x0000_s1078" type="#_x0000_t202" style="position:absolute;top:3471;width:14931;height:752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OCxk8YA&#10;AADeAAAADwAAAGRycy9kb3ducmV2LnhtbESPzWrDMBCE74W+g9hCbs3aIU1a10pIQwI9FfLT+2Jt&#10;bGNrZSw1dt4+KhR6HGbmGyZfj7ZVV+597URDOk1AsRTO1FJqOJ/2z6+gfCAx1DphDTf2sF49PuSU&#10;GTfIga/HUKoIEZ+RhiqELkP0RcWW/NR1LNG7uN5SiLIv0fQ0RLhtcZYkC7RUS1yoqONtxUVz/LEa&#10;mvM8rTcmLPBj+Np9l3gZij1qPXkaN++gAo/hP/zX/jQaZunL2xJ+78QrgKs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OCxk8YAAADeAAAADwAAAAAAAAAAAAAAAACYAgAAZHJz&#10;L2Rvd25yZXYueG1sUEsFBgAAAAAEAAQA9QAAAIsDAAAAAA==&#10;" filled="f" strokeweight=".5pt">
                <v:textbox inset="1mm,0,0,0">
                  <w:txbxContent>
                    <w:p w:rsidR="009A0F8E" w:rsidRDefault="009A0F8E" w:rsidP="00C159C7">
                      <w:pPr>
                        <w:rPr>
                          <w:sz w:val="18"/>
                        </w:rPr>
                      </w:pPr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 L</w:t>
                      </w:r>
                      <w:r>
                        <w:rPr>
                          <w:sz w:val="18"/>
                        </w:rPr>
                        <w:t>’obtention d’une pièce plastique n’est possible que par le biais d’une empreinte creusé dans un bloc de métal.</w:t>
                      </w:r>
                      <w:r w:rsidRPr="00F03CF0">
                        <w:rPr>
                          <w:sz w:val="18"/>
                        </w:rPr>
                        <w:t>»</w:t>
                      </w:r>
                    </w:p>
                    <w:p w:rsidR="009A0F8E" w:rsidRPr="00F03CF0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>1.1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shape id="Organigramme : Jonction de sommaire 21599" o:spid="_x0000_s1079" type="#_x0000_t123" style="position:absolute;left:25146;top:17621;width:1085;height:95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5jKcUA&#10;AADeAAAADwAAAGRycy9kb3ducmV2LnhtbESPQYvCMBSE74L/ITzBm6ZVVrQaRQUXb2LXg8dH82yr&#10;zUttonb//UYQ9jjMzDfMYtWaSjypcaVlBfEwAkGcWV1yruD0sxtMQTiPrLGyTAp+ycFq2e0sMNH2&#10;xUd6pj4XAcIuQQWF93UipcsKMuiGtiYO3sU2Bn2QTS51g68AN5UcRdFEGiw5LBRY07ag7JY+jIJd&#10;WtnHfZpfD+PNZX/W7Tg+frNS/V67noPw1Pr/8Ke91wpG8ddsBu874QrI5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gPmMpxQAAAN4AAAAPAAAAAAAAAAAAAAAAAJgCAABkcnMv&#10;ZG93bnJldi54bWxQSwUGAAAAAAQABAD1AAAAigMAAAAA&#10;"/>
            <v:line id="Connecteur droit 21598" o:spid="_x0000_s1080" style="position:absolute;flip:y;visibility:visible" from="22764,18478" to="25146,193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mBbysUAAADeAAAADwAAAGRycy9kb3ducmV2LnhtbERPy2oCMRTdF/oP4QrdFM0orehoFCkU&#10;unDjgxF318l1MszkZpqkOv37ZiF0eTjv5bq3rbiRD7VjBeNRBoK4dLrmSsHx8DmcgQgRWWPrmBT8&#10;UoD16vlpibl2d97RbR8rkUI45KjAxNjlUobSkMUwch1x4q7OW4wJ+kpqj/cUbls5ybKptFhzajDY&#10;0Yehstn/WAVytn399pvLW1M0p9PcFGXRnbdKvQz6zQJEpD7+ix/uL61gMn6fp73pTroCcvU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XmBbysUAAADeAAAADwAAAAAAAAAA&#10;AAAAAAChAgAAZHJzL2Rvd25yZXYueG1sUEsFBgAAAAAEAAQA+QAAAJMDAAAAAA==&#10;"/>
            <v:shape id="Organigramme : Jonction de sommaire 21609" o:spid="_x0000_s1081" type="#_x0000_t123" style="position:absolute;left:42767;top:18478;width:1086;height:95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xGX0sYA&#10;AADeAAAADwAAAGRycy9kb3ducmV2LnhtbESPQWvCQBSE7wX/w/KE3uomBoJGV9GCJbeS6MHjI/tM&#10;otm3aXbV9N93C4Ueh5n5hllvR9OJBw2utawgnkUgiCurW64VnI6HtwUI55E1dpZJwTc52G4mL2vM&#10;tH1yQY/S1yJA2GWooPG+z6R0VUMG3cz2xMG72MGgD3KopR7wGeCmk/MoSqXBlsNCgz29N1TdyrtR&#10;cCg7e/9a1NfPZH/Jz3pM4uKDlXqdjrsVCE+j/w//tXOtYB6n0RJ+74QrIDc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xGX0sYAAADeAAAADwAAAAAAAAAAAAAAAACYAgAAZHJz&#10;L2Rvd25yZXYueG1sUEsFBgAAAAAEAAQA9QAAAIsDAAAAAA==&#10;"/>
            <v:line id="Connecteur droit 21610" o:spid="_x0000_s1082" style="position:absolute;flip:x y;visibility:visible" from="43719,19050" to="49149,202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zrnwcQAAADeAAAADwAAAGRycy9kb3ducmV2LnhtbESPzYrCMBSF94LvEO6AG9G0VUQ6RhFB&#10;mZWDVZntpbm2ZZqb0kTb8eknC8Hl4fzxrTa9qcWDWldZVhBPIxDEudUVFwou5/1kCcJ5ZI21ZVLw&#10;Rw426+Fgham2HZ/okflChBF2KSoovW9SKV1ekkE3tQ1x8G62NeiDbAupW+zCuKllEkULabDi8FBi&#10;Q7uS8t/sbhQgH5+zZRfTXB7oxyXH7/H2elNq9NFvP0F46v07/Gp/aQVJvIgDQMAJKCDX/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HOufBxAAAAN4AAAAPAAAAAAAAAAAA&#10;AAAAAKECAABkcnMvZG93bnJldi54bWxQSwUGAAAAAAQABAD5AAAAkgMAAAAA&#10;"/>
            <v:group id="Groupe 21606" o:spid="_x0000_s1083" style="position:absolute;left:18954;top:29337;width:14478;height:11620" coordsize="14931,556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sDJnYxgAAAN4A&#10;AAAPAAAAAAAAAAAAAAAAAKoCAABkcnMvZG93bnJldi54bWxQSwUGAAAAAAQABAD6AAAAnQMAAAAA&#10;">
              <v:shape id="Zone de texte 29" o:spid="_x0000_s1084" type="#_x0000_t202" style="position:absolute;width:14931;height:20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sDBMgA&#10;AADeAAAADwAAAGRycy9kb3ducmV2LnhtbESPQWvCQBSE70L/w/IK3sxGD0ajq1hLwRIoTdpDj4/s&#10;Mwlm34bs1qT99d2C4HGYmW+Y7X40rbhS7xrLCuZRDIK4tLrhSsHnx8tsBcJ5ZI2tZVLwQw72u4fJ&#10;FlNtB87pWvhKBAi7FBXU3neplK6syaCLbEccvLPtDfog+0rqHocAN61cxPFSGmw4LNTY0bGm8lJ8&#10;GwXD1zF7/uWLPT9l/Ja/NuvEv6+Vmj6Ohw0IT6O/h2/tk1awmC/jBP7vhCsgd3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pawMEyAAAAN4AAAAPAAAAAAAAAAAAAAAAAJgCAABk&#10;cnMvZG93bnJldi54bWxQSwUGAAAAAAQABAD1AAAAjQMAAAAA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FonctionalRe</w:t>
                      </w:r>
                      <w:r w:rsidRPr="00462E57">
                        <w:rPr>
                          <w:sz w:val="16"/>
                          <w:szCs w:val="20"/>
                        </w:rPr>
                        <w:t>quirement »</w:t>
                      </w:r>
                    </w:p>
                    <w:p w:rsidR="009A0F8E" w:rsidRPr="007B3891" w:rsidRDefault="009A0F8E" w:rsidP="006C7DD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Permettre l’extraction de la grappe</w:t>
                      </w:r>
                    </w:p>
                  </w:txbxContent>
                </v:textbox>
              </v:shape>
              <v:shape id="Zone de texte 30" o:spid="_x0000_s1085" type="#_x0000_t202" style="position:absolute;top:2042;width:14931;height:35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lDRGsAA&#10;AADeAAAADwAAAGRycy9kb3ducmV2LnhtbERPS4vCMBC+L/gfwgh7W6cVKVKNoqLgSVgf96EZ22Iz&#10;KU209d9vDsIeP773cj3YRr2487UTDekkAcVSOFNLqeF6OfzMQflAYqhxwhre7GG9Gn0tKTeul19+&#10;nUOpYoj4nDRUIbQ5oi8qtuQnrmWJ3N11lkKEXYmmoz6G2wanSZKhpVpiQ0Ut7youHuen1fC4ztJ6&#10;Y0KG2/60v5V474sDav09HjYLUIGH8C/+uI9GwzTNkrg33olXAFd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ylDRGsAAAADeAAAADwAAAAAAAAAAAAAAAACYAgAAZHJzL2Rvd25y&#10;ZXYueG1sUEsFBgAAAAAEAAQA9QAAAIUDAAAAAA==&#10;" filled="f" strokeweight=".5pt">
                <v:textbox inset="1mm,0,0,0">
                  <w:txbxContent>
                    <w:p w:rsidR="009A0F8E" w:rsidRDefault="009A0F8E" w:rsidP="00C159C7">
                      <w:pPr>
                        <w:rPr>
                          <w:sz w:val="18"/>
                        </w:rPr>
                      </w:pPr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 </w:t>
                      </w:r>
                      <w:r>
                        <w:rPr>
                          <w:sz w:val="18"/>
                        </w:rPr>
                        <w:t>L</w:t>
                      </w:r>
                      <w:r>
                        <w:rPr>
                          <w:bCs/>
                          <w:sz w:val="18"/>
                        </w:rPr>
                        <w:t>ors de l’ouverture du moule,</w:t>
                      </w:r>
                      <w:r w:rsidRPr="006C7DD7">
                        <w:rPr>
                          <w:bCs/>
                          <w:sz w:val="18"/>
                        </w:rPr>
                        <w:t xml:space="preserve"> la « grappe » de pièce </w:t>
                      </w:r>
                      <w:r>
                        <w:rPr>
                          <w:bCs/>
                          <w:sz w:val="18"/>
                        </w:rPr>
                        <w:t xml:space="preserve">doit être </w:t>
                      </w:r>
                      <w:r w:rsidRPr="006C7DD7">
                        <w:rPr>
                          <w:bCs/>
                          <w:sz w:val="18"/>
                        </w:rPr>
                        <w:t>mainte</w:t>
                      </w:r>
                      <w:r>
                        <w:rPr>
                          <w:bCs/>
                          <w:sz w:val="18"/>
                        </w:rPr>
                        <w:t xml:space="preserve">nu </w:t>
                      </w:r>
                      <w:r w:rsidRPr="006C7DD7">
                        <w:rPr>
                          <w:bCs/>
                          <w:sz w:val="18"/>
                        </w:rPr>
                        <w:t>du côté du système d’éjection».</w:t>
                      </w:r>
                    </w:p>
                    <w:p w:rsidR="009A0F8E" w:rsidRPr="00F03CF0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1.3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line id="Connecteur droit 21600" o:spid="_x0000_s1086" style="position:absolute;visibility:visible" from="34575,7810" to="36379,94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dxaW8YAAADeAAAADwAAAGRycy9kb3ducmV2LnhtbESPzWrCQBSF9wXfYbhCd3WihVCio4gi&#10;qItSraDLa+aaRDN3wsyYpG/fWRS6PJw/vtmiN7VoyfnKsoLxKAFBnFtdcaHg9L15+wDhA7LG2jIp&#10;+CEPi/ngZYaZth0fqD2GQsQR9hkqKENoMil9XpJBP7INcfRu1hkMUbpCaoddHDe1nCRJKg1WHB9K&#10;bGhVUv44Po2Cz/evtF3u9tv+vEuv+fpwvdw7p9TrsF9OQQTqw3/4r73VCibjNIkAESeigJz/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XcWlvGAAAA3gAAAA8AAAAAAAAA&#10;AAAAAAAAoQIAAGRycy9kb3ducmV2LnhtbFBLBQYAAAAABAAEAPkAAACUAwAAAAA=&#10;"/>
            <v:group id="Groupe 21611" o:spid="_x0000_s1087" style="position:absolute;left:43148;top:190;width:17621;height:7963" coordsize="25059,470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mPJdxxgAAAN4A&#10;AAAPAAAAAAAAAAAAAAAAAKoCAABkcnMvZG93bnJldi54bWxQSwUGAAAAAAQABAD6AAAAnQMAAAAA&#10;">
              <v:shape id="Zone de texte 29" o:spid="_x0000_s1088" type="#_x0000_t202" style="position:absolute;width:25059;height:18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U2QccA&#10;AADeAAAADwAAAGRycy9kb3ducmV2LnhtbESPT2vCQBTE7wW/w/IEb3WTHGyNruIfhBahNOrB4yP7&#10;TILZtyG7mtRP7xYKPQ4z8xtmvuxNLe7UusqygngcgSDOra64UHA67l7fQTiPrLG2TAp+yMFyMXiZ&#10;Y6ptxxndD74QAcIuRQWl900qpctLMujGtiEO3sW2Bn2QbSF1i12Am1omUTSRBisOCyU2tCkpvx5u&#10;RkF33uy3D77ay3rPX9lnNX3z31OlRsN+NQPhqff/4b/2h1aQxJM4gd874QrIxR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zFNkHHAAAA3gAAAA8AAAAAAAAAAAAAAAAAmAIAAGRy&#10;cy9kb3ducmV2LnhtbFBLBQYAAAAABAAEAPUAAACMAwAAAAA=&#10;" fillcolor="window" strokeweight=".5pt">
                <v:textbox inset=",0,,0">
                  <w:txbxContent>
                    <w:p w:rsidR="009A0F8E" w:rsidRPr="00462E57" w:rsidRDefault="009A0F8E" w:rsidP="00C159C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FunctinalRe</w:t>
                      </w:r>
                      <w:r w:rsidRPr="00462E57">
                        <w:rPr>
                          <w:sz w:val="16"/>
                          <w:szCs w:val="20"/>
                        </w:rPr>
                        <w:t>quirement »</w:t>
                      </w:r>
                    </w:p>
                    <w:p w:rsidR="009A0F8E" w:rsidRPr="007B3891" w:rsidRDefault="009A0F8E" w:rsidP="00C159C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Ejecter</w:t>
                      </w:r>
                    </w:p>
                  </w:txbxContent>
                </v:textbox>
              </v:shape>
              <v:shape id="Zone de texte 30" o:spid="_x0000_s1089" type="#_x0000_t202" style="position:absolute;top:1869;width:25059;height:283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S3VtsQA&#10;AADeAAAADwAAAGRycy9kb3ducmV2LnhtbESPX2vCQBDE3wt+h2OFvtVNVIJET9Gi0KeC/96X3JoE&#10;c3shdzXpt+8VBB+HmfkNs9oMtlEP7nztREM6SUCxFM7UUmq4nA8fC1A+kBhqnLCGX/awWY/eVpQb&#10;18uRH6dQqggRn5OGKoQ2R/RFxZb8xLUs0bu5zlKIsivRdNRHuG1wmiQZWqolLlTU8mfFxf30YzXc&#10;L/O03pqQ4a7/3l9LvPXFAbV+Hw/bJajAQ3iFn+0vo2GaZukM/u/EK4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Et1bbEAAAA3gAAAA8AAAAAAAAAAAAAAAAAmAIAAGRycy9k&#10;b3ducmV2LnhtbFBLBQYAAAAABAAEAPUAAACJAwAAAAA=&#10;" filled="f" strokeweight=".5pt">
                <v:textbox inset="1mm,0,0,0">
                  <w:txbxContent>
                    <w:p w:rsidR="009A0F8E" w:rsidRDefault="009A0F8E" w:rsidP="00C159C7">
                      <w:pPr>
                        <w:rPr>
                          <w:sz w:val="18"/>
                        </w:rPr>
                      </w:pPr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</w:t>
                      </w:r>
                      <w:r>
                        <w:rPr>
                          <w:sz w:val="18"/>
                        </w:rPr>
                        <w:t>« La pièce moulée doit être évacuée de l’outillage.»</w:t>
                      </w:r>
                    </w:p>
                    <w:p w:rsidR="009A0F8E" w:rsidRPr="00F03CF0" w:rsidRDefault="009A0F8E" w:rsidP="00C159C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1.5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shape id="Zone de texte 21615" o:spid="_x0000_s1090" type="#_x0000_t202" style="position:absolute;left:95;top:12668;width:14002;height:428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EYNsgA&#10;AADeAAAADwAAAGRycy9kb3ducmV2LnhtbESP0UrDQBRE3wX/YblCX0q7SSVpid0WKdgqiGDbD7jN&#10;XpNo9m7Y3Sbx711B8HGYmTPMejuaVvTkfGNZQTpPQBCXVjdcKTifnmYrED4ga2wtk4Jv8rDd3N6s&#10;sdB24Hfqj6ESEcK+QAV1CF0hpS9rMujntiOO3od1BkOUrpLa4RDhppWLJMmlwYbjQo0d7Woqv45X&#10;oyDTw2e/a/PXt2U2nbrD/Ut62XdKTe7GxwcQgcbwH/5rP2sFizRPM/i9E6+A3P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FgRg2yAAAAN4AAAAPAAAAAAAAAAAAAAAAAJgCAABk&#10;cnMvZG93bnJldi54bWxQSwUGAAAAAAQABAD1AAAAjQMAAAAA&#10;" fillcolor="#ccc0d9 [1303]" strokeweight=".5pt">
              <v:path arrowok="t"/>
              <v:textbox inset=",0,,0">
                <w:txbxContent>
                  <w:p w:rsidR="009A0F8E" w:rsidRPr="00462E57" w:rsidRDefault="009A0F8E" w:rsidP="00E20D05">
                    <w:pPr>
                      <w:jc w:val="center"/>
                      <w:rPr>
                        <w:sz w:val="16"/>
                      </w:rPr>
                    </w:pPr>
                    <w:r w:rsidRPr="00462E57">
                      <w:rPr>
                        <w:sz w:val="16"/>
                      </w:rPr>
                      <w:t>« </w:t>
                    </w:r>
                    <w:r>
                      <w:rPr>
                        <w:sz w:val="16"/>
                      </w:rPr>
                      <w:t xml:space="preserve">Block </w:t>
                    </w:r>
                    <w:r w:rsidRPr="00462E57">
                      <w:rPr>
                        <w:sz w:val="16"/>
                      </w:rPr>
                      <w:t>»</w:t>
                    </w:r>
                  </w:p>
                  <w:p w:rsidR="009A0F8E" w:rsidRPr="00F03CF0" w:rsidRDefault="009A0F8E" w:rsidP="00E20D05">
                    <w:pPr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Bloc empreinte mobile et bloc empreinte fixe</w:t>
                    </w:r>
                  </w:p>
                </w:txbxContent>
              </v:textbox>
            </v:shape>
            <v:shape id="Connecteur droit avec flèche 21616" o:spid="_x0000_s1091" type="#_x0000_t32" style="position:absolute;left:39719;top:21621;width:1636;height:1810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9b0H8cAAADeAAAADwAAAGRycy9kb3ducmV2LnhtbESPQWvCQBSE7wX/w/KE3nSTHJaSuooK&#10;rdJSSo0I3p7ZZxLMvg3Zrab/vlsQehxm5htmthhsK67U+8axhnSagCAunWm40rAvXiZPIHxANtg6&#10;Jg0/5GExHz3MMDfuxl903YVKRAj7HDXUIXS5lL6syaKfuo44emfXWwxR9pU0Pd4i3LYySxIlLTYc&#10;F2rsaF1Tedl9Ww3D2/Fjs8749X1VqMPl5I+F+uy0fhwPy2cQgYbwH763t0ZDlqpUwd+deAXk/Bc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b1vQfxwAAAN4AAAAPAAAAAAAA&#10;AAAAAAAAAKECAABkcnMvZG93bnJldi54bWxQSwUGAAAAAAQABAD5AAAAlQMAAAAA&#10;" strokecolor="black [3213]" strokeweight="1pt">
              <v:stroke endarrow="open"/>
              <o:lock v:ext="edit" shapetype="f"/>
            </v:shape>
            <v:group id="Groupe 21617" o:spid="_x0000_s1092" style="position:absolute;left:49149;top:16097;width:13728;height:11811" coordsize="14931,792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">
              <v:shape id="Zone de texte 29" o:spid="_x0000_s1093" type="#_x0000_t202" style="position:absolute;width:14931;height:20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S0Bq8MA&#10;AADeAAAADwAAAGRycy9kb3ducmV2LnhtbERPy4rCMBTdC/5DuII7TevCGatRfDCgCIOvhctLc22L&#10;zU1pMrbO15uF4PJw3rNFa0rxoNoVlhXEwwgEcWp1wZmCy/ln8A3CeWSNpWVS8CQHi3m3M8NE24aP&#10;9Dj5TIQQdgkqyL2vEildmpNBN7QVceButjboA6wzqWtsQrgp5SiKxtJgwaEhx4rWOaX3059R0FzX&#10;+80/3+1tteff466YfPnDRKl+r11OQXhq/Uf8dm+1glE8jsPecCdcATl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S0Bq8MAAADeAAAADwAAAAAAAAAAAAAAAACYAgAAZHJzL2Rv&#10;d25yZXYueG1sUEsFBgAAAAAEAAQA9QAAAIgDAAAAAA==&#10;" fillcolor="window" strokeweight=".5pt">
                <v:textbox inset=",0,,0">
                  <w:txbxContent>
                    <w:p w:rsidR="009A0F8E" w:rsidRPr="00462E57" w:rsidRDefault="009A0F8E" w:rsidP="006C7DD7">
                      <w:pPr>
                        <w:jc w:val="center"/>
                        <w:rPr>
                          <w:sz w:val="16"/>
                          <w:szCs w:val="20"/>
                        </w:rPr>
                      </w:pPr>
                      <w:r w:rsidRPr="00462E57">
                        <w:rPr>
                          <w:sz w:val="16"/>
                          <w:szCs w:val="20"/>
                        </w:rPr>
                        <w:t>«</w:t>
                      </w:r>
                      <w:r>
                        <w:rPr>
                          <w:sz w:val="16"/>
                          <w:szCs w:val="20"/>
                        </w:rPr>
                        <w:t>FunctinalRe</w:t>
                      </w:r>
                      <w:r w:rsidRPr="00462E57">
                        <w:rPr>
                          <w:sz w:val="16"/>
                          <w:szCs w:val="20"/>
                        </w:rPr>
                        <w:t>quirement »</w:t>
                      </w:r>
                    </w:p>
                    <w:p w:rsidR="009A0F8E" w:rsidRPr="007B3891" w:rsidRDefault="009A0F8E" w:rsidP="006C7DD7">
                      <w:pPr>
                        <w:jc w:val="center"/>
                        <w:rPr>
                          <w:b/>
                          <w:sz w:val="20"/>
                        </w:rPr>
                      </w:pPr>
                      <w:r>
                        <w:rPr>
                          <w:b/>
                          <w:sz w:val="20"/>
                        </w:rPr>
                        <w:t>Positionner</w:t>
                      </w:r>
                    </w:p>
                  </w:txbxContent>
                </v:textbox>
              </v:shape>
              <v:shape id="Zone de texte 30" o:spid="_x0000_s1094" type="#_x0000_t202" style="position:absolute;top:2042;width:14931;height:588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XiXMQA&#10;AADeAAAADwAAAGRycy9kb3ducmV2LnhtbESPX2vCQBDE3wt+h2OFvtVNRIJGT9Gi0KeC/96X3JoE&#10;c3shdzXpt+8VBB+HmfkNs9oMtlEP7nztREM6SUCxFM7UUmq4nA8fc1A+kBhqnLCGX/awWY/eVpQb&#10;18uRH6dQqggRn5OGKoQ2R/RFxZb8xLUs0bu5zlKIsivRdNRHuG1wmiQZWqolLlTU8mfFxf30YzXc&#10;L7O03pqQ4a7/3l9LvPXFAbV+Hw/bJajAQ3iFn+0vo2GaZukC/u/EK4Dr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DF4lzEAAAA3gAAAA8AAAAAAAAAAAAAAAAAmAIAAGRycy9k&#10;b3ducmV2LnhtbFBLBQYAAAAABAAEAPUAAACJAwAAAAA=&#10;" filled="f" strokeweight=".5pt">
                <v:textbox inset="1mm,0,0,0">
                  <w:txbxContent>
                    <w:p w:rsidR="009A0F8E" w:rsidRDefault="009A0F8E" w:rsidP="006C7DD7">
                      <w:r w:rsidRPr="007B3891">
                        <w:rPr>
                          <w:b/>
                          <w:sz w:val="20"/>
                        </w:rPr>
                        <w:t>Text</w:t>
                      </w:r>
                      <w:r w:rsidRPr="00F03CF0">
                        <w:rPr>
                          <w:sz w:val="18"/>
                        </w:rPr>
                        <w:t>= «</w:t>
                      </w:r>
                      <w:r>
                        <w:rPr>
                          <w:sz w:val="18"/>
                        </w:rPr>
                        <w:t xml:space="preserve"> Les différentes parties du moules doivent se positionner parfaitement les unes par rapport aux autres</w:t>
                      </w:r>
                      <w:r w:rsidRPr="00436ED7">
                        <w:rPr>
                          <w:sz w:val="18"/>
                          <w:szCs w:val="18"/>
                        </w:rPr>
                        <w:t>. »</w:t>
                      </w:r>
                    </w:p>
                    <w:p w:rsidR="009A0F8E" w:rsidRPr="00F03CF0" w:rsidRDefault="009A0F8E" w:rsidP="006C7DD7">
                      <w:pPr>
                        <w:rPr>
                          <w:sz w:val="18"/>
                        </w:rPr>
                      </w:pPr>
                      <w:r w:rsidRPr="00977B6D">
                        <w:rPr>
                          <w:b/>
                          <w:sz w:val="18"/>
                        </w:rPr>
                        <w:t xml:space="preserve">Id = </w:t>
                      </w:r>
                      <w:r>
                        <w:rPr>
                          <w:b/>
                          <w:sz w:val="18"/>
                        </w:rPr>
                        <w:t xml:space="preserve">1.6 </w:t>
                      </w:r>
                      <w:r w:rsidRPr="00977B6D">
                        <w:rPr>
                          <w:b/>
                          <w:sz w:val="18"/>
                        </w:rPr>
                        <w:t>e</w:t>
                      </w:r>
                    </w:p>
                  </w:txbxContent>
                </v:textbox>
              </v:shape>
            </v:group>
            <v:shape id="Connecteur droit avec flèche 21620" o:spid="_x0000_s1095" type="#_x0000_t32" style="position:absolute;left:8286;top:40576;width:1715;height:1715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NZG/8cAAADeAAAADwAAAGRycy9kb3ducmV2LnhtbESPzWrCQBSF9wXfYbhCN6VODFRKdAxG&#10;ELKxrbaULi+ZaxKSuRNmRhPfvrModHk4f3ybfDK9uJHzrWUFy0UCgriyuuVawdfn4fkVhA/IGnvL&#10;pOBOHvLt7GGDmbYjn+h2DrWII+wzVNCEMGRS+qohg35hB+LoXawzGKJ0tdQOxzhuepkmyUoabDk+&#10;NDjQvqGqO1+NgiItkuHj5+m9fNNuLL6748u9PCr1OJ92axCBpvAf/muXWkG6XKURIOJEFJDbX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Q1kb/xwAAAN4AAAAPAAAAAAAA&#10;AAAAAAAAAKECAABkcnMvZG93bnJldi54bWxQSwUGAAAAAAQABAD5AAAAlQMAAAAA&#10;" strokecolor="black [3213]" strokeweight="1pt">
              <v:stroke endarrow="open"/>
              <o:lock v:ext="edit" shapetype="f"/>
            </v:shape>
            <v:shape id="Zone de texte 21621" o:spid="_x0000_s1096" type="#_x0000_t202" style="position:absolute;left:1619;top:42291;width:14002;height:3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bUiMgA&#10;AADeAAAADwAAAGRycy9kb3ducmV2LnhtbESP0UrDQBRE3wX/YblCX0q7SaRpid0WKdgqiGDbD7jN&#10;XpNo9m7Y3Sbx711B8HGYmTPMejuaVvTkfGNZQTpPQBCXVjdcKTifnmYrED4ga2wtk4Jv8rDd3N6s&#10;sdB24Hfqj6ESEcK+QAV1CF0hpS9rMujntiOO3od1BkOUrpLa4RDhppVZkuTSYMNxocaOdjWVX8er&#10;UbDQw2e/a/PXt+ViOnWH+5f0su+UmtyNjw8gAo3hP/zXftYKsjTPUvi9E6+A3Pw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01tSIyAAAAN4AAAAPAAAAAAAAAAAAAAAAAJgCAABk&#10;cnMvZG93bnJldi54bWxQSwUGAAAAAAQABAD1AAAAjQMAAAAA&#10;" fillcolor="#ccc0d9 [1303]" strokeweight=".5pt">
              <v:path arrowok="t"/>
              <v:textbox inset=",0,,0">
                <w:txbxContent>
                  <w:p w:rsidR="009A0F8E" w:rsidRPr="00462E57" w:rsidRDefault="009A0F8E" w:rsidP="006302D4">
                    <w:pPr>
                      <w:jc w:val="center"/>
                      <w:rPr>
                        <w:sz w:val="16"/>
                      </w:rPr>
                    </w:pPr>
                    <w:r w:rsidRPr="00462E57">
                      <w:rPr>
                        <w:sz w:val="16"/>
                      </w:rPr>
                      <w:t>« </w:t>
                    </w:r>
                    <w:r>
                      <w:rPr>
                        <w:sz w:val="16"/>
                      </w:rPr>
                      <w:t xml:space="preserve">Block </w:t>
                    </w:r>
                    <w:r w:rsidRPr="00462E57">
                      <w:rPr>
                        <w:sz w:val="16"/>
                      </w:rPr>
                      <w:t>»</w:t>
                    </w:r>
                  </w:p>
                  <w:p w:rsidR="009A0F8E" w:rsidRPr="00F03CF0" w:rsidRDefault="009A0F8E" w:rsidP="006302D4">
                    <w:pPr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Carotte</w:t>
                    </w:r>
                  </w:p>
                </w:txbxContent>
              </v:textbox>
            </v:shape>
            <v:shape id="Connecteur droit avec flèche 21622" o:spid="_x0000_s1097" type="#_x0000_t32" style="position:absolute;left:26765;top:40671;width:1714;height:1715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0h9E8gAAADeAAAADwAAAGRycy9kb3ducmV2LnhtbESPQWvCQBSE74X+h+UVepG6cUGR1FWa&#10;QiEXrdpSenxkX5Ng9m3Y3Zr477uC0OMwM98wq81oO3EmH1rHGmbTDARx5UzLtYbPj7enJYgQkQ12&#10;jknDhQJs1vd3K8yNG/hA52OsRYJwyFFDE2OfSxmqhiyGqeuJk/fjvMWYpK+l8TgkuO2kyrKFtNhy&#10;Wmiwp9eGqtPx12ooVJH1++/Je7kzfii+Ttv5pdxq/fgwvjyDiDTG//CtXRoNarZQCq530hWQ6z8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z0h9E8gAAADeAAAADwAAAAAA&#10;AAAAAAAAAAChAgAAZHJzL2Rvd25yZXYueG1sUEsFBgAAAAAEAAQA+QAAAJYDAAAAAA==&#10;" strokecolor="black [3213]" strokeweight="1pt">
              <v:stroke endarrow="open"/>
              <o:lock v:ext="edit" shapetype="f"/>
            </v:shape>
            <v:shape id="Zone de texte 21623" o:spid="_x0000_s1098" type="#_x0000_t202" style="position:absolute;left:19145;top:42386;width:14002;height:3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0jvZMgA&#10;AADeAAAADwAAAGRycy9kb3ducmV2LnhtbESP0UrDQBRE34X+w3ILvhS7SUqjxG5LKVgVSsHqB1yz&#10;1yQ2ezfsbpP4964g9HGYmTPMajOaVvTkfGNZQTpPQBCXVjdcKfh4f7p7AOEDssbWMin4IQ+b9eRm&#10;hYW2A79RfwqViBD2BSqoQ+gKKX1Zk0E/tx1x9L6sMxiidJXUDocIN63MkiSXBhuOCzV2tKupPJ8u&#10;RsFSD9/9rs0Px/vlbOaeF6/p575T6nY6bh9BBBrDNfzfftEKsjTPFvB3J14Buf4F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DrSO9kyAAAAN4AAAAPAAAAAAAAAAAAAAAAAJgCAABk&#10;cnMvZG93bnJldi54bWxQSwUGAAAAAAQABAD1AAAAjQMAAAAA&#10;" fillcolor="#ccc0d9 [1303]" strokeweight=".5pt">
              <v:path arrowok="t"/>
              <v:textbox inset=",0,,0">
                <w:txbxContent>
                  <w:p w:rsidR="009A0F8E" w:rsidRPr="00462E57" w:rsidRDefault="009A0F8E" w:rsidP="006302D4">
                    <w:pPr>
                      <w:jc w:val="center"/>
                      <w:rPr>
                        <w:sz w:val="16"/>
                      </w:rPr>
                    </w:pPr>
                    <w:r w:rsidRPr="00462E57">
                      <w:rPr>
                        <w:sz w:val="16"/>
                      </w:rPr>
                      <w:t>« </w:t>
                    </w:r>
                    <w:r>
                      <w:rPr>
                        <w:sz w:val="16"/>
                      </w:rPr>
                      <w:t xml:space="preserve">Block </w:t>
                    </w:r>
                    <w:r w:rsidRPr="00462E57">
                      <w:rPr>
                        <w:sz w:val="16"/>
                      </w:rPr>
                      <w:t>»</w:t>
                    </w:r>
                  </w:p>
                  <w:p w:rsidR="009A0F8E" w:rsidRPr="00F03CF0" w:rsidRDefault="009A0F8E" w:rsidP="006302D4">
                    <w:pPr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Arrache carotte</w:t>
                    </w:r>
                  </w:p>
                </w:txbxContent>
              </v:textbox>
            </v:shape>
            <v:shape id="Connecteur droit avec flèche 21624" o:spid="_x0000_s1099" type="#_x0000_t32" style="position:absolute;left:41624;top:38671;width:5010;height:1429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iQFTsgAAADeAAAADwAAAGRycy9kb3ducmV2LnhtbESPQWvCQBSE70L/w/IK3nRjkCCpm9AK&#10;baUiUlMK3l6zr0kw+zZkV03/vSsIPQ4z8w2zzAfTijP1rrGsYDaNQBCXVjdcKfgqXicLEM4ja2wt&#10;k4I/cpBnD6Mlptpe+JPOe1+JAGGXooLa+y6V0pU1GXRT2xEH79f2Bn2QfSV1j5cAN62MoyiRBhsO&#10;CzV2tKqpPO5PRsHwcdi+r2J+27wUyffxxx2KZNcpNX4cnp9AeBr8f/jeXmsF8SyJ53C7E66AzK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CiQFTsgAAADeAAAADwAAAAAA&#10;AAAAAAAAAAChAgAAZHJzL2Rvd25yZXYueG1sUEsFBgAAAAAEAAQA+QAAAJYDAAAAAA==&#10;" strokecolor="black [3213]" strokeweight="1pt">
              <v:stroke endarrow="open"/>
              <o:lock v:ext="edit" shapetype="f"/>
            </v:shape>
            <v:shape id="Zone de texte 21625" o:spid="_x0000_s1100" type="#_x0000_t202" style="position:absolute;left:38385;top:40100;width:18961;height:3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+3Si8gA&#10;AADeAAAADwAAAGRycy9kb3ducmV2LnhtbESP0UrDQBRE3wX/YbmCL6XdJJJUYrdFCrYKRbDtB1yz&#10;1ySavRt21yT+vSsIfRxm5gyz2kymEwM531pWkC4SEMSV1S3XCs6np/k9CB+QNXaWScEPedisr69W&#10;WGo78hsNx1CLCGFfooImhL6U0lcNGfQL2xNH78M6gyFKV0vtcIxw08ksSQppsOW40GBP24aqr+O3&#10;UZDr8XPYdsXhdZnPZm5/95K+73qlbm+mxwcQgaZwCf+3n7WCLC2yHP7uxCsg17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L7dKLyAAAAN4AAAAPAAAAAAAAAAAAAAAAAJgCAABk&#10;cnMvZG93bnJldi54bWxQSwUGAAAAAAQABAD1AAAAjQMAAAAA&#10;" fillcolor="#ccc0d9 [1303]" strokeweight=".5pt">
              <v:path arrowok="t"/>
              <v:textbox inset=",0,,0">
                <w:txbxContent>
                  <w:p w:rsidR="009A0F8E" w:rsidRPr="00462E57" w:rsidRDefault="009A0F8E" w:rsidP="006302D4">
                    <w:pPr>
                      <w:jc w:val="center"/>
                      <w:rPr>
                        <w:sz w:val="16"/>
                      </w:rPr>
                    </w:pPr>
                    <w:r w:rsidRPr="00462E57">
                      <w:rPr>
                        <w:sz w:val="16"/>
                      </w:rPr>
                      <w:t>« </w:t>
                    </w:r>
                    <w:r>
                      <w:rPr>
                        <w:sz w:val="16"/>
                      </w:rPr>
                      <w:t xml:space="preserve">Block </w:t>
                    </w:r>
                    <w:r w:rsidRPr="00462E57">
                      <w:rPr>
                        <w:sz w:val="16"/>
                      </w:rPr>
                      <w:t>»</w:t>
                    </w:r>
                  </w:p>
                  <w:p w:rsidR="009A0F8E" w:rsidRPr="00F03CF0" w:rsidRDefault="009A0F8E" w:rsidP="006302D4">
                    <w:pPr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Canal et seuil d’alimentation</w:t>
                    </w:r>
                  </w:p>
                </w:txbxContent>
              </v:textbox>
            </v:shape>
            <v:shape id="Connecteur droit avec flèche 81" o:spid="_x0000_s1101" type="#_x0000_t32" style="position:absolute;left:22764;top:24479;width:4572;height:4762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5Y/+8YAAADbAAAADwAAAGRycy9kb3ducmV2LnhtbESPT2vCQBTE70K/w/IKvekmOQRJXcUG&#10;+gdLEU0peHvNPpOQ7NuQXTX99l1B8DjMzG+YxWo0nTjT4BrLCuJZBIK4tLrhSsF38Tqdg3AeWWNn&#10;mRT8kYPV8mGywEzbC+/ovPeVCBB2GSqove8zKV1Zk0E3sz1x8I52MOiDHCqpB7wEuOlkEkWpNNhw&#10;WKixp7ymst2fjIJxc/h6zxN++3wp0p/21x2KdNsr9fQ4rp9BeBr9PXxrf2gF8xiuX8IPkMt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HeWP/vGAAAA2wAAAA8AAAAAAAAA&#10;AAAAAAAAoQIAAGRycy9kb3ducmV2LnhtbFBLBQYAAAAABAAEAPkAAACUAwAAAAA=&#10;" strokecolor="black [3213]" strokeweight="1pt">
              <v:stroke endarrow="open"/>
              <o:lock v:ext="edit" shapetype="f"/>
            </v:shape>
            <v:shape id="Zone de texte 21626" o:spid="_x0000_s1102" type="#_x0000_t202" style="position:absolute;left:23622;top:26384;width:4476;height:15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/Ai8YA&#10;AADeAAAADwAAAGRycy9kb3ducmV2LnhtbESPQWvCQBSE70L/w/IEb3WTHIKmrqIWUbAKWgWPj+xr&#10;Epp9G7Krxn/fFQoeh5n5hpnMOlOLG7WusqwgHkYgiHOrKy4UnL5X7yMQziNrrC2Tggc5mE3fehPM&#10;tL3zgW5HX4gAYZehgtL7JpPS5SUZdEPbEAfvx7YGfZBtIXWL9wA3tUyiKJUGKw4LJTa0LCn/PV6N&#10;gn0dn89fS79eIDkz3s3152U7VmrQ7+YfIDx1/hX+b2+0giROkxSed8IVkNM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B/Ai8YAAADeAAAADwAAAAAAAAAAAAAAAACYAgAAZHJz&#10;L2Rvd25yZXYueG1sUEsFBgAAAAAEAAQA9QAAAIsDAAAAAA==&#10;" fillcolor="white [3201]" stroked="f" strokeweight=".5pt">
              <v:path arrowok="t"/>
              <v:textbox inset="0,0,0,0">
                <w:txbxContent>
                  <w:p w:rsidR="009A0F8E" w:rsidRPr="001D5AA0" w:rsidRDefault="009A0F8E" w:rsidP="00DF10AE">
                    <w:pPr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« Refine »</w:t>
                    </w:r>
                  </w:p>
                </w:txbxContent>
              </v:textbox>
            </v:shape>
            <v:shape id="Connecteur droit avec flèche 21627" o:spid="_x0000_s1103" type="#_x0000_t32" style="position:absolute;left:9429;top:27146;width:2763;height:2762;flip: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" strokecolor="black [3213]" strokeweight="1pt">
              <v:stroke endarrow="open"/>
              <o:lock v:ext="edit" shapetype="f"/>
            </v:shape>
            <v:shape id="Connecteur droit avec flèche 21628" o:spid="_x0000_s1104" type="#_x0000_t32" style="position:absolute;left:22764;top:22383;width:14326;height:6668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2kPS8QAAADeAAAADwAAAGRycy9kb3ducmV2LnhtbERPTYvCMBC9L/gfwgje1tQeilSjqOCu&#10;KMuiFcHb2IxtsZmUJmr99+awsMfH+57OO1OLB7WusqxgNIxAEOdWV1woOGbrzzEI55E11pZJwYsc&#10;zGe9jymm2j55T4+DL0QIYZeigtL7JpXS5SUZdEPbEAfualuDPsC2kLrFZwg3tYyjKJEGKw4NJTa0&#10;Kim/He5GQbc9/3yvYv7aLbPkdLu4c5b8NkoN+t1iAsJT5//Ff+6NVhCPkjjsDXfCFZCzN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LaQ9LxAAAAN4AAAAPAAAAAAAAAAAA&#10;AAAAAKECAABkcnMvZG93bnJldi54bWxQSwUGAAAAAAQABAD5AAAAkgMAAAAA&#10;" strokecolor="black [3213]" strokeweight="1pt">
              <v:stroke endarrow="open"/>
              <o:lock v:ext="edit" shapetype="f"/>
            </v:shape>
            <v:shape id="Zone de texte 21629" o:spid="_x0000_s1105" type="#_x0000_t202" style="position:absolute;left:28098;top:24860;width:4477;height:15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YBU+cYA&#10;AADeAAAADwAAAGRycy9kb3ducmV2LnhtbESPQWvCQBSE74L/YXmF3uomOUgTXcUqpYWqYFTw+Mg+&#10;k2D2bchuNf33rlDwOMzMN8x03ptGXKlztWUF8SgCQVxYXXOp4LD/fHsH4TyyxsYyKfgjB/PZcDDF&#10;TNsb7+ia+1IECLsMFVTet5mUrqjIoBvZljh4Z9sZ9EF2pdQd3gLcNDKJorE0WHNYqLClZUXFJf81&#10;CrZNfDyul/7rA8mZdLPQq9NPqtTrS7+YgPDU+2f4v/2tFSTxOEnhcSdcATm7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XYBU+cYAAADeAAAADwAAAAAAAAAAAAAAAACYAgAAZHJz&#10;L2Rvd25yZXYueG1sUEsFBgAAAAAEAAQA9QAAAIsDAAAAAA==&#10;" fillcolor="white [3201]" stroked="f" strokeweight=".5pt">
              <v:path arrowok="t"/>
              <v:textbox inset="0,0,0,0">
                <w:txbxContent>
                  <w:p w:rsidR="009A0F8E" w:rsidRPr="001D5AA0" w:rsidRDefault="009A0F8E" w:rsidP="00DF10AE">
                    <w:pPr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« Refine »</w:t>
                    </w:r>
                  </w:p>
                </w:txbxContent>
              </v:textbox>
            </v:shape>
            <v:shape id="Zone de texte 21630" o:spid="_x0000_s1106" type="#_x0000_t202" style="position:absolute;left:9144;top:27908;width:4476;height:152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WNrucYA&#10;AADeAAAADwAAAGRycy9kb3ducmV2LnhtbESPy2rDMBBF94H+g5hCdolsB0zsRAluSmmhaSEv6HKw&#10;prapNTKWGrt/Xy0CWV7ui7PejqYVV+pdY1lBPI9AEJdWN1wpOJ9eZksQziNrbC2Tgj9ysN08TNaY&#10;azvwga5HX4kwwi5HBbX3XS6lK2sy6Oa2Iw7et+0N+iD7SuoehzBuWplEUSoNNhweauxoV1P5c/w1&#10;Cj7b+HLZ7/zrE5Iz2Uehn7/eM6Wmj2OxAuFp9Pfwrf2mFSRxuggAASeggNz8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WNrucYAAADeAAAADwAAAAAAAAAAAAAAAACYAgAAZHJz&#10;L2Rvd25yZXYueG1sUEsFBgAAAAAEAAQA9QAAAIsDAAAAAA==&#10;" fillcolor="white [3201]" stroked="f" strokeweight=".5pt">
              <v:path arrowok="t"/>
              <v:textbox inset="0,0,0,0">
                <w:txbxContent>
                  <w:p w:rsidR="009A0F8E" w:rsidRPr="001D5AA0" w:rsidRDefault="009A0F8E" w:rsidP="00DF10AE">
                    <w:pPr>
                      <w:rPr>
                        <w:sz w:val="16"/>
                      </w:rPr>
                    </w:pPr>
                    <w:r>
                      <w:rPr>
                        <w:sz w:val="16"/>
                      </w:rPr>
                      <w:t>« Refine »</w:t>
                    </w:r>
                  </w:p>
                </w:txbxContent>
              </v:textbox>
            </v:shape>
            <v:shape id="Organigramme : Jonction de sommaire 21631" o:spid="_x0000_s1107" type="#_x0000_t123" style="position:absolute;left:42767;top:11715;width:1086;height:95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wtRacMA&#10;AADeAAAADwAAAGRycy9kb3ducmV2LnhtbESPQYvCMBSE7wv+h/AEb2taCyLVKCoo3sS6hz0+mmdb&#10;bV5qE7X+eyMIHoeZ+YaZLTpTizu1rrKsIB5GIIhzqysuFPwdN78TEM4ja6wtk4InOVjMez8zTLV9&#10;8IHumS9EgLBLUUHpfZNK6fKSDLqhbYiDd7KtQR9kW0jd4iPATS1HUTSWBisOCyU2tC4pv2Q3o2CT&#10;1fZ2nRTnfbI67f51l8SHLSs16HfLKQhPnf+GP+2dVjCKx0kM7zvhCsj5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wtRacMAAADeAAAADwAAAAAAAAAAAAAAAACYAgAAZHJzL2Rv&#10;d25yZXYueG1sUEsFBgAAAAAEAAQA9QAAAIgDAAAAAA==&#10;"/>
            <v:line id="Connecteur droit 64" o:spid="_x0000_s1108" style="position:absolute;flip:x;visibility:visible" from="43624,8096" to="45434,117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H5XHcUAAADbAAAADwAAAGRycy9kb3ducmV2LnhtbESPQWsCMRSE70L/Q3iFXqRmLSJ2axQR&#10;BA9eqrLS2+vmdbPs5mVNom7/fVMQPA4z8w0zX/a2FVfyoXasYDzKQBCXTtdcKTgeNq8zECEia2wd&#10;k4JfCrBcPA3mmGt340+67mMlEoRDjgpMjF0uZSgNWQwj1xEn78d5izFJX0nt8ZbgtpVvWTaVFmtO&#10;CwY7Whsqm/3FKpCz3fDsV9+TpmhOp3dTlEX3tVPq5blffYCI1MdH+N7eagXTCfx/ST9A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0H5XHcUAAADbAAAADwAAAAAAAAAA&#10;AAAAAAChAgAAZHJzL2Rvd25yZXYueG1sUEsFBgAAAAAEAAQA+QAAAJMDAAAAAA==&#10;"/>
            <v:shape id="Zone de texte 92" o:spid="_x0000_s1109" type="#_x0000_t202" style="position:absolute;left:45434;top:9906;width:18383;height:485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RtjcsYA&#10;AADbAAAADwAAAGRycy9kb3ducmV2LnhtbESP3WrCQBSE7wt9h+UUeiO6UfEvukoRWisUwZ8HOGZP&#10;k7TZs2F3m8S37wqFXg4z8w2z2nSmEg05X1pWMBwkIIgzq0vOFVzOr/05CB+QNVaWScGNPGzWjw8r&#10;TLVt+UjNKeQiQtinqKAIoU6l9FlBBv3A1sTR+7TOYIjS5VI7bCPcVHKUJFNpsOS4UGBN24Ky79OP&#10;UTDR7VezraYfh9mk13O78X54fauVen7qXpYgAnXhP/zXftcKFiO4f4k/QK5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fRtjcsYAAADbAAAADwAAAAAAAAAAAAAAAACYAgAAZHJz&#10;L2Rvd25yZXYueG1sUEsFBgAAAAAEAAQA9QAAAIsDAAAAAA==&#10;" fillcolor="#ccc0d9 [1303]" strokeweight=".5pt">
              <v:path arrowok="t"/>
              <v:textbox inset=",0,,0">
                <w:txbxContent>
                  <w:p w:rsidR="009A0F8E" w:rsidRPr="00462E57" w:rsidRDefault="009A0F8E" w:rsidP="00B7372E">
                    <w:pPr>
                      <w:jc w:val="center"/>
                      <w:rPr>
                        <w:sz w:val="16"/>
                      </w:rPr>
                    </w:pPr>
                    <w:r w:rsidRPr="00462E57">
                      <w:rPr>
                        <w:sz w:val="16"/>
                      </w:rPr>
                      <w:t>« </w:t>
                    </w:r>
                    <w:r>
                      <w:rPr>
                        <w:sz w:val="16"/>
                      </w:rPr>
                      <w:t xml:space="preserve">Block </w:t>
                    </w:r>
                    <w:r w:rsidRPr="00462E57">
                      <w:rPr>
                        <w:sz w:val="16"/>
                      </w:rPr>
                      <w:t>»</w:t>
                    </w:r>
                  </w:p>
                  <w:p w:rsidR="009A0F8E" w:rsidRPr="00F03CF0" w:rsidRDefault="009A0F8E" w:rsidP="00B7372E">
                    <w:pPr>
                      <w:jc w:val="center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sz w:val="20"/>
                      </w:rPr>
                      <w:t>Ejecteurs, plaque d’éjection, RAZ et queue d’éjection</w:t>
                    </w:r>
                  </w:p>
                </w:txbxContent>
              </v:textbox>
            </v:shape>
            <v:shape id="Connecteur droit avec flèche 93" o:spid="_x0000_s1110" type="#_x0000_t32" style="position:absolute;left:52768;top:8096;width:1632;height:1810;flip:x y;visibility:visibl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dGSysYAAADbAAAADwAAAGRycy9kb3ducmV2LnhtbESPQWvCQBSE74L/YXlCb7rRQqjRTVDB&#10;trSI1BTB22v2NQlm34bsVtN/3y0IHoeZ+YZZZr1pxIU6V1tWMJ1EIIgLq2suFXzm2/ETCOeRNTaW&#10;ScEvOcjS4WCJibZX/qDLwZciQNglqKDyvk2kdEVFBt3EtsTB+7adQR9kV0rd4TXATSNnURRLgzWH&#10;hQpb2lRUnA8/RkH/dtq9bGb8/L7O4+P5y53yeN8q9TDqVwsQnnp/D9/ar1rB/BH+v4QfIN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3RksrGAAAA2wAAAA8AAAAAAAAA&#10;AAAAAAAAoQIAAGRycy9kb3ducmV2LnhtbFBLBQYAAAAABAAEAPkAAACUAwAAAAA=&#10;" strokecolor="black [3213]" strokeweight="1pt">
              <v:stroke endarrow="open"/>
              <o:lock v:ext="edit" shapetype="f"/>
            </v:shape>
          </v:group>
        </w:pict>
      </w:r>
      <w:r w:rsidR="00E20D05">
        <w:t>Extrait du cahier des charges de l’outillage d’injection</w:t>
      </w:r>
    </w:p>
    <w:p w:rsidR="00C159C7" w:rsidRPr="008C0455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 w:rsidP="00C159C7"/>
    <w:p w:rsidR="00C159C7" w:rsidRDefault="00C159C7">
      <w:pPr>
        <w:spacing w:after="200" w:line="276" w:lineRule="auto"/>
        <w:jc w:val="left"/>
      </w:pPr>
      <w:r>
        <w:br w:type="page"/>
      </w:r>
    </w:p>
    <w:p w:rsidR="00277CF1" w:rsidRDefault="00DF10AE" w:rsidP="00190929">
      <w:r>
        <w:lastRenderedPageBreak/>
        <w:t xml:space="preserve">La mise en adéquation de ces différentes fonctions est </w:t>
      </w:r>
      <w:r w:rsidR="00277CF1">
        <w:t xml:space="preserve">le résultatde l’étude de moulage et dépend fortement </w:t>
      </w:r>
      <w:r w:rsidR="00546479">
        <w:t>des compétences du concepteur d’outillage</w:t>
      </w:r>
      <w:r>
        <w:t xml:space="preserve">. </w:t>
      </w:r>
    </w:p>
    <w:p w:rsidR="00DF10AE" w:rsidRDefault="00546479" w:rsidP="00190929">
      <w:r>
        <w:t>Pour nous affranchir partiellement de ces compétences ‟métier”</w:t>
      </w:r>
      <w:r w:rsidR="00C66D79">
        <w:t>,</w:t>
      </w:r>
      <w:r w:rsidR="00277CF1">
        <w:t xml:space="preserve"> un </w:t>
      </w:r>
      <w:r w:rsidR="00DF10AE">
        <w:t>outillage modulaire a été</w:t>
      </w:r>
      <w:r w:rsidR="00277CF1">
        <w:t xml:space="preserve"> créé : Le moule à cassette.</w:t>
      </w:r>
      <w:r w:rsidR="00530CBA">
        <w:t xml:space="preserve"> Il va nous permettre de réaliser rapidement des pièces plastiques lors des projets ou des activités pratiques.</w:t>
      </w:r>
    </w:p>
    <w:p w:rsidR="00277CF1" w:rsidRDefault="00277CF1" w:rsidP="00190929"/>
    <w:p w:rsidR="00DF10AE" w:rsidRPr="00190929" w:rsidRDefault="00DF10AE" w:rsidP="00190929"/>
    <w:p w:rsidR="00934EB4" w:rsidRDefault="00B5296E" w:rsidP="00934EB4">
      <w:pPr>
        <w:pStyle w:val="Titre3"/>
      </w:pPr>
      <w:r w:rsidRPr="00B5296E">
        <w:rPr>
          <w:noProof/>
          <w:sz w:val="22"/>
          <w:szCs w:val="22"/>
          <w:lang w:eastAsia="fr-FR"/>
        </w:rPr>
        <w:pict>
          <v:shape id="Légende encadrée 1 30" o:spid="_x0000_s1111" type="#_x0000_t47" style="position:absolute;left:0;text-align:left;margin-left:237.3pt;margin-top:21.9pt;width:102.15pt;height:22.25pt;z-index:2517073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" adj="-5357,54124,-49,10578" strokeweight="1pt">
            <v:textbox>
              <w:txbxContent>
                <w:p w:rsidR="009A0F8E" w:rsidRPr="00CE073B" w:rsidRDefault="009A0F8E" w:rsidP="00934EB4">
                  <w:pPr>
                    <w:jc w:val="center"/>
                    <w:rPr>
                      <w:i/>
                    </w:rPr>
                  </w:pPr>
                  <w:r>
                    <w:t xml:space="preserve">Plaque d’éjection </w:t>
                  </w:r>
                </w:p>
              </w:txbxContent>
            </v:textbox>
            <o:callout v:ext="edit" minusy="t"/>
          </v:shape>
        </w:pict>
      </w:r>
      <w:r w:rsidR="00934EB4">
        <w:t>Structure du moule à cassette</w:t>
      </w:r>
    </w:p>
    <w:p w:rsidR="00934EB4" w:rsidRPr="0006676C" w:rsidRDefault="00B5296E" w:rsidP="00934EB4">
      <w:r w:rsidRPr="00B5296E">
        <w:rPr>
          <w:noProof/>
          <w:sz w:val="22"/>
          <w:szCs w:val="22"/>
          <w:lang w:eastAsia="fr-FR"/>
        </w:rPr>
        <w:pict>
          <v:shape id="Légende encadrée 1 32" o:spid="_x0000_s1112" type="#_x0000_t47" style="position:absolute;left:0;text-align:left;margin-left:372.4pt;margin-top:136.75pt;width:78.75pt;height:25.9pt;z-index:251710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" adj="-11726,-4500,-1646,3600">
            <v:textbox>
              <w:txbxContent>
                <w:p w:rsidR="009A0F8E" w:rsidRPr="00CE073B" w:rsidRDefault="009A0F8E" w:rsidP="00934EB4">
                  <w:pPr>
                    <w:jc w:val="center"/>
                    <w:rPr>
                      <w:color w:val="009900"/>
                    </w:rPr>
                  </w:pPr>
                  <w:r>
                    <w:t xml:space="preserve">Partie fixe </w:t>
                  </w:r>
                </w:p>
              </w:txbxContent>
            </v:textbox>
          </v:shape>
        </w:pict>
      </w:r>
      <w:r w:rsidRPr="00B5296E">
        <w:rPr>
          <w:noProof/>
          <w:sz w:val="22"/>
          <w:szCs w:val="22"/>
          <w:lang w:eastAsia="fr-FR"/>
        </w:rPr>
        <w:pict>
          <v:shape id="Légende encadrée 1 36" o:spid="_x0000_s1113" type="#_x0000_t47" style="position:absolute;left:0;text-align:left;margin-left:14.3pt;margin-top:114.7pt;width:78.75pt;height:36.45pt;z-index:2517094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" adj="38880,3900,23246,3600">
            <v:textbox>
              <w:txbxContent>
                <w:p w:rsidR="009A0F8E" w:rsidRPr="00962C82" w:rsidRDefault="009A0F8E" w:rsidP="00934EB4">
                  <w:pPr>
                    <w:jc w:val="center"/>
                    <w:rPr>
                      <w:color w:val="009900"/>
                    </w:rPr>
                  </w:pPr>
                  <w:r>
                    <w:t xml:space="preserve">Partie mobile </w:t>
                  </w:r>
                </w:p>
              </w:txbxContent>
            </v:textbox>
            <o:callout v:ext="edit" minusx="t" minusy="t"/>
          </v:shape>
        </w:pict>
      </w:r>
      <w:r>
        <w:rPr>
          <w:noProof/>
          <w:lang w:eastAsia="fr-FR"/>
        </w:rPr>
        <w:pict>
          <v:shape id="Zone de texte 39" o:spid="_x0000_s1114" type="#_x0000_t202" style="position:absolute;left:0;text-align:left;margin-left:239.15pt;margin-top:238pt;width:73.9pt;height:38.5pt;z-index:251717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">
            <v:textbox>
              <w:txbxContent>
                <w:p w:rsidR="009A0F8E" w:rsidRPr="00E30B06" w:rsidRDefault="009A0F8E" w:rsidP="00934EB4">
                  <w:pPr>
                    <w:rPr>
                      <w:color w:val="000000" w:themeColor="text1"/>
                    </w:rPr>
                  </w:pPr>
                  <w:r>
                    <w:rPr>
                      <w:color w:val="000000" w:themeColor="text1"/>
                    </w:rPr>
                    <w:t>Course d’éjection maxi : 8mm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Connecteur droit avec flèche 41" o:spid="_x0000_s1237" type="#_x0000_t32" style="position:absolute;left:0;text-align:left;margin-left:170.85pt;margin-top:231.8pt;width:59.45pt;height:26.8pt;z-index:2517166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">
            <v:stroke endarrow="block"/>
          </v:shape>
        </w:pict>
      </w:r>
      <w:r>
        <w:rPr>
          <w:noProof/>
          <w:lang w:eastAsia="fr-FR"/>
        </w:rPr>
        <w:pict>
          <v:shape id="Connecteur droit avec flèche 43" o:spid="_x0000_s1236" type="#_x0000_t32" style="position:absolute;left:0;text-align:left;margin-left:181.7pt;margin-top:246.85pt;width:65.3pt;height:49.4pt;flip:y;z-index:251714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"/>
        </w:pict>
      </w:r>
      <w:r w:rsidRPr="00B5296E">
        <w:rPr>
          <w:noProof/>
          <w:sz w:val="22"/>
          <w:szCs w:val="22"/>
          <w:lang w:eastAsia="fr-FR"/>
        </w:rPr>
        <w:pict>
          <v:shape id="Légende encadrée 1 33" o:spid="_x0000_s1115" type="#_x0000_t47" style="position:absolute;left:0;text-align:left;margin-left:358.05pt;margin-top:2.2pt;width:115.75pt;height:37.5pt;z-index:251711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" adj="-22053,28846,-539,11316">
            <v:textbox>
              <w:txbxContent>
                <w:p w:rsidR="009A0F8E" w:rsidRDefault="009A0F8E" w:rsidP="00934EB4">
                  <w:pPr>
                    <w:jc w:val="center"/>
                  </w:pPr>
                  <w:r>
                    <w:t xml:space="preserve">Plaque de support d’efforts </w:t>
                  </w:r>
                </w:p>
              </w:txbxContent>
            </v:textbox>
            <o:callout v:ext="edit" minusy="t"/>
          </v:shape>
        </w:pict>
      </w:r>
      <w:r>
        <w:rPr>
          <w:noProof/>
          <w:lang w:eastAsia="fr-FR"/>
        </w:rPr>
        <w:pict>
          <v:shape id="Légende encadrée 1 31" o:spid="_x0000_s1116" type="#_x0000_t47" style="position:absolute;left:0;text-align:left;margin-left:368.5pt;margin-top:84.95pt;width:111.75pt;height:24.3pt;z-index:2517135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" adj="-18811,-1499,380,12291">
            <v:textbox>
              <w:txbxContent>
                <w:p w:rsidR="009A0F8E" w:rsidRDefault="009A0F8E" w:rsidP="00934EB4">
                  <w:pPr>
                    <w:jc w:val="center"/>
                  </w:pPr>
                  <w:r>
                    <w:t xml:space="preserve">Bloc empreinte fixe </w:t>
                  </w:r>
                </w:p>
              </w:txbxContent>
            </v:textbox>
          </v:shape>
        </w:pict>
      </w:r>
      <w:r w:rsidRPr="00B5296E">
        <w:rPr>
          <w:noProof/>
          <w:sz w:val="22"/>
          <w:szCs w:val="22"/>
          <w:lang w:eastAsia="fr-FR"/>
        </w:rPr>
        <w:pict>
          <v:shape id="Légende encadrée 1 34" o:spid="_x0000_s1117" type="#_x0000_t47" style="position:absolute;left:0;text-align:left;margin-left:14.35pt;margin-top:195.85pt;width:103.75pt;height:37.9pt;z-index:251712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" adj="43697,-68584,23103,3600">
            <v:textbox>
              <w:txbxContent>
                <w:p w:rsidR="009A0F8E" w:rsidRPr="00CE073B" w:rsidRDefault="009A0F8E" w:rsidP="00934EB4">
                  <w:pPr>
                    <w:jc w:val="center"/>
                    <w:rPr>
                      <w:i/>
                    </w:rPr>
                  </w:pPr>
                  <w:r>
                    <w:t xml:space="preserve">Bloc empreinte mobile  </w:t>
                  </w:r>
                </w:p>
              </w:txbxContent>
            </v:textbox>
            <o:callout v:ext="edit" minusx="t"/>
          </v:shape>
        </w:pict>
      </w:r>
      <w:r w:rsidRPr="00B5296E">
        <w:rPr>
          <w:noProof/>
          <w:sz w:val="22"/>
          <w:szCs w:val="22"/>
          <w:lang w:eastAsia="fr-FR"/>
        </w:rPr>
        <w:pict>
          <v:shape id="Légende encadrée 1 35" o:spid="_x0000_s1118" type="#_x0000_t47" style="position:absolute;left:0;text-align:left;margin-left:46.45pt;margin-top:9.05pt;width:105.45pt;height:35.95pt;z-index:2517084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" adj="33413,33371,22183,10508">
            <v:textbox>
              <w:txbxContent>
                <w:p w:rsidR="009A0F8E" w:rsidRPr="00CE073B" w:rsidRDefault="009A0F8E" w:rsidP="00934EB4">
                  <w:pPr>
                    <w:jc w:val="center"/>
                    <w:rPr>
                      <w:i/>
                      <w:color w:val="009900"/>
                    </w:rPr>
                  </w:pPr>
                  <w:r>
                    <w:t>Rappels d’éjection (RaZ)</w:t>
                  </w:r>
                </w:p>
              </w:txbxContent>
            </v:textbox>
            <o:callout v:ext="edit" minusx="t" minusy="t"/>
          </v:shape>
        </w:pict>
      </w:r>
      <w:r>
        <w:rPr>
          <w:noProof/>
          <w:lang w:eastAsia="fr-FR"/>
        </w:rPr>
        <w:pict>
          <v:shape id="Légende encadrée 1 37" o:spid="_x0000_s1119" type="#_x0000_t47" style="position:absolute;left:0;text-align:left;margin-left:14.2pt;margin-top:57pt;width:1in;height:38.95pt;z-index:2517063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" adj="36000,15120,23400,3703">
            <v:textbox>
              <w:txbxContent>
                <w:p w:rsidR="009A0F8E" w:rsidRPr="00CE073B" w:rsidRDefault="009A0F8E" w:rsidP="00934EB4">
                  <w:pPr>
                    <w:jc w:val="center"/>
                    <w:rPr>
                      <w:i/>
                    </w:rPr>
                  </w:pPr>
                  <w:r>
                    <w:t xml:space="preserve">Queue d’éjection </w:t>
                  </w:r>
                </w:p>
              </w:txbxContent>
            </v:textbox>
            <o:callout v:ext="edit" minusx="t" minusy="t"/>
          </v:shape>
        </w:pict>
      </w:r>
      <w:r w:rsidR="00934EB4" w:rsidRPr="0006676C">
        <w:rPr>
          <w:noProof/>
          <w:lang w:eastAsia="fr-FR"/>
        </w:rPr>
        <w:drawing>
          <wp:inline distT="0" distB="0" distL="0" distR="0">
            <wp:extent cx="5758249" cy="2961792"/>
            <wp:effectExtent l="0" t="0" r="0" b="0"/>
            <wp:docPr id="52" name="Image 0" descr="moule sti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ule sti2d.jpg"/>
                    <pic:cNvPicPr/>
                  </pic:nvPicPr>
                  <pic:blipFill rotWithShape="1">
                    <a:blip r:embed="rId16"/>
                    <a:srcRect t="7548" b="6295"/>
                    <a:stretch/>
                  </pic:blipFill>
                  <pic:spPr bwMode="auto">
                    <a:xfrm>
                      <a:off x="0" y="0"/>
                      <a:ext cx="5760720" cy="296306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934EB4" w:rsidRDefault="00B5296E" w:rsidP="00934EB4">
      <w:r w:rsidRPr="00B5296E">
        <w:rPr>
          <w:noProof/>
          <w:sz w:val="22"/>
          <w:szCs w:val="22"/>
          <w:lang w:eastAsia="fr-FR"/>
        </w:rPr>
        <w:pict>
          <v:shape id="Légende encadrée 1 9" o:spid="_x0000_s1120" type="#_x0000_t47" style="position:absolute;left:0;text-align:left;margin-left:357.3pt;margin-top:152.45pt;width:96.75pt;height:51pt;z-index:251782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" adj="-10166,1582,-1646,3600">
            <v:textbox>
              <w:txbxContent>
                <w:p w:rsidR="009A0F8E" w:rsidRPr="00CE073B" w:rsidRDefault="009A0F8E" w:rsidP="006E6980">
                  <w:pPr>
                    <w:jc w:val="center"/>
                    <w:rPr>
                      <w:color w:val="009900"/>
                    </w:rPr>
                  </w:pPr>
                  <w:r>
                    <w:t xml:space="preserve">Reçu de buse position centrée ou basse </w:t>
                  </w:r>
                </w:p>
              </w:txbxContent>
            </v:textbox>
          </v:shape>
        </w:pict>
      </w:r>
      <w:r>
        <w:rPr>
          <w:noProof/>
          <w:lang w:eastAsia="fr-FR"/>
        </w:rPr>
        <w:pict>
          <v:shape id="Connecteur droit avec flèche 42" o:spid="_x0000_s1235" type="#_x0000_t32" style="position:absolute;left:0;text-align:left;margin-left:189.25pt;margin-top:13.2pt;width:1in;height:53.6pt;flip:y;z-index:251715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"/>
        </w:pict>
      </w:r>
      <w:r>
        <w:rPr>
          <w:noProof/>
          <w:lang w:eastAsia="fr-FR"/>
        </w:rPr>
        <w:pict>
          <v:shape id="Légende encadrée 1 38" o:spid="_x0000_s1121" type="#_x0000_t47" style="position:absolute;left:0;text-align:left;margin-left:17.3pt;margin-top:174.05pt;width:219.8pt;height:56.25pt;z-index:2517196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" adj="20222,-15245,18304,-2070">
            <v:textbox>
              <w:txbxContent>
                <w:p w:rsidR="009A0F8E" w:rsidRDefault="009A0F8E" w:rsidP="00934EB4">
                  <w:pPr>
                    <w:jc w:val="center"/>
                  </w:pPr>
                  <w:r>
                    <w:t>Volume ‟capable” de la pièce injectable :</w:t>
                  </w:r>
                </w:p>
                <w:p w:rsidR="009A0F8E" w:rsidRDefault="009A0F8E" w:rsidP="00934EB4">
                  <w:pPr>
                    <w:jc w:val="center"/>
                    <w:rPr>
                      <w:i/>
                    </w:rPr>
                  </w:pPr>
                  <w:r w:rsidRPr="00201961">
                    <w:rPr>
                      <w:i/>
                    </w:rPr>
                    <w:t xml:space="preserve">34 x 43 x 24 </w:t>
                  </w:r>
                  <w:r w:rsidRPr="00FD1588">
                    <w:rPr>
                      <w:i/>
                      <w:sz w:val="16"/>
                    </w:rPr>
                    <w:t>(12empreinte fixe+12empreinte mobile)</w:t>
                  </w:r>
                </w:p>
                <w:p w:rsidR="009A0F8E" w:rsidRDefault="009A0F8E" w:rsidP="00934EB4">
                  <w:r>
                    <w:t>Volume matière injectable : 4 cm</w:t>
                  </w:r>
                  <w:r w:rsidRPr="00C944B7">
                    <w:rPr>
                      <w:vertAlign w:val="superscript"/>
                    </w:rPr>
                    <w:t>3</w:t>
                  </w:r>
                </w:p>
              </w:txbxContent>
            </v:textbox>
            <o:callout v:ext="edit" minusx="t"/>
          </v:shape>
        </w:pict>
      </w:r>
      <w:r>
        <w:rPr>
          <w:noProof/>
          <w:lang w:eastAsia="fr-FR"/>
        </w:rPr>
        <w:pict>
          <v:shapetype id="_x0000_t16" coordsize="21600,21600" o:spt="16" adj="5400" path="m@0,l0@0,,21600@1,21600,21600@2,21600,xem0@0nfl@1@0,21600,em@1@0nfl@1,21600e">
            <v:stroke joinstyle="miter"/>
            <v:formulas>
              <v:f eqn="val #0"/>
              <v:f eqn="sum width 0 #0"/>
              <v:f eqn="sum height 0 #0"/>
              <v:f eqn="mid height #0"/>
              <v:f eqn="prod @1 1 2"/>
              <v:f eqn="prod @2 1 2"/>
              <v:f eqn="mid width #0"/>
            </v:formulas>
            <v:path o:extrusionok="f" gradientshapeok="t" limo="10800,10800" o:connecttype="custom" o:connectlocs="@6,0;@4,@0;0,@3;@4,21600;@1,@3;21600,@5" o:connectangles="270,270,180,90,0,0" textboxrect="0,@0,@1,21600"/>
            <v:handles>
              <v:h position="topLeft,#0" switch="" yrange="0,21600"/>
            </v:handles>
            <o:complex v:ext="view"/>
          </v:shapetype>
          <v:shape id="Cube 40" o:spid="_x0000_s1234" type="#_x0000_t16" style="position:absolute;left:0;text-align:left;margin-left:208.2pt;margin-top:94.8pt;width:29.1pt;height:38.5pt;z-index:2517186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"/>
        </w:pict>
      </w:r>
      <w:r w:rsidR="00934EB4">
        <w:rPr>
          <w:noProof/>
          <w:lang w:eastAsia="fr-FR"/>
        </w:rPr>
        <w:drawing>
          <wp:inline distT="0" distB="0" distL="0" distR="0">
            <wp:extent cx="5753065" cy="2924175"/>
            <wp:effectExtent l="0" t="0" r="635" b="0"/>
            <wp:docPr id="55" name="Image 1" descr="moule sti2d éclat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ule sti2d éclaté.jpg"/>
                    <pic:cNvPicPr/>
                  </pic:nvPicPr>
                  <pic:blipFill rotWithShape="1">
                    <a:blip r:embed="rId17"/>
                    <a:srcRect b="14861"/>
                    <a:stretch/>
                  </pic:blipFill>
                  <pic:spPr bwMode="auto">
                    <a:xfrm>
                      <a:off x="0" y="0"/>
                      <a:ext cx="5760720" cy="29280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FD1588" w:rsidRDefault="00FD1588" w:rsidP="00934EB4"/>
    <w:p w:rsidR="003A457D" w:rsidRDefault="003A457D" w:rsidP="008869D1">
      <w:pPr>
        <w:spacing w:after="200" w:line="276" w:lineRule="auto"/>
        <w:jc w:val="left"/>
      </w:pPr>
    </w:p>
    <w:p w:rsidR="00934EB4" w:rsidRDefault="00FD1588" w:rsidP="008869D1">
      <w:pPr>
        <w:spacing w:after="200" w:line="276" w:lineRule="auto"/>
        <w:jc w:val="left"/>
      </w:pPr>
      <w:r>
        <w:br w:type="page"/>
      </w:r>
    </w:p>
    <w:p w:rsidR="00B71078" w:rsidRDefault="00B5296E" w:rsidP="00934EB4">
      <w:pPr>
        <w:pStyle w:val="Titre3"/>
      </w:pPr>
      <w:r>
        <w:rPr>
          <w:noProof/>
          <w:lang w:eastAsia="fr-FR"/>
        </w:rPr>
        <w:lastRenderedPageBreak/>
        <w:pict>
          <v:group id="Groupe 903" o:spid="_x0000_s1122" style="position:absolute;left:0;text-align:left;margin-left:330.45pt;margin-top:-10.05pt;width:149.95pt;height:126.7pt;z-index:-251356160;mso-width-relative:margin;mso-height-relative:margin" coordsize="19050,16097" wrapcoords="6372 -128 6264 3962 108 4090 -108 4218 -108 19555 1404 20322 3672 20322 3672 21472 17064 21472 17064 20322 19764 20322 21600 19555 21600 4218 21384 4090 17064 3962 17064 -128 6372 -128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">
            <v:shape id="Image 14" o:spid="_x0000_s1123" type="#_x0000_t75" style="position:absolute;top:3143;width:19050;height:1143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xYHzjBAAAA2wAAAA8AAABkcnMvZG93bnJldi54bWxET0trAjEQvgv+hzCCN82qbZGtUVxB7NHX&#10;ocfpZrpZ3EyWJOraX98Ihd7m43vOYtXZRtzIh9qxgsk4A0FcOl1zpeB82o7mIEJE1tg4JgUPCrBa&#10;9nsLzLW784Fux1iJFMIhRwUmxjaXMpSGLIaxa4kT9+28xZigr6T2eE/htpHTLHuTFmtODQZb2hgq&#10;L8erVVBUn/tZ/TL9Kc6F78zXbn5yh1Kp4aBbv4OI1MV/8Z/7Q6f5r/D8JR0gl7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GxYHzjBAAAA2wAAAA8AAAAAAAAAAAAAAAAAnwIA&#10;AGRycy9kb3ducmV2LnhtbFBLBQYAAAAABAAEAPcAAACNAwAAAAA=&#10;">
              <v:imagedata r:id="rId18" o:title="empreinte"/>
              <v:path arrowok="t"/>
            </v:shape>
            <v:shape id="Légende encadrée 1 65" o:spid="_x0000_s1124" type="#_x0000_t47" style="position:absolute;left:3524;top:13335;width:11430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TDoh8QA&#10;AADbAAAADwAAAGRycy9kb3ducmV2LnhtbESPQWvCQBSE74X+h+UVequbSpUS3YRSDCh4UVt6few+&#10;k5Ds2zS7ifHfu0Khx2FmvmHW+WRbMVLva8cKXmcJCGLtTM2lgq9T8fIOwgdkg61jUnAlD3n2+LDG&#10;1LgLH2g8hlJECPsUFVQhdKmUXldk0c9cRxy9s+sthij7UpoeLxFuWzlPkqW0WHNcqLCjz4p0cxys&#10;gt9t87b4GZpObtBNu/Ct98WolXp+mj5WIAJN4T/8194aBcsF3L/EHyCzG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Ew6IfEAAAA2wAAAA8AAAAAAAAAAAAAAAAAmAIAAGRycy9k&#10;b3ducmV2LnhtbFBLBQYAAAAABAAEAPUAAACJAwAAAAA=&#10;" adj="12079,-27574,10350,-577">
              <v:textbox>
                <w:txbxContent>
                  <w:p w:rsidR="009A0F8E" w:rsidRDefault="009A0F8E" w:rsidP="00362C29">
                    <w:pPr>
                      <w:jc w:val="center"/>
                    </w:pPr>
                    <w:r>
                      <w:t>Plan de joint</w:t>
                    </w:r>
                  </w:p>
                </w:txbxContent>
              </v:textbox>
              <o:callout v:ext="edit" minusx="t"/>
            </v:shape>
            <v:line id="Connecteur droit 66" o:spid="_x0000_s1125" style="position:absolute;visibility:visible" from="3619,11334" to="6953,1323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ujLqsQAAADbAAAADwAAAGRycy9kb3ducmV2LnhtbESPT2vCQBTE7wW/w/KE3upGwURSVwmC&#10;UOvJf/T6yL4mqdm3YXcb0356Vyj0OMzMb5jlejCt6Mn5xrKC6SQBQVxa3XCl4HzavixA+ICssbVM&#10;Cn7Iw3o1elpiru2ND9QfQyUihH2OCuoQulxKX9Zk0E9sRxy9T+sMhihdJbXDW4SbVs6SJJUGG44L&#10;NXa0qam8Hr+NgkX5/uWKrNhN55cu++1n+3T7kSn1PB6KVxCBhvAf/mu/aQVpCo8v8QfI1R0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m6MuqxAAAANsAAAAPAAAAAAAAAAAA&#10;AAAAAKECAABkcnMvZG93bnJldi54bWxQSwUGAAAAAAQABAD5AAAAkgMAAAAA&#10;" strokecolor="black [3213]"/>
            <v:shape id="Légende encadrée 1 73" o:spid="_x0000_s1126" type="#_x0000_t47" style="position:absolute;left:5810;width:9144;height:3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VAucQA&#10;AADbAAAADwAAAGRycy9kb3ducmV2LnhtbESPQWvCQBSE70L/w/IKXkQ3KlibukotFhRPjQoeH9ln&#10;Ept9m2a3Mf57VxA8DjPzDTNbtKYUDdWusKxgOIhAEKdWF5wp2O+++1MQziNrLC2Tgis5WMxfOjOM&#10;tb3wDzWJz0SAsItRQe59FUvp0pwMuoGtiIN3srVBH2SdSV3jJcBNKUdRNJEGCw4LOVb0lVP6m/wb&#10;BWd5PCzXf5vmcNSpHa0av+3Zd6W6r+3nBwhPrX+GH+21VvA2hvuX8APk/A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CVQLnEAAAA2wAAAA8AAAAAAAAAAAAAAAAAmAIAAGRycy9k&#10;b3ducmV2LnhtbFBLBQYAAAAABAAEAPUAAACJAwAAAAA=&#10;" adj="467,54731,7182,22788">
              <v:textbox>
                <w:txbxContent>
                  <w:p w:rsidR="009A0F8E" w:rsidRDefault="009A0F8E" w:rsidP="00DF17A7">
                    <w:r>
                      <w:t>Empreinte</w:t>
                    </w:r>
                  </w:p>
                </w:txbxContent>
              </v:textbox>
              <o:callout v:ext="edit" minusy="t"/>
            </v:shape>
            <w10:wrap type="tight"/>
          </v:group>
        </w:pict>
      </w:r>
      <w:r w:rsidR="00B71078">
        <w:t>Les fonctions de l’outillage</w:t>
      </w:r>
    </w:p>
    <w:p w:rsidR="00934EB4" w:rsidRDefault="008277A5" w:rsidP="00B71078">
      <w:pPr>
        <w:pStyle w:val="Titre4"/>
        <w:ind w:left="0"/>
      </w:pPr>
      <w:r>
        <w:t xml:space="preserve"> La f</w:t>
      </w:r>
      <w:r w:rsidR="009C5EE9">
        <w:t>onction : Mettre en forme</w:t>
      </w:r>
    </w:p>
    <w:p w:rsidR="00D3459B" w:rsidRDefault="000148F1" w:rsidP="00FD1588">
      <w:pPr>
        <w:spacing w:after="200" w:line="276" w:lineRule="auto"/>
        <w:ind w:right="3258"/>
        <w:jc w:val="left"/>
      </w:pPr>
      <w:r>
        <w:t>La forme de la pièce est creusée dans les éléments appelés bloc empreinte fixe et bloc empreinte mobile. Elle</w:t>
      </w:r>
      <w:r w:rsidR="00D3459B">
        <w:t xml:space="preserve"> se sépare</w:t>
      </w:r>
      <w:r>
        <w:t xml:space="preserve"> au niveau du plan de joint.</w:t>
      </w:r>
    </w:p>
    <w:p w:rsidR="00934EB4" w:rsidRPr="00934EB4" w:rsidRDefault="008A41EB" w:rsidP="00D3459B">
      <w:pPr>
        <w:pStyle w:val="Titre4"/>
        <w:ind w:left="0"/>
      </w:pPr>
      <w:r>
        <w:t>La fonction : Alimenter</w:t>
      </w:r>
    </w:p>
    <w:p w:rsidR="00934EB4" w:rsidRDefault="00934EB4" w:rsidP="00F43487">
      <w:r>
        <w:t xml:space="preserve">La matière </w:t>
      </w:r>
      <w:r w:rsidRPr="00934EB4">
        <w:t xml:space="preserve">plastique dans son état visqueux </w:t>
      </w:r>
      <w:r>
        <w:t xml:space="preserve">doit être acheminée </w:t>
      </w:r>
      <w:r w:rsidR="00D45272">
        <w:t>depuis la buse jusqu’à l’empreinte.</w:t>
      </w:r>
    </w:p>
    <w:p w:rsidR="007A4D38" w:rsidRPr="00227425" w:rsidRDefault="00D3459B" w:rsidP="00F43487">
      <w:pPr>
        <w:rPr>
          <w:color w:val="00B050"/>
        </w:rPr>
      </w:pPr>
      <w:r>
        <w:t>(</w:t>
      </w:r>
      <w:r w:rsidR="007A4D38" w:rsidRPr="00D3459B">
        <w:rPr>
          <w:i/>
        </w:rPr>
        <w:t xml:space="preserve">Le moule à casette permet une alimentation centré </w:t>
      </w:r>
      <w:r w:rsidR="00C66D79" w:rsidRPr="00D3459B">
        <w:rPr>
          <w:i/>
        </w:rPr>
        <w:t>ou basse</w:t>
      </w:r>
      <w:r>
        <w:t>)</w:t>
      </w:r>
      <w:r w:rsidR="00C66D79">
        <w:t>.</w:t>
      </w:r>
    </w:p>
    <w:p w:rsidR="00D3459B" w:rsidRPr="008869D1" w:rsidRDefault="00D3459B" w:rsidP="00F43487">
      <w:pPr>
        <w:pStyle w:val="En-tte"/>
        <w:tabs>
          <w:tab w:val="clear" w:pos="4536"/>
          <w:tab w:val="clear" w:pos="9072"/>
        </w:tabs>
        <w:ind w:right="-1"/>
        <w:rPr>
          <w:sz w:val="16"/>
        </w:rPr>
      </w:pPr>
    </w:p>
    <w:p w:rsidR="00D3459B" w:rsidRDefault="00D3459B" w:rsidP="00F43487">
      <w:pPr>
        <w:pStyle w:val="En-tte"/>
        <w:tabs>
          <w:tab w:val="clear" w:pos="4536"/>
          <w:tab w:val="clear" w:pos="9072"/>
        </w:tabs>
        <w:ind w:right="-1"/>
      </w:pPr>
      <w:r>
        <w:t>Le canal d’alimentation permet d’acheminer la matière plastique depuis la buse machine jusqu’à la pièce à mouler.</w:t>
      </w:r>
    </w:p>
    <w:p w:rsidR="007249D8" w:rsidRDefault="00D3459B" w:rsidP="00F43487">
      <w:pPr>
        <w:pStyle w:val="En-tte"/>
        <w:tabs>
          <w:tab w:val="clear" w:pos="4536"/>
          <w:tab w:val="clear" w:pos="9072"/>
        </w:tabs>
        <w:ind w:right="-1"/>
      </w:pPr>
      <w:r>
        <w:t>Il est constitué de 2 parties principales :</w:t>
      </w:r>
      <w:r w:rsidR="00B5296E">
        <w:rPr>
          <w:noProof/>
          <w:lang w:eastAsia="fr-FR"/>
        </w:rPr>
        <w:pict>
          <v:group id="Groupe 7" o:spid="_x0000_s1127" style="position:absolute;left:0;text-align:left;margin-left:343.15pt;margin-top:.35pt;width:156.9pt;height:78.55pt;z-index:-251537408;mso-position-horizontal-relative:text;mso-position-vertical-relative:text;mso-width-relative:margin;mso-height-relative:margin" coordorigin=",-949" coordsize="19954,9975" wrapcoords="-103 0 -103 21394 18396 21394 19326 21394 21703 20160 21703 13371 21497 13166 18396 13166 18396 0 -103 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">
            <v:shape id="Image 16" o:spid="_x0000_s1128" type="#_x0000_t75" style="position:absolute;top:-949;width:16862;height:997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HvTpHCAAAA2wAAAA8AAABkcnMvZG93bnJldi54bWxET01rwkAQvQv9D8sUetNNe5AQXYMNWEpv&#10;morXcXeapGZnY3Ybo7++Wyh4m8f7nGU+2lYM1PvGsYLnWQKCWDvTcKXgs9xMUxA+IBtsHZOCK3nI&#10;Vw+TJWbGXXhLwy5UIoawz1BBHUKXSel1TRb9zHXEkftyvcUQYV9J0+MlhttWviTJXFpsODbU2FFR&#10;kz7tfqyCskjPgz60eyO/h+PH69v1sL81Sj09jusFiEBjuIv/3e8mzp/D3y/xALn6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x706RwgAAANsAAAAPAAAAAAAAAAAAAAAAAJ8C&#10;AABkcnMvZG93bnJldi54bWxQSwUGAAAAAAQABAD3AAAAjgMAAAAA&#10;">
              <v:imagedata r:id="rId19" o:title="alim" croptop="7928f" cropleft="7251f"/>
              <v:path arrowok="t"/>
            </v:shape>
            <v:shape id="Légende encadrée 1 21527" o:spid="_x0000_s1129" type="#_x0000_t47" style="position:absolute;left:11762;top:5288;width:8192;height:31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GIuOMcA&#10;AADeAAAADwAAAGRycy9kb3ducmV2LnhtbESPQUvDQBSE70L/w/IEb3bTgFrSbosUDQUPxVShx8fu&#10;Mwlm34bss037611B6HGYmW+Y5Xr0nTrSENvABmbTDBSxDa7l2sDH/vV+DioKssMuMBk4U4T1anKz&#10;xMKFE7/TsZJaJQjHAg00In2hdbQNeYzT0BMn7ysMHiXJodZuwFOC+07nWfaoPbacFhrsadOQ/a5+&#10;vIHy5W176D931eVyLstdl1kSscbc3Y7PC1BCo1zD/+2tM5DPHvIn+LuTroBe/QI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RiLjjHAAAA3gAAAA8AAAAAAAAAAAAAAAAAmAIAAGRy&#10;cy9kb3ducmV2LnhtbFBLBQYAAAAABAAEAPUAAACMAwAAAAA=&#10;" adj="-11867,-1109,-1036,10480">
              <v:textbox>
                <w:txbxContent>
                  <w:p w:rsidR="009A0F8E" w:rsidRDefault="009A0F8E" w:rsidP="00F43487">
                    <w:pPr>
                      <w:jc w:val="center"/>
                    </w:pPr>
                    <w:r>
                      <w:t>Carotte</w:t>
                    </w:r>
                  </w:p>
                </w:txbxContent>
              </v:textbox>
            </v:shape>
            <v:oval id="Ellipse 6" o:spid="_x0000_s1130" style="position:absolute;left:2489;top:1927;width:7524;height:2000;rotation:-5270115fd;flip:x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jKrkcIA&#10;AADbAAAADwAAAGRycy9kb3ducmV2LnhtbERP22rCQBB9L/gPywi+1Y1BSoiuYsUGoZLihT4P2WkS&#10;mp0N2W0S/94tFPo2h3Od9XY0jeipc7VlBYt5BIK4sLrmUsHt+vacgHAeWWNjmRTcycF2M3laY6rt&#10;wGfqL74UIYRdigoq79tUSldUZNDNbUscuC/bGfQBdqXUHQ4h3DQyjqIXabDm0FBhS/uKiu/Lj1Hw&#10;kb0e3Okd4zrPsjy57fLP8z5XajYddysQnkb/L/5zH3WYv4TfX8IBcvM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yMquRwgAAANsAAAAPAAAAAAAAAAAAAAAAAJgCAABkcnMvZG93&#10;bnJldi54bWxQSwUGAAAAAAQABAD1AAAAhwMAAAAA&#10;" filled="f" strokecolor="black [3213]" strokeweight="1.5pt"/>
            <w10:wrap type="tight"/>
          </v:group>
        </w:pict>
      </w:r>
    </w:p>
    <w:p w:rsidR="00227425" w:rsidRDefault="007249D8" w:rsidP="0080314C">
      <w:pPr>
        <w:pStyle w:val="En-tte"/>
        <w:numPr>
          <w:ilvl w:val="0"/>
          <w:numId w:val="15"/>
        </w:numPr>
        <w:tabs>
          <w:tab w:val="clear" w:pos="4536"/>
          <w:tab w:val="clear" w:pos="9072"/>
        </w:tabs>
        <w:ind w:right="-1"/>
        <w:rPr>
          <w:bCs/>
        </w:rPr>
      </w:pPr>
      <w:r w:rsidRPr="00227425">
        <w:rPr>
          <w:bCs/>
        </w:rPr>
        <w:t xml:space="preserve">La </w:t>
      </w:r>
      <w:r w:rsidR="00D3459B">
        <w:rPr>
          <w:bCs/>
        </w:rPr>
        <w:t>‟</w:t>
      </w:r>
      <w:r w:rsidRPr="00227425">
        <w:rPr>
          <w:b/>
          <w:bCs/>
        </w:rPr>
        <w:t>carotte</w:t>
      </w:r>
      <w:r w:rsidR="00D3459B">
        <w:rPr>
          <w:b/>
          <w:bCs/>
        </w:rPr>
        <w:t>”</w:t>
      </w:r>
      <w:r w:rsidRPr="00227425">
        <w:rPr>
          <w:bCs/>
        </w:rPr>
        <w:t xml:space="preserve"> permet </w:t>
      </w:r>
      <w:r w:rsidR="00D45272">
        <w:rPr>
          <w:bCs/>
        </w:rPr>
        <w:t>de traverser le bloc empreinte fixe</w:t>
      </w:r>
      <w:r w:rsidRPr="00227425">
        <w:rPr>
          <w:bCs/>
        </w:rPr>
        <w:t xml:space="preserve"> jusqu’au plan de joint.</w:t>
      </w:r>
      <w:r w:rsidR="00D45272">
        <w:rPr>
          <w:bCs/>
        </w:rPr>
        <w:t>S</w:t>
      </w:r>
      <w:r w:rsidR="00227425" w:rsidRPr="00227425">
        <w:rPr>
          <w:bCs/>
        </w:rPr>
        <w:t>a conicité favorise le démoulage.</w:t>
      </w:r>
    </w:p>
    <w:p w:rsidR="0039347F" w:rsidRDefault="0039347F" w:rsidP="00227425">
      <w:pPr>
        <w:pStyle w:val="En-tte"/>
        <w:tabs>
          <w:tab w:val="clear" w:pos="4536"/>
          <w:tab w:val="clear" w:pos="9072"/>
        </w:tabs>
        <w:ind w:right="-1"/>
      </w:pPr>
    </w:p>
    <w:p w:rsidR="00227425" w:rsidRDefault="00B5296E" w:rsidP="0080314C">
      <w:pPr>
        <w:pStyle w:val="En-tte"/>
        <w:numPr>
          <w:ilvl w:val="0"/>
          <w:numId w:val="15"/>
        </w:numPr>
        <w:tabs>
          <w:tab w:val="clear" w:pos="4536"/>
          <w:tab w:val="clear" w:pos="9072"/>
        </w:tabs>
        <w:ind w:right="-1"/>
        <w:rPr>
          <w:bCs/>
        </w:rPr>
      </w:pPr>
      <w:r w:rsidRPr="00B5296E">
        <w:rPr>
          <w:noProof/>
          <w:lang w:eastAsia="fr-FR"/>
        </w:rPr>
        <w:pict>
          <v:group id="Groupe 21558" o:spid="_x0000_s1131" style="position:absolute;left:0;text-align:left;margin-left:-18.55pt;margin-top:.9pt;width:159.6pt;height:81.05pt;z-index:-251206656;mso-width-relative:margin;mso-height-relative:margin" coordsize="20256,10306" wrapcoords="-101 0 -101 19600 7099 21400 8315 21400 21701 21400 21701 16200 21296 16000 16225 16000 16225 0 -101 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gAMAwEAAhEDEQA/AP38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">
            <v:shape id="Image 21512" o:spid="_x0000_s1132" type="#_x0000_t75" alt="alim" style="position:absolute;width:15144;height:93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ENZkvCAAAA2gAAAA8AAABkcnMvZG93bnJldi54bWxEj0FrAjEUhO8F/0N4greatQdpV6OoIPQg&#10;Be16fyTPzeLmZd3E3W1/fVMQPA4z8w2zXA+uFh21ofKsYDbNQBBrbyouFRTf+9d3ECEiG6w9k4If&#10;CrBejV6WmBvf85G6UyxFgnDIUYGNscmlDNqSwzD1DXHyLr51GJNsS2la7BPc1fIty+bSYcVpwWJD&#10;O0v6ero7Bbpqjnb79Xvpb12hTX8O9/nuoNRkPGwWICIN8Rl+tD+Ngg/4v5JugFz9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BhDWZLwgAAANoAAAAPAAAAAAAAAAAAAAAAAJ8C&#10;AABkcnMvZG93bnJldi54bWxQSwUGAAAAAAQABAD3AAAAjgMAAAAA&#10;">
              <v:imagedata r:id="rId20" o:title="alim" croptop="7461f" cropleft="8924f"/>
              <v:path arrowok="t"/>
            </v:shape>
            <v:shape id="Légende encadrée 1 21526" o:spid="_x0000_s1133" type="#_x0000_t47" style="position:absolute;left:8096;top:7810;width:12160;height:249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pntsAA&#10;AADaAAAADwAAAGRycy9kb3ducmV2LnhtbERPy4rCMBTdC/5DuAPuNJ1ZiFON4mPEulGs4vrSXNti&#10;c1OaqNWvN4sBl4fznsxaU4k7Na60rOB7EIEgzqwuOVdwOq77IxDOI2usLJOCJzmYTbudCcbaPvhA&#10;99TnIoSwi1FB4X0dS+myggy6ga2JA3exjUEfYJNL3eAjhJtK/kTRUBosOTQUWNOyoOya3oyC8+r3&#10;tT3sk835b2FqO0qWu+0uVar31c7HIDy1/iP+dydaQdgaroQbIKdv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rVpntsAAAADaAAAADwAAAAAAAAAAAAAAAACYAgAAZHJzL2Rvd25y&#10;ZXYueG1sUEsFBgAAAAAEAAQA9QAAAIUDAAAAAA==&#10;" adj="-1354,-7640,-1354,9893">
              <v:textbox inset="0,0,0,0">
                <w:txbxContent>
                  <w:p w:rsidR="009A0F8E" w:rsidRDefault="009A0F8E" w:rsidP="00F43487">
                    <w:pPr>
                      <w:jc w:val="center"/>
                    </w:pPr>
                    <w:r>
                      <w:t>Canal secondaire</w:t>
                    </w:r>
                  </w:p>
                </w:txbxContent>
              </v:textbox>
            </v:shape>
            <v:oval id="Ellipse 3" o:spid="_x0000_s1134" style="position:absolute;left:6238;top:4524;width:1543;height:3137;rotation:4684127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SDjcEA&#10;AADbAAAADwAAAGRycy9kb3ducmV2LnhtbERPS4vCMBC+C/sfwix4kTVRUKQaRRYW3ItQH4feZpvp&#10;A5tJabJa/70RBG/z8T1nteltI67U+dqxhslYgSDOnam51HA6/nwtQPiAbLBxTBru5GGz/hisMDHu&#10;xildD6EUMYR9ghqqENpESp9XZNGPXUscucJ1FkOEXSlNh7cYbhs5VWouLdYcGyps6bui/HL4txrS&#10;th9lu4lXqvjNtsV5n6n0b6b18LPfLkEE6sNb/HLvTJw/hecv8QC5f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X0g43BAAAA2wAAAA8AAAAAAAAAAAAAAAAAmAIAAGRycy9kb3du&#10;cmV2LnhtbFBLBQYAAAAABAAEAPUAAACGAwAAAAA=&#10;" filled="f" strokecolor="black [3213]" strokeweight="1.5pt"/>
            <w10:wrap type="tight"/>
          </v:group>
        </w:pict>
      </w:r>
      <w:r w:rsidR="00227425" w:rsidRPr="00AC6243">
        <w:t xml:space="preserve">Le </w:t>
      </w:r>
      <w:r w:rsidR="00227425" w:rsidRPr="00227425">
        <w:rPr>
          <w:b/>
        </w:rPr>
        <w:t>cana</w:t>
      </w:r>
      <w:r w:rsidR="00227425">
        <w:rPr>
          <w:b/>
        </w:rPr>
        <w:t>l</w:t>
      </w:r>
      <w:r w:rsidR="00D3459B">
        <w:rPr>
          <w:b/>
        </w:rPr>
        <w:t xml:space="preserve">secondaire </w:t>
      </w:r>
      <w:r w:rsidR="00227425" w:rsidRPr="00227425">
        <w:rPr>
          <w:bCs/>
        </w:rPr>
        <w:t xml:space="preserve">permet d’acheminer la matière </w:t>
      </w:r>
      <w:r w:rsidR="00D3459B">
        <w:rPr>
          <w:bCs/>
        </w:rPr>
        <w:t>depuis la carotte au</w:t>
      </w:r>
      <w:r w:rsidR="00227425" w:rsidRPr="00227425">
        <w:rPr>
          <w:bCs/>
        </w:rPr>
        <w:t xml:space="preserve"> plan de joint jusqu’au seuil d’injection. Son tracé doit faciliter l’écoulement et garantir une distribution homogène et suffisante.</w:t>
      </w:r>
    </w:p>
    <w:p w:rsidR="00227425" w:rsidRDefault="00227425" w:rsidP="00A859F9">
      <w:pPr>
        <w:pStyle w:val="En-tte"/>
        <w:ind w:right="-1"/>
        <w:rPr>
          <w:bCs/>
        </w:rPr>
      </w:pPr>
      <w:r w:rsidRPr="00227425">
        <w:rPr>
          <w:bCs/>
        </w:rPr>
        <w:t xml:space="preserve">Il doit être le plus court possible  pour limiter les pertes de pression </w:t>
      </w:r>
      <w:r w:rsidR="00D3459B">
        <w:rPr>
          <w:bCs/>
        </w:rPr>
        <w:t xml:space="preserve">et </w:t>
      </w:r>
      <w:r w:rsidRPr="00227425">
        <w:rPr>
          <w:bCs/>
        </w:rPr>
        <w:t>de température et de matière.</w:t>
      </w:r>
    </w:p>
    <w:p w:rsidR="00520CFC" w:rsidRDefault="00B5296E" w:rsidP="00A859F9">
      <w:pPr>
        <w:pStyle w:val="En-tte"/>
        <w:ind w:right="-1"/>
        <w:rPr>
          <w:bCs/>
          <w:u w:val="single"/>
        </w:rPr>
      </w:pPr>
      <w:r w:rsidRPr="00B5296E">
        <w:rPr>
          <w:bCs/>
          <w:noProof/>
          <w:lang w:eastAsia="fr-FR"/>
        </w:rPr>
        <w:pict>
          <v:group id="Groupe 907" o:spid="_x0000_s1224" style="position:absolute;left:0;text-align:left;margin-left:330.75pt;margin-top:2.75pt;width:84.45pt;height:19.55pt;z-index:252125184;mso-width-relative:margin;mso-height-relative:margin" coordsize="20288,59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">
            <v:rect id="Rectangle 21560" o:spid="_x0000_s1233" style="position:absolute;top:2952;width:20288;height:295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OxTsUA&#10;AADeAAAADwAAAGRycy9kb3ducmV2LnhtbESPzWoCMRSF94LvEG7BnWYUFZkaRSyCIFhrS+nyMrlN&#10;hk5upknU8e2bhdDl4fzxLdeda8SVQqw9KxiPChDEldc1GwUf77vhAkRMyBobz6TgThHWq35viaX2&#10;N36j6zkZkUc4lqjAptSWUsbKksM48i1x9r59cJiyDEbqgLc87ho5KYq5dFhzfrDY0tZS9XO+OAXh&#10;cLCvny+7Rbv5PdJ09nWqDRqlBk/d5hlEoi79hx/tvVYwGc/mGSDjZBSQq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87FOxQAAAN4AAAAPAAAAAAAAAAAAAAAAAJgCAABkcnMv&#10;ZG93bnJldi54bWxQSwUGAAAAAAQABAD1AAAAigMAAAAA&#10;" fillcolor="#c0504d [3205]" strokecolor="#fabf8f [1945]" strokeweight=".5pt">
              <v:fill r:id="rId21" o:title="" color2="white [3212]" type="pattern"/>
            </v:rect>
            <v:shape id="Trapèze 896" o:spid="_x0000_s1232" style="position:absolute;left:8477;top:2926;width:2552;height:1505;flip:y;visibility:visible;mso-wrap-style:square;v-text-anchor:middle" coordsize="255271,15049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4D1MQA&#10;AADcAAAADwAAAGRycy9kb3ducmV2LnhtbESPwW7CMBBE70j8g7VIvYEDpZAGDGqLqODUFvIBq3hJ&#10;IuJ1FLsh/D1GQuI4mpk3muW6M5VoqXGlZQXjUQSCOLO65FxBetwOYxDOI2usLJOCKzlYr/q9JSba&#10;XviP2oPPRYCwS1BB4X2dSOmyggy6ka2Jg3eyjUEfZJNL3eAlwE0lJ1E0kwZLDgsF1vRVUHY+/BsF&#10;+3SOm2M1sbspf79+zuOft9+0Vepl0H0sQHjq/DP8aO+0gvh9Bvcz4QjI1Q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J+A9TEAAAA3AAAAA8AAAAAAAAAAAAAAAAAmAIAAGRycy9k&#10;b3ducmV2LnhtbFBLBQYAAAAABAAEAPUAAACJAwAAAAA=&#10;" path="m,150494l71551,,183720,r71551,150494l,150494xe" fillcolor="white [3212]" strokecolor="#243f60 [1604]" strokeweight=".5pt">
              <v:path arrowok="t" o:connecttype="custom" o:connectlocs="0,150494;71551,0;183720,0;255271,150494;0,150494" o:connectangles="0,0,0,0,0"/>
            </v:shape>
            <v:oval id="Ellipse 901" o:spid="_x0000_s1231" style="position:absolute;left:12744;top:2038;width:2114;height:200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EMY8MA&#10;AADcAAAADwAAAGRycy9kb3ducmV2LnhtbESPwWrDMBBE74H+g9hCb7GUFkrrRglJISXXOvmAtbW2&#10;3ForYymJ3a+PAoEeh5l5wyzXo+vEmYbQetawyBQI4sqblhsNx8Nu/gYiRGSDnWfSMFGA9ephtsTc&#10;+At/07mIjUgQDjlqsDH2uZShsuQwZL4nTl7tB4cxyaGRZsBLgrtOPiv1Kh22nBYs9vRpqfotTk7D&#10;4aXcjmTLLXkrjerqv2nz9aP10+O4+QARaYz/4Xt7bzS8qwXczqQjIF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xEMY8MAAADcAAAADwAAAAAAAAAAAAAAAACYAgAAZHJzL2Rv&#10;d25yZXYueG1sUEsFBgAAAAAEAAQA9QAAAIgDAAAAAA==&#10;" fillcolor="white [3212]" strokecolor="#243f60 [1604]" strokeweight=".5pt"/>
            <v:rect id="Rectangle 21559" o:spid="_x0000_s1230" style="position:absolute;width:20288;height:2914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nB038cA&#10;AADeAAAADwAAAGRycy9kb3ducmV2LnhtbESP0WrCQBRE34X+w3ILfdONFkubuorYKkJ80eYDbrPX&#10;bGz2bsiuJv69WxB8HGbmDDNb9LYWF2p95VjBeJSAIC6crrhUkP+sh+8gfEDWWDsmBVfysJg/DWaY&#10;atfxni6HUIoIYZ+iAhNCk0rpC0MW/cg1xNE7utZiiLItpW6xi3Bby0mSvEmLFccFgw2tDBV/h7NV&#10;kG125/z1lAVz/K2/ulP+vTFZrtTLc7/8BBGoD4/wvb3VCibj6fQD/u/EKyDnN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JwdN/HAAAA3gAAAA8AAAAAAAAAAAAAAAAAmAIAAGRy&#10;cy9kb3ducmV2LnhtbFBLBQYAAAAABAAEAPUAAACMAwAAAAA=&#10;" fillcolor="#4f81bd [3204]" strokecolor="#0070c0" strokeweight=".5pt">
              <v:fill r:id="rId22" o:title="" color2="white [3212]" type="pattern"/>
            </v:rect>
            <v:oval id="Ellipse 21561" o:spid="_x0000_s1229" style="position:absolute;left:1257;top:1735;width:2114;height:254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HjsNMIA&#10;AADeAAAADwAAAGRycy9kb3ducmV2LnhtbESP0YrCMBRE3xf8h3AF39a0iiLVKCoovq76Adfm2lSb&#10;m9JErX79RhB8HGbmDDNbtLYSd2p86VhB2k9AEOdOl1woOB42vxMQPiBrrByTgid5WMw7PzPMtHvw&#10;H933oRARwj5DBSaEOpPS54Ys+r6riaN3do3FEGVTSN3gI8JtJQdJMpYWS44LBmtaG8qv+5tVcBie&#10;Vi2Z04qckTqpzq/ncntRqtdtl1MQgdrwDX/aO61gkI7GKbzvxCsg5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eOw0wgAAAN4AAAAPAAAAAAAAAAAAAAAAAJgCAABkcnMvZG93&#10;bnJldi54bWxQSwUGAAAAAAQABAD1AAAAhwMAAAAA&#10;" fillcolor="white [3212]" strokecolor="#243f60 [1604]" strokeweight=".5pt"/>
            <v:rect id="Rectangle 904" o:spid="_x0000_s1228" style="position:absolute;left:16554;top:1737;width:2004;height:254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1grfcYA&#10;AADcAAAADwAAAGRycy9kb3ducmV2LnhtbESPQWsCMRSE70L/Q3hCb5pYSmlXo5SCqEUQV0W8PTbP&#10;3W03L+sm6vrvjVDocZiZb5jRpLWVuFDjS8caBn0FgjhzpuRcw3Yz7b2D8AHZYOWYNNzIw2T81Blh&#10;YtyV13RJQy4ihH2CGooQ6kRKnxVk0fddTRy9o2sshiibXJoGrxFuK/mi1Ju0WHJcKLCmr4Ky3/Rs&#10;NazCcZHxbrfapsv9z3yqTuow+9b6udt+DkEEasN/+K89Nxo+1Cs8zsQjIM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1grfcYAAADcAAAADwAAAAAAAAAAAAAAAACYAgAAZHJz&#10;L2Rvd25yZXYueG1sUEsFBgAAAAAEAAQA9QAAAIsDAAAAAA==&#10;" fillcolor="white [3212]" strokecolor="#4f81bd" strokeweight=".5pt"/>
            <v:oval id="Ellipse 21562" o:spid="_x0000_s1227" style="position:absolute;left:4857;top:2914;width:2108;height:200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KpyQ8QA&#10;AADeAAAADwAAAGRycy9kb3ducmV2LnhtbESPzWrDMBCE74G+g9hCb4kcl4biRjZxoaXX/DzAxtpY&#10;TqyVsVT/9OmjQqHHYWa+YbbFZFsxUO8bxwrWqwQEceV0w7WC0/Fj+QrCB2SNrWNSMJOHIn9YbDHT&#10;buQ9DYdQiwhhn6ECE0KXSekrQxb9ynXE0bu43mKIsq+l7nGMcNvKNEk20mLDccFgR++Gqtvh2yo4&#10;Pp/Licy5JGekTtrLz7z7vCr19Djt3kAEmsJ/+K/9pRWk65dNCr934hWQ+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iqckPEAAAA3gAAAA8AAAAAAAAAAAAAAAAAmAIAAGRycy9k&#10;b3ducmV2LnhtbFBLBQYAAAAABAAEAPUAAACJAwAAAAA=&#10;" fillcolor="white [3212]" strokecolor="#243f60 [1604]" strokeweight=".5pt"/>
            <v:shape id="Trapèze 21563" o:spid="_x0000_s1226" style="position:absolute;left:4629;top:2914;width:2552;height:1099;flip:y;visibility:visible;mso-wrap-style:square;v-text-anchor:middle" coordsize="255270,1098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idB3MgA&#10;AADeAAAADwAAAGRycy9kb3ducmV2LnhtbESPQUvDQBSE74L/YXmCN7tppaHEbooUhOKltfWgt2f2&#10;JVnNvo272yT9964geBxm5htmvZlsJwbywThWMJ9lIIgrpw03Cl5PT3crECEia+wck4ILBdiU11dr&#10;LLQb+YWGY2xEgnAoUEEbY19IGaqWLIaZ64mTVztvMSbpG6k9jgluO7nIslxaNJwWWuxp21L1dTxb&#10;BYfxVL+b3f7z2VfDB25Nvnq7fCt1ezM9PoCINMX/8F97pxUs5sv8Hn7vpCsgyx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BuJ0HcyAAAAN4AAAAPAAAAAAAAAAAAAAAAAJgCAABk&#10;cnMvZG93bnJldi54bWxQSwUGAAAAAAQABAD1AAAAjQMAAAAA&#10;" path="m,109855l21749,,233521,r21749,109855l,109855xe" fillcolor="white [3212]" strokecolor="#243f60 [1604]" strokeweight=".5pt">
              <v:path arrowok="t" o:connecttype="custom" o:connectlocs="0,109855;21749,0;233521,0;255270,109855;0,109855" o:connectangles="0,0,0,0,0"/>
            </v:shape>
            <v:line id="Connecteur droit 21565" o:spid="_x0000_s1225" style="position:absolute;flip:y;visibility:visible" from="4857,4019" to="6965,40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fp/sYAAADeAAAADwAAAGRycy9kb3ducmV2LnhtbESPQWvCQBSE7wX/w/IEb3VjQAmpqxRR&#10;6MGLtqT09pp9zQazb5fsNsZ/7wqFHoeZ+YZZb0fbiYH60DpWsJhnIIhrp1tuFHy8H54LECEia+wc&#10;k4IbBdhuJk9rLLW78omGc2xEgnAoUYGJ0ZdShtqQxTB3njh5P663GJPsG6l7vCa47WSeZStpseW0&#10;YNDTzlB9Of9aBS6vwm3wn6dLdaiKoyn8d9x/KTWbjq8vICKN8T/8137TCvLFcrWEx510BeTmD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OH6f7GAAAA3gAAAA8AAAAAAAAA&#10;AAAAAAAAoQIAAGRycy9kb3ducmV2LnhtbFBLBQYAAAAABAAEAPkAAACUAwAAAAA=&#10;" strokecolor="white [3212]"/>
          </v:group>
        </w:pict>
      </w:r>
    </w:p>
    <w:p w:rsidR="00583A94" w:rsidRDefault="00583A94" w:rsidP="00A859F9">
      <w:pPr>
        <w:pStyle w:val="En-tte"/>
        <w:ind w:right="-1"/>
        <w:rPr>
          <w:bCs/>
          <w:u w:val="single"/>
        </w:rPr>
      </w:pPr>
      <w:r w:rsidRPr="00583A94">
        <w:rPr>
          <w:bCs/>
          <w:u w:val="single"/>
        </w:rPr>
        <w:t>Section du canal :</w:t>
      </w:r>
    </w:p>
    <w:p w:rsidR="00A859F9" w:rsidRPr="00A859F9" w:rsidRDefault="00A859F9" w:rsidP="00A859F9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 w:rsidRPr="00A859F9">
        <w:rPr>
          <w:rFonts w:ascii="Calibri" w:eastAsiaTheme="minorHAnsi" w:hAnsi="Calibri" w:cs="Calibri"/>
          <w:sz w:val="22"/>
          <w:szCs w:val="22"/>
        </w:rPr>
        <w:t xml:space="preserve">Le refroidissement dans les canaux </w:t>
      </w:r>
      <w:r w:rsidR="00D3459B">
        <w:rPr>
          <w:rFonts w:ascii="Calibri" w:eastAsiaTheme="minorHAnsi" w:hAnsi="Calibri" w:cs="Calibri"/>
          <w:sz w:val="22"/>
          <w:szCs w:val="22"/>
        </w:rPr>
        <w:t xml:space="preserve">est directement proportionnel </w:t>
      </w:r>
      <w:r w:rsidRPr="00A859F9">
        <w:rPr>
          <w:rFonts w:ascii="Calibri" w:eastAsiaTheme="minorHAnsi" w:hAnsi="Calibri" w:cs="Calibri"/>
          <w:sz w:val="22"/>
          <w:szCs w:val="22"/>
        </w:rPr>
        <w:t>au périmètre de la section du canal.</w:t>
      </w:r>
    </w:p>
    <w:p w:rsidR="00583A94" w:rsidRPr="00583A94" w:rsidRDefault="00583A94" w:rsidP="00A859F9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 w:rsidRPr="00583A94">
        <w:rPr>
          <w:rFonts w:ascii="Calibri" w:eastAsiaTheme="minorHAnsi" w:hAnsi="Calibri" w:cs="Calibri"/>
          <w:sz w:val="22"/>
          <w:szCs w:val="22"/>
        </w:rPr>
        <w:t>- La section circulaire est la géométrie optimale à privilégier</w:t>
      </w:r>
      <w:r>
        <w:rPr>
          <w:rFonts w:ascii="Calibri" w:eastAsiaTheme="minorHAnsi" w:hAnsi="Calibri" w:cs="Calibri"/>
          <w:sz w:val="22"/>
          <w:szCs w:val="22"/>
        </w:rPr>
        <w:t xml:space="preserve"> mais </w:t>
      </w:r>
      <w:r w:rsidR="00D3459B">
        <w:rPr>
          <w:rFonts w:ascii="Calibri" w:eastAsiaTheme="minorHAnsi" w:hAnsi="Calibri" w:cs="Calibri"/>
          <w:sz w:val="22"/>
          <w:szCs w:val="22"/>
        </w:rPr>
        <w:t xml:space="preserve">étant partagée entre la partie fixe et la partie mobile, </w:t>
      </w:r>
      <w:r>
        <w:rPr>
          <w:rFonts w:ascii="Calibri" w:eastAsiaTheme="minorHAnsi" w:hAnsi="Calibri" w:cs="Calibri"/>
          <w:sz w:val="22"/>
          <w:szCs w:val="22"/>
        </w:rPr>
        <w:t xml:space="preserve">elle est </w:t>
      </w:r>
      <w:r w:rsidR="00D3459B">
        <w:rPr>
          <w:rFonts w:ascii="Calibri" w:eastAsiaTheme="minorHAnsi" w:hAnsi="Calibri" w:cs="Calibri"/>
          <w:sz w:val="22"/>
          <w:szCs w:val="22"/>
        </w:rPr>
        <w:t>contraignante</w:t>
      </w:r>
      <w:r w:rsidRPr="00583A94">
        <w:rPr>
          <w:rFonts w:ascii="Calibri" w:eastAsiaTheme="minorHAnsi" w:hAnsi="Calibri" w:cs="Calibri"/>
          <w:sz w:val="22"/>
          <w:szCs w:val="22"/>
        </w:rPr>
        <w:t xml:space="preserve"> à usiner</w:t>
      </w:r>
      <w:r>
        <w:rPr>
          <w:rFonts w:ascii="Calibri" w:eastAsiaTheme="minorHAnsi" w:hAnsi="Calibri" w:cs="Calibri"/>
          <w:sz w:val="22"/>
          <w:szCs w:val="22"/>
        </w:rPr>
        <w:t>. (</w:t>
      </w:r>
      <w:r w:rsidR="00520CFC" w:rsidRPr="00520CFC">
        <w:rPr>
          <w:rFonts w:ascii="Calibri" w:eastAsiaTheme="minorHAnsi" w:hAnsi="Calibri" w:cs="Calibri"/>
          <w:i/>
          <w:sz w:val="22"/>
          <w:szCs w:val="22"/>
        </w:rPr>
        <w:t>Privilégier les s</w:t>
      </w:r>
      <w:r w:rsidRPr="00520CFC">
        <w:rPr>
          <w:rFonts w:ascii="Calibri" w:eastAsiaTheme="minorHAnsi" w:hAnsi="Calibri" w:cs="Calibri"/>
          <w:i/>
          <w:sz w:val="22"/>
          <w:szCs w:val="22"/>
        </w:rPr>
        <w:t>ections parabolique et trapézoïdale</w:t>
      </w:r>
      <w:r>
        <w:rPr>
          <w:rFonts w:ascii="Calibri" w:eastAsiaTheme="minorHAnsi" w:hAnsi="Calibri" w:cs="Calibri"/>
          <w:sz w:val="22"/>
          <w:szCs w:val="22"/>
        </w:rPr>
        <w:t>)</w:t>
      </w:r>
      <w:r w:rsidRPr="00583A94">
        <w:rPr>
          <w:rFonts w:ascii="Calibri" w:eastAsiaTheme="minorHAnsi" w:hAnsi="Calibri" w:cs="Calibri"/>
          <w:sz w:val="22"/>
          <w:szCs w:val="22"/>
        </w:rPr>
        <w:t>.</w:t>
      </w:r>
    </w:p>
    <w:p w:rsidR="00583A94" w:rsidRPr="00583A94" w:rsidRDefault="00583A94" w:rsidP="00A859F9">
      <w:pPr>
        <w:pStyle w:val="En-tte"/>
        <w:ind w:right="-1"/>
        <w:rPr>
          <w:bCs/>
        </w:rPr>
      </w:pPr>
      <w:r w:rsidRPr="00583A94">
        <w:rPr>
          <w:rFonts w:ascii="Calibri" w:eastAsiaTheme="minorHAnsi" w:hAnsi="Calibri" w:cs="Calibri"/>
          <w:sz w:val="22"/>
          <w:szCs w:val="22"/>
        </w:rPr>
        <w:t>- Les sections semi circulaire et carré sont à proscrire.</w:t>
      </w:r>
    </w:p>
    <w:p w:rsidR="009A0F8E" w:rsidRDefault="009A0F8E" w:rsidP="00227425">
      <w:pPr>
        <w:pStyle w:val="En-tte"/>
        <w:ind w:right="-1"/>
        <w:rPr>
          <w:bCs/>
        </w:rPr>
      </w:pPr>
    </w:p>
    <w:p w:rsidR="00583A94" w:rsidRDefault="00583A94" w:rsidP="00583A94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sz w:val="22"/>
          <w:szCs w:val="22"/>
        </w:rPr>
        <w:t xml:space="preserve">Le </w:t>
      </w:r>
      <w:r w:rsidRPr="00583A94">
        <w:rPr>
          <w:rFonts w:ascii="Calibri" w:eastAsiaTheme="minorHAnsi" w:hAnsi="Calibri" w:cs="Calibri"/>
          <w:b/>
          <w:sz w:val="22"/>
          <w:szCs w:val="22"/>
        </w:rPr>
        <w:t>seuil d’injection</w:t>
      </w:r>
      <w:r w:rsidRPr="00583A94">
        <w:rPr>
          <w:rFonts w:ascii="Calibri" w:eastAsiaTheme="minorHAnsi" w:hAnsi="Calibri" w:cs="Calibri"/>
          <w:sz w:val="22"/>
          <w:szCs w:val="22"/>
        </w:rPr>
        <w:t xml:space="preserve"> établit la relation entre le canal d'alimentation et l'empreinte. </w:t>
      </w:r>
      <w:r w:rsidR="00520CFC">
        <w:rPr>
          <w:rFonts w:ascii="Calibri" w:eastAsiaTheme="minorHAnsi" w:hAnsi="Calibri" w:cs="Calibri"/>
          <w:sz w:val="22"/>
          <w:szCs w:val="22"/>
        </w:rPr>
        <w:t>Sa section doit être minimum afin de</w:t>
      </w:r>
      <w:r w:rsidRPr="00583A94">
        <w:rPr>
          <w:rFonts w:ascii="Calibri" w:eastAsiaTheme="minorHAnsi" w:hAnsi="Calibri" w:cs="Calibri"/>
          <w:sz w:val="22"/>
          <w:szCs w:val="22"/>
        </w:rPr>
        <w:t xml:space="preserve"> laisser </w:t>
      </w:r>
      <w:r w:rsidR="00520CFC">
        <w:rPr>
          <w:rFonts w:ascii="Calibri" w:eastAsiaTheme="minorHAnsi" w:hAnsi="Calibri" w:cs="Calibri"/>
          <w:sz w:val="22"/>
          <w:szCs w:val="22"/>
        </w:rPr>
        <w:t xml:space="preserve">peu </w:t>
      </w:r>
      <w:r w:rsidRPr="00583A94">
        <w:rPr>
          <w:rFonts w:ascii="Calibri" w:eastAsiaTheme="minorHAnsi" w:hAnsi="Calibri" w:cs="Calibri"/>
          <w:sz w:val="22"/>
          <w:szCs w:val="22"/>
        </w:rPr>
        <w:t>de trace sur la pièce</w:t>
      </w:r>
      <w:r w:rsidR="00520CFC">
        <w:rPr>
          <w:rFonts w:ascii="Calibri" w:eastAsiaTheme="minorHAnsi" w:hAnsi="Calibri" w:cs="Calibri"/>
          <w:sz w:val="22"/>
          <w:szCs w:val="22"/>
        </w:rPr>
        <w:t>.La</w:t>
      </w:r>
      <w:r w:rsidRPr="00583A94">
        <w:rPr>
          <w:rFonts w:ascii="Calibri" w:eastAsiaTheme="minorHAnsi" w:hAnsi="Calibri" w:cs="Calibri"/>
          <w:sz w:val="22"/>
          <w:szCs w:val="22"/>
        </w:rPr>
        <w:t xml:space="preserve"> séparation de la pièce et du déchet d’alimentation (</w:t>
      </w:r>
      <w:r w:rsidRPr="00520CFC">
        <w:rPr>
          <w:rFonts w:ascii="Calibri" w:eastAsiaTheme="minorHAnsi" w:hAnsi="Calibri" w:cs="Calibri"/>
          <w:i/>
          <w:sz w:val="22"/>
          <w:szCs w:val="22"/>
        </w:rPr>
        <w:t>carotte +canaux</w:t>
      </w:r>
      <w:r w:rsidRPr="00583A94">
        <w:rPr>
          <w:rFonts w:ascii="Calibri" w:eastAsiaTheme="minorHAnsi" w:hAnsi="Calibri" w:cs="Calibri"/>
          <w:sz w:val="22"/>
          <w:szCs w:val="22"/>
        </w:rPr>
        <w:t>)</w:t>
      </w:r>
      <w:r w:rsidR="00520CFC">
        <w:rPr>
          <w:rFonts w:ascii="Calibri" w:eastAsiaTheme="minorHAnsi" w:hAnsi="Calibri" w:cs="Calibri"/>
          <w:sz w:val="22"/>
          <w:szCs w:val="22"/>
        </w:rPr>
        <w:t xml:space="preserve"> est ainsi facilitée</w:t>
      </w:r>
      <w:r w:rsidRPr="00583A94">
        <w:rPr>
          <w:rFonts w:ascii="Calibri" w:eastAsiaTheme="minorHAnsi" w:hAnsi="Calibri" w:cs="Calibri"/>
          <w:sz w:val="22"/>
          <w:szCs w:val="22"/>
        </w:rPr>
        <w:t>.</w:t>
      </w:r>
    </w:p>
    <w:p w:rsidR="00520CFC" w:rsidRPr="008869D1" w:rsidRDefault="00520CFC" w:rsidP="00583A94">
      <w:pPr>
        <w:autoSpaceDE w:val="0"/>
        <w:autoSpaceDN w:val="0"/>
        <w:adjustRightInd w:val="0"/>
        <w:rPr>
          <w:rFonts w:ascii="Calibri" w:eastAsiaTheme="minorHAnsi" w:hAnsi="Calibri" w:cs="Calibri"/>
          <w:sz w:val="16"/>
          <w:szCs w:val="22"/>
        </w:rPr>
      </w:pPr>
    </w:p>
    <w:p w:rsidR="00583A94" w:rsidRDefault="00583A94" w:rsidP="00583A94">
      <w:pPr>
        <w:autoSpaceDE w:val="0"/>
        <w:autoSpaceDN w:val="0"/>
        <w:adjustRightInd w:val="0"/>
      </w:pPr>
      <w:r w:rsidRPr="00583A94">
        <w:rPr>
          <w:rFonts w:ascii="Calibri" w:eastAsiaTheme="minorHAnsi" w:hAnsi="Calibri" w:cs="Calibri"/>
          <w:sz w:val="22"/>
          <w:szCs w:val="22"/>
        </w:rPr>
        <w:t>La réduction importante de la section d’entrée impose à la matière une accélération violente et unréchauffement considérable. On limitera la longueur du seuil à 0,5 - 1,5 mm.</w:t>
      </w:r>
    </w:p>
    <w:p w:rsidR="00520CFC" w:rsidRDefault="00C111BB" w:rsidP="00583A94">
      <w:r>
        <w:t xml:space="preserve">La position du </w:t>
      </w:r>
      <w:r w:rsidRPr="00227425">
        <w:rPr>
          <w:b/>
        </w:rPr>
        <w:t xml:space="preserve">seuil </w:t>
      </w:r>
      <w:r>
        <w:t xml:space="preserve">influe sur le remplissage de la cavité. </w:t>
      </w:r>
    </w:p>
    <w:p w:rsidR="00C111BB" w:rsidRDefault="00C111BB" w:rsidP="00583A94">
      <w:r>
        <w:t>Il doit :</w:t>
      </w:r>
    </w:p>
    <w:p w:rsidR="00C111BB" w:rsidRDefault="00B5296E" w:rsidP="0080314C">
      <w:pPr>
        <w:pStyle w:val="Puce1"/>
      </w:pPr>
      <w:r>
        <w:rPr>
          <w:noProof/>
          <w:lang w:eastAsia="fr-FR"/>
        </w:rPr>
        <w:pict>
          <v:group id="Groupe 1" o:spid="_x0000_s1135" style="position:absolute;left:0;text-align:left;margin-left:362.2pt;margin-top:5pt;width:132.65pt;height:78.35pt;z-index:-251542528;mso-width-relative:margin;mso-height-relative:margin" coordsize="16862,9975" wrapcoords="-122 0 -122 21392 21600 21392 21600 0 -122 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/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">
            <v:shape id="Image 21528" o:spid="_x0000_s1136" type="#_x0000_t75" style="position:absolute;width:16862;height:9975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kyT3DAAAA3gAAAA8AAABkcnMvZG93bnJldi54bWxET02LwjAQvQv7H8II3jS1oEg1igrKsrdV&#10;i9exGdtqM+k22Vr99ZvDgsfH+16sOlOJlhpXWlYwHkUgiDOrS84VnI674QyE88gaK8uk4EkOVsuP&#10;3gITbR/8Te3B5yKEsEtQQeF9nUjpsoIMupGtiQN3tY1BH2CTS93gI4SbSsZRNJUGSw4NBda0LSi7&#10;H36NguN29tNm5yrV8tZevjb75zl9lUoN+t16DsJT59/if/enVhCPJ3HYG+6EKyCXf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GSTJPcMAAADeAAAADwAAAAAAAAAAAAAAAACf&#10;AgAAZHJzL2Rvd25yZXYueG1sUEsFBgAAAAAEAAQA9wAAAI8DAAAAAA==&#10;">
              <v:imagedata r:id="rId19" o:title="alim" croptop="7928f" cropleft="7251f"/>
              <v:path arrowok="t"/>
            </v:shape>
            <v:shape id="Légende encadrée 1 21519" o:spid="_x0000_s1137" type="#_x0000_t47" style="position:absolute;left:7125;top:7243;width:6883;height:273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NDj8gA&#10;AADeAAAADwAAAGRycy9kb3ducmV2LnhtbESPQWvCQBSE7wX/w/IKvZS6iaho6ipFqGg9qYHi7ZF9&#10;TVKzb0N2m8R/7woFj8PMfMMsVr2pREuNKy0riIcRCOLM6pJzBenp820GwnlkjZVlUnAlB6vl4GmB&#10;ibYdH6g9+lwECLsEFRTe14mULivIoBvamjh4P7Yx6INscqkb7ALcVHIURVNpsOSwUGBN64Kyy/HP&#10;KDjb79ffTTsZr/OvVO62++jUHVKlXp77j3cQnnr/CP+3t1rBKJ7Ec7jfCVdALm8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BM0OPyAAAAN4AAAAPAAAAAAAAAAAAAAAAAJgCAABk&#10;cnMvZG93bnJldi54bWxQSwUGAAAAAAQABAD1AAAAjQMAAAAA&#10;" adj="7045,-6813,10876,-121">
              <v:textbox>
                <w:txbxContent>
                  <w:p w:rsidR="009A0F8E" w:rsidRDefault="009A0F8E" w:rsidP="00F43487">
                    <w:pPr>
                      <w:jc w:val="center"/>
                    </w:pPr>
                    <w:r>
                      <w:t>Seuil</w:t>
                    </w:r>
                  </w:p>
                </w:txbxContent>
              </v:textbox>
            </v:shape>
            <v:oval id="Ellipse 21517" o:spid="_x0000_s1138" style="position:absolute;left:8134;top:5284;width:1314;height:1594;rotation:4684127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8BM8cA&#10;AADeAAAADwAAAGRycy9kb3ducmV2LnhtbESPT2sCMRTE7wW/Q3iCl6LJClrZGkUKBXsprNbD3p6b&#10;t3/o5mXZRN1++0YQPA4z8xtmvR1sK67U+8axhmSmQBAXzjRcafg5fk5XIHxANtg6Jg1/5GG7Gb2s&#10;MTXuxhldD6ESEcI+RQ11CF0qpS9qsuhnriOOXul6iyHKvpKmx1uE21bOlVpKiw3HhRo7+qip+D1c&#10;rIasG17zfeKVKr/yXXn6zlV2Xmg9GQ+7dxCBhvAMP9p7o2GeLJI3uN+JV0Bu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JvATPHAAAA3gAAAA8AAAAAAAAAAAAAAAAAmAIAAGRy&#10;cy9kb3ducmV2LnhtbFBLBQYAAAAABAAEAPUAAACMAwAAAAA=&#10;" filled="f" strokecolor="black [3213]" strokeweight="1.5pt"/>
            <w10:wrap type="tight"/>
          </v:group>
        </w:pict>
      </w:r>
      <w:r w:rsidR="00C111BB">
        <w:t xml:space="preserve">assurer </w:t>
      </w:r>
      <w:r w:rsidR="00520CFC">
        <w:t xml:space="preserve">la continuité d’alimentation de la pièce moulée </w:t>
      </w:r>
      <w:r w:rsidR="00C111BB">
        <w:t>pendant la durée de solidification de la matière plastique dans l’empreinte</w:t>
      </w:r>
      <w:r w:rsidR="004D1254">
        <w:t xml:space="preserve">. </w:t>
      </w:r>
      <w:r w:rsidR="00520CFC">
        <w:t xml:space="preserve">La pression de maintien permet cette alimentation. </w:t>
      </w:r>
      <w:r w:rsidR="004D1254">
        <w:t xml:space="preserve">Il doit donc être situé </w:t>
      </w:r>
      <w:r w:rsidR="00520CFC">
        <w:t xml:space="preserve">à proximité </w:t>
      </w:r>
      <w:r w:rsidR="004D1254">
        <w:t>des zones massives.</w:t>
      </w:r>
    </w:p>
    <w:p w:rsidR="00C111BB" w:rsidRDefault="00C111BB" w:rsidP="00583A94">
      <w:pPr>
        <w:pStyle w:val="Puce1"/>
      </w:pPr>
      <w:r>
        <w:t>permettre le dégrappage des pièces moulées</w:t>
      </w:r>
      <w:r w:rsidR="008869D1">
        <w:t>.</w:t>
      </w:r>
    </w:p>
    <w:p w:rsidR="00C111BB" w:rsidRDefault="00C111BB" w:rsidP="00583A94">
      <w:pPr>
        <w:pStyle w:val="Puce1"/>
      </w:pPr>
      <w:r>
        <w:t>déterminer le remplissage correct et la direction de l’écoulement de la matière plastique dans l’empreinte</w:t>
      </w:r>
      <w:r w:rsidR="008869D1">
        <w:t>.</w:t>
      </w:r>
    </w:p>
    <w:p w:rsidR="004367A6" w:rsidRDefault="004367A6" w:rsidP="004367A6">
      <w:pPr>
        <w:pStyle w:val="Puce1"/>
        <w:numPr>
          <w:ilvl w:val="0"/>
          <w:numId w:val="0"/>
        </w:numPr>
        <w:ind w:left="1004" w:hanging="360"/>
      </w:pPr>
    </w:p>
    <w:p w:rsidR="004367A6" w:rsidRDefault="004367A6" w:rsidP="004367A6">
      <w:pPr>
        <w:pStyle w:val="Puce1"/>
        <w:numPr>
          <w:ilvl w:val="0"/>
          <w:numId w:val="0"/>
        </w:numPr>
        <w:ind w:left="1004" w:hanging="360"/>
      </w:pPr>
    </w:p>
    <w:p w:rsidR="004D1254" w:rsidRPr="004D1254" w:rsidRDefault="004D1254" w:rsidP="00227425">
      <w:pPr>
        <w:pStyle w:val="Puce1"/>
        <w:numPr>
          <w:ilvl w:val="0"/>
          <w:numId w:val="0"/>
        </w:numPr>
        <w:rPr>
          <w:b/>
          <w:sz w:val="12"/>
        </w:rPr>
      </w:pPr>
    </w:p>
    <w:p w:rsidR="00227425" w:rsidRDefault="00B5296E" w:rsidP="00227425">
      <w:pPr>
        <w:pStyle w:val="Puce1"/>
        <w:numPr>
          <w:ilvl w:val="0"/>
          <w:numId w:val="0"/>
        </w:numPr>
      </w:pPr>
      <w:r w:rsidRPr="00B5296E">
        <w:rPr>
          <w:b/>
          <w:noProof/>
          <w:sz w:val="12"/>
          <w:lang w:eastAsia="fr-FR"/>
        </w:rPr>
        <w:lastRenderedPageBreak/>
        <w:pict>
          <v:group id="Groupe 5" o:spid="_x0000_s1139" style="position:absolute;left:0;text-align:left;margin-left:-15.9pt;margin-top:-16.95pt;width:132.9pt;height:87.75pt;z-index:-251547648;mso-width-relative:margin;mso-height-relative:margin" coordorigin="-3130,1264" coordsize="16914,11163" wrapcoords="-122 -185 -122 6092 4759 8677 4759 21415 21600 21415 21600 2215 16475 -185 -122 -185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">
            <v:shape id="Picture 9" o:spid="_x0000_s1140" type="#_x0000_t75" style="position:absolute;left:2346;top:990;width:9923;height:12953;rotation:90;flip:x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4cvyjCAAAA2gAAAA8AAABkcnMvZG93bnJldi54bWxEj81uwjAQhO+VeAdrkbgVhx6iNmAQgiKq&#10;Vhz4eYAlXpKIeB3ZC6RvX1eq1ONoZr7RzBa9a9WdQmw8G5iMM1DEpbcNVwZOx83zK6goyBZbz2Tg&#10;myIs5oOnGRbWP3hP94NUKkE4FmigFukKrWNZk8M49h1x8i4+OJQkQ6VtwEeCu1a/ZFmuHTacFmrs&#10;aFVTeT3cnIGv90+9c2uRc+tzt9rKWx6OO2NGw345BSXUy3/4r/1hDeTweyXdAD3/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+HL8owgAAANoAAAAPAAAAAAAAAAAAAAAAAJ8C&#10;AABkcnMvZG93bnJldi54bWxQSwUGAAAAAAQABAD3AAAAjgMAAAAA&#10;" fillcolor="#ffc" strokecolor="black [3213]" strokeweight="1pt">
              <v:imagedata r:id="rId23" o:title="" cropleft="6523f" cropright="6824f"/>
              <v:shadow color="#eeece1 [3214]"/>
              <v:path arrowok="t"/>
            </v:shape>
            <v:shape id="Légende encadrée 1 21523" o:spid="_x0000_s1141" type="#_x0000_t47" style="position:absolute;left:-3130;top:1264;width:12785;height:31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" adj="17101,20824,25605,34503">
              <v:textbox>
                <w:txbxContent>
                  <w:p w:rsidR="009A0F8E" w:rsidRDefault="009A0F8E" w:rsidP="00F43487">
                    <w:pPr>
                      <w:jc w:val="center"/>
                    </w:pPr>
                    <w:r>
                      <w:t>Arrache carotte</w:t>
                    </w:r>
                  </w:p>
                </w:txbxContent>
              </v:textbox>
            </v:shape>
            <v:oval id="Ellipse 21524" o:spid="_x0000_s1142" style="position:absolute;left:11350;top:6395;width:2261;height:2909;rotation:-470181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qkpcYA&#10;AADeAAAADwAAAGRycy9kb3ducmV2LnhtbESP0WrCQBRE34X+w3IF33RjUFtTV7GCacAn037AJXub&#10;BLN3Q3aN0a/vFgo+DjNzhtnsBtOInjpXW1Ywn0UgiAuray4VfH8dp28gnEfW2FgmBXdysNu+jDaY&#10;aHvjM/W5L0WAsEtQQeV9m0jpiooMupltiYP3YzuDPsiulLrDW4CbRsZRtJIGaw4LFbZ0qKi45Fej&#10;4HXZnD4eWbq+fvb7bJ32pmjzVKnJeNi/g/A0+Gf4v51pBfF8GS/g7064AnL7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vqkpcYAAADeAAAADwAAAAAAAAAAAAAAAACYAgAAZHJz&#10;L2Rvd25yZXYueG1sUEsFBgAAAAAEAAQA9QAAAIsDAAAAAA==&#10;" filled="f" strokecolor="black [3213]" strokeweight="1.5pt"/>
            <w10:wrap type="tight"/>
          </v:group>
        </w:pict>
      </w:r>
      <w:r w:rsidR="00227425" w:rsidRPr="00227425">
        <w:rPr>
          <w:b/>
        </w:rPr>
        <w:t>L’a</w:t>
      </w:r>
      <w:r w:rsidR="00E630DC">
        <w:rPr>
          <w:b/>
        </w:rPr>
        <w:t>rra</w:t>
      </w:r>
      <w:r w:rsidR="00227425" w:rsidRPr="00227425">
        <w:rPr>
          <w:b/>
        </w:rPr>
        <w:t>che carotte</w:t>
      </w:r>
      <w:r w:rsidR="00227425">
        <w:t xml:space="preserve"> favorise l’extraction de la </w:t>
      </w:r>
      <w:r w:rsidR="00227425" w:rsidRPr="00227425">
        <w:t xml:space="preserve">carotte lors de l’ouverture du moule et </w:t>
      </w:r>
      <w:r w:rsidR="00227425">
        <w:t xml:space="preserve">permet </w:t>
      </w:r>
      <w:r w:rsidR="00227425" w:rsidRPr="00227425">
        <w:t xml:space="preserve">ainsi de maintenir la « grappe » de pièce du </w:t>
      </w:r>
      <w:r w:rsidR="002F63B1" w:rsidRPr="00227425">
        <w:t>côté</w:t>
      </w:r>
      <w:r w:rsidR="00227425" w:rsidRPr="00227425">
        <w:t xml:space="preserve"> du système d’é</w:t>
      </w:r>
      <w:r w:rsidR="00227425">
        <w:t>jection.</w:t>
      </w:r>
    </w:p>
    <w:p w:rsidR="004367A6" w:rsidRDefault="004367A6" w:rsidP="00227425">
      <w:pPr>
        <w:pStyle w:val="Puce1"/>
        <w:numPr>
          <w:ilvl w:val="0"/>
          <w:numId w:val="0"/>
        </w:numPr>
      </w:pPr>
    </w:p>
    <w:p w:rsidR="00C66D79" w:rsidRPr="00227425" w:rsidRDefault="00C66D79" w:rsidP="00227425">
      <w:pPr>
        <w:pStyle w:val="Puce1"/>
        <w:numPr>
          <w:ilvl w:val="0"/>
          <w:numId w:val="0"/>
        </w:numPr>
      </w:pPr>
    </w:p>
    <w:p w:rsidR="00F43487" w:rsidRDefault="00F43487" w:rsidP="00F43487">
      <w:pPr>
        <w:pStyle w:val="En-tte"/>
        <w:tabs>
          <w:tab w:val="clear" w:pos="4536"/>
          <w:tab w:val="clear" w:pos="9072"/>
        </w:tabs>
        <w:ind w:right="-1"/>
      </w:pPr>
      <w:r w:rsidRPr="00AC6243">
        <w:t>La matière plastique contenue da</w:t>
      </w:r>
      <w:r w:rsidR="007151A4">
        <w:t xml:space="preserve">ns la carotte et les canaux </w:t>
      </w:r>
      <w:r w:rsidRPr="00AC6243">
        <w:t>se solidifie à chaque cycle</w:t>
      </w:r>
      <w:r w:rsidR="007151A4">
        <w:t xml:space="preserve">. Elle doit être démoulée, </w:t>
      </w:r>
      <w:r w:rsidRPr="00AC6243">
        <w:t>dégrappée</w:t>
      </w:r>
      <w:r w:rsidR="007151A4">
        <w:t>puis</w:t>
      </w:r>
      <w:r w:rsidRPr="00AC6243">
        <w:t xml:space="preserve"> rebutée ou recyclée </w:t>
      </w:r>
      <w:r w:rsidR="007151A4">
        <w:t>(</w:t>
      </w:r>
      <w:r w:rsidRPr="00520CFC">
        <w:rPr>
          <w:i/>
        </w:rPr>
        <w:t>broyée</w:t>
      </w:r>
      <w:r w:rsidR="007151A4">
        <w:t>)</w:t>
      </w:r>
      <w:r w:rsidRPr="00AC6243">
        <w:t>.</w:t>
      </w:r>
    </w:p>
    <w:p w:rsidR="00C66D79" w:rsidRPr="008869D1" w:rsidRDefault="00C66D79" w:rsidP="00F43487">
      <w:pPr>
        <w:pStyle w:val="En-tte"/>
        <w:tabs>
          <w:tab w:val="clear" w:pos="4536"/>
          <w:tab w:val="clear" w:pos="9072"/>
        </w:tabs>
        <w:ind w:right="-1"/>
        <w:rPr>
          <w:sz w:val="16"/>
        </w:rPr>
      </w:pPr>
    </w:p>
    <w:p w:rsidR="0039347F" w:rsidRPr="00E822FF" w:rsidRDefault="0039347F" w:rsidP="00190929">
      <w:pPr>
        <w:pStyle w:val="Titre3"/>
        <w:numPr>
          <w:ilvl w:val="0"/>
          <w:numId w:val="0"/>
        </w:numPr>
        <w:spacing w:line="240" w:lineRule="auto"/>
        <w:rPr>
          <w:rFonts w:asciiTheme="minorHAnsi" w:hAnsiTheme="minorHAnsi"/>
          <w:bCs w:val="0"/>
          <w:i w:val="0"/>
          <w:color w:val="auto"/>
          <w:sz w:val="8"/>
          <w:szCs w:val="24"/>
        </w:rPr>
      </w:pPr>
    </w:p>
    <w:p w:rsidR="00D20759" w:rsidRDefault="00D20759" w:rsidP="00C66D79">
      <w:pPr>
        <w:pStyle w:val="Information"/>
        <w:ind w:left="0"/>
      </w:pPr>
      <w:r w:rsidRPr="00190929">
        <w:t>Il existe aussi une alimentation sans déchets par canaux chauds mais nous ne l’utiliserons pas en STi2D</w:t>
      </w:r>
    </w:p>
    <w:p w:rsidR="00190929" w:rsidRDefault="00190929" w:rsidP="00190929"/>
    <w:p w:rsidR="00367FF6" w:rsidRPr="00190929" w:rsidRDefault="00367FF6" w:rsidP="00190929"/>
    <w:p w:rsidR="00844FCC" w:rsidRPr="00844FCC" w:rsidRDefault="008A41EB" w:rsidP="00844FCC">
      <w:pPr>
        <w:pStyle w:val="Titre4"/>
        <w:ind w:left="0"/>
      </w:pPr>
      <w:r w:rsidRPr="00844FCC">
        <w:t>La</w:t>
      </w:r>
      <w:r>
        <w:t xml:space="preserve"> fonction : Ejecter</w:t>
      </w:r>
    </w:p>
    <w:p w:rsidR="006332D3" w:rsidRPr="006332D3" w:rsidRDefault="006332D3" w:rsidP="007A4D38">
      <w:pPr>
        <w:autoSpaceDE w:val="0"/>
        <w:autoSpaceDN w:val="0"/>
        <w:adjustRightInd w:val="0"/>
        <w:rPr>
          <w:rFonts w:ascii="Calibri" w:eastAsiaTheme="minorHAnsi" w:hAnsi="Calibri" w:cs="Calibri"/>
          <w:color w:val="000000"/>
          <w:sz w:val="22"/>
          <w:szCs w:val="22"/>
        </w:rPr>
      </w:pPr>
      <w:r>
        <w:rPr>
          <w:rFonts w:ascii="Calibri" w:eastAsiaTheme="minorHAnsi" w:hAnsi="Calibri" w:cs="Calibri"/>
          <w:color w:val="000000"/>
          <w:sz w:val="22"/>
          <w:szCs w:val="22"/>
        </w:rPr>
        <w:t>Lors de l’ouverture du moule après</w:t>
      </w:r>
      <w:r w:rsidRPr="006332D3">
        <w:rPr>
          <w:rFonts w:ascii="Calibri" w:eastAsiaTheme="minorHAnsi" w:hAnsi="Calibri" w:cs="Calibri"/>
          <w:color w:val="000000"/>
          <w:sz w:val="22"/>
          <w:szCs w:val="22"/>
        </w:rPr>
        <w:t xml:space="preserve"> solidification de la matière injectée, </w:t>
      </w:r>
      <w:r w:rsidR="00B51116">
        <w:rPr>
          <w:rFonts w:ascii="Calibri" w:eastAsiaTheme="minorHAnsi" w:hAnsi="Calibri" w:cs="Calibri"/>
          <w:color w:val="000000"/>
          <w:sz w:val="22"/>
          <w:szCs w:val="22"/>
        </w:rPr>
        <w:t>la pièce</w:t>
      </w:r>
      <w:r w:rsidRPr="006332D3">
        <w:rPr>
          <w:rFonts w:ascii="Calibri" w:eastAsiaTheme="minorHAnsi" w:hAnsi="Calibri" w:cs="Calibri"/>
          <w:color w:val="000000"/>
          <w:sz w:val="22"/>
          <w:szCs w:val="22"/>
        </w:rPr>
        <w:t xml:space="preserve"> formée doit</w:t>
      </w:r>
      <w:r w:rsidR="007A4D38" w:rsidRPr="006332D3">
        <w:rPr>
          <w:rFonts w:ascii="Calibri" w:eastAsiaTheme="minorHAnsi" w:hAnsi="Calibri" w:cs="Calibri"/>
          <w:color w:val="000000"/>
          <w:sz w:val="22"/>
          <w:szCs w:val="22"/>
        </w:rPr>
        <w:t>être</w:t>
      </w:r>
      <w:r w:rsidRPr="006332D3">
        <w:rPr>
          <w:rFonts w:ascii="Calibri" w:eastAsiaTheme="minorHAnsi" w:hAnsi="Calibri" w:cs="Calibri"/>
          <w:color w:val="000000"/>
          <w:sz w:val="22"/>
          <w:szCs w:val="22"/>
        </w:rPr>
        <w:t xml:space="preserve">éjectée. </w:t>
      </w:r>
    </w:p>
    <w:p w:rsidR="007A4D38" w:rsidRDefault="004E53E4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 w:rsidRPr="004E53E4">
        <w:rPr>
          <w:rFonts w:ascii="Calibri" w:eastAsiaTheme="minorHAnsi" w:hAnsi="Calibri" w:cs="Calibri"/>
          <w:sz w:val="22"/>
          <w:szCs w:val="22"/>
        </w:rPr>
        <w:t>Les</w:t>
      </w:r>
      <w:r>
        <w:rPr>
          <w:rFonts w:ascii="Calibri" w:eastAsiaTheme="minorHAnsi" w:hAnsi="Calibri" w:cs="Calibri"/>
          <w:sz w:val="22"/>
          <w:szCs w:val="22"/>
        </w:rPr>
        <w:t xml:space="preserve"> éjecteurs employés </w:t>
      </w:r>
      <w:r w:rsidR="007A4D38">
        <w:rPr>
          <w:rFonts w:ascii="Calibri" w:eastAsiaTheme="minorHAnsi" w:hAnsi="Calibri" w:cs="Calibri"/>
          <w:sz w:val="22"/>
          <w:szCs w:val="22"/>
        </w:rPr>
        <w:t xml:space="preserve">sont ici des tiges cylindriques de Ø2. </w:t>
      </w:r>
    </w:p>
    <w:p w:rsidR="00844FCC" w:rsidRPr="008869D1" w:rsidRDefault="00844FCC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16"/>
          <w:szCs w:val="22"/>
        </w:rPr>
      </w:pPr>
    </w:p>
    <w:p w:rsidR="004E53E4" w:rsidRDefault="004E53E4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sz w:val="22"/>
          <w:szCs w:val="22"/>
        </w:rPr>
        <w:t>Ils</w:t>
      </w:r>
      <w:r w:rsidRPr="004E53E4">
        <w:rPr>
          <w:rFonts w:ascii="Calibri" w:eastAsiaTheme="minorHAnsi" w:hAnsi="Calibri" w:cs="Calibri"/>
          <w:sz w:val="22"/>
          <w:szCs w:val="22"/>
        </w:rPr>
        <w:t xml:space="preserve"> doivent être situés judicieusementsur la pièce et en nombre suffisant</w:t>
      </w:r>
      <w:r w:rsidR="0034142B">
        <w:rPr>
          <w:rFonts w:ascii="Calibri" w:eastAsiaTheme="minorHAnsi" w:hAnsi="Calibri" w:cs="Calibri"/>
          <w:sz w:val="22"/>
          <w:szCs w:val="22"/>
        </w:rPr>
        <w:t xml:space="preserve"> (</w:t>
      </w:r>
      <w:r w:rsidR="007A4D38">
        <w:rPr>
          <w:rFonts w:ascii="Calibri" w:eastAsiaTheme="minorHAnsi" w:hAnsi="Calibri" w:cs="Calibri"/>
          <w:sz w:val="22"/>
          <w:szCs w:val="22"/>
        </w:rPr>
        <w:t>2 à 3)</w:t>
      </w:r>
      <w:r w:rsidRPr="004E53E4">
        <w:rPr>
          <w:rFonts w:ascii="Calibri" w:eastAsiaTheme="minorHAnsi" w:hAnsi="Calibri" w:cs="Calibri"/>
          <w:sz w:val="22"/>
          <w:szCs w:val="22"/>
        </w:rPr>
        <w:t>, de façon àéjecter la pi</w:t>
      </w:r>
      <w:r>
        <w:rPr>
          <w:rFonts w:ascii="Calibri" w:eastAsiaTheme="minorHAnsi" w:hAnsi="Calibri" w:cs="Calibri"/>
          <w:sz w:val="22"/>
          <w:szCs w:val="22"/>
        </w:rPr>
        <w:t>èce sans dommage ni déformation, ni rupture.</w:t>
      </w:r>
    </w:p>
    <w:p w:rsidR="00844FCC" w:rsidRDefault="00B5296E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 w:rsidRPr="00B5296E">
        <w:rPr>
          <w:noProof/>
          <w:lang w:eastAsia="fr-FR"/>
        </w:rPr>
        <w:pict>
          <v:shape id="Légende encadrée 1 12" o:spid="_x0000_s1143" type="#_x0000_t47" style="position:absolute;left:0;text-align:left;margin-left:320pt;margin-top:12.2pt;width:75.75pt;height:24.7pt;z-index:251841536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" adj="36998,72933,23311,7870">
            <v:textbox>
              <w:txbxContent>
                <w:p w:rsidR="009A0F8E" w:rsidRDefault="009A0F8E" w:rsidP="006C62EF">
                  <w:pPr>
                    <w:jc w:val="center"/>
                  </w:pPr>
                  <w:r>
                    <w:t>Ejecteurs</w:t>
                  </w:r>
                </w:p>
              </w:txbxContent>
            </v:textbox>
            <o:callout v:ext="edit" minusx="t" minusy="t"/>
          </v:shape>
        </w:pict>
      </w:r>
    </w:p>
    <w:p w:rsidR="00844FCC" w:rsidRDefault="00844FCC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noProof/>
          <w:sz w:val="22"/>
          <w:szCs w:val="22"/>
          <w:lang w:eastAsia="fr-FR"/>
        </w:rPr>
        <w:drawing>
          <wp:anchor distT="0" distB="0" distL="114300" distR="114300" simplePos="0" relativeHeight="251967488" behindDoc="1" locked="0" layoutInCell="1" allowOverlap="1">
            <wp:simplePos x="0" y="0"/>
            <wp:positionH relativeFrom="column">
              <wp:posOffset>107315</wp:posOffset>
            </wp:positionH>
            <wp:positionV relativeFrom="paragraph">
              <wp:posOffset>12065</wp:posOffset>
            </wp:positionV>
            <wp:extent cx="990600" cy="1266825"/>
            <wp:effectExtent l="152400" t="0" r="133350" b="0"/>
            <wp:wrapTight wrapText="bothSides">
              <wp:wrapPolygon edited="0">
                <wp:start x="21704" y="-244"/>
                <wp:lineTo x="519" y="-244"/>
                <wp:lineTo x="519" y="21519"/>
                <wp:lineTo x="21704" y="21519"/>
                <wp:lineTo x="21704" y="-244"/>
              </wp:wrapPolygon>
            </wp:wrapTight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5102"/>
                    <a:stretch/>
                  </pic:blipFill>
                  <pic:spPr bwMode="auto">
                    <a:xfrm rot="16200000">
                      <a:off x="0" y="0"/>
                      <a:ext cx="990600" cy="1266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44FCC" w:rsidRDefault="00844FCC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noProof/>
          <w:sz w:val="22"/>
          <w:szCs w:val="22"/>
          <w:lang w:eastAsia="fr-FR"/>
        </w:rPr>
        <w:drawing>
          <wp:anchor distT="0" distB="0" distL="114300" distR="114300" simplePos="0" relativeHeight="251839488" behindDoc="1" locked="0" layoutInCell="1" allowOverlap="1">
            <wp:simplePos x="0" y="0"/>
            <wp:positionH relativeFrom="column">
              <wp:posOffset>2539365</wp:posOffset>
            </wp:positionH>
            <wp:positionV relativeFrom="paragraph">
              <wp:posOffset>137160</wp:posOffset>
            </wp:positionV>
            <wp:extent cx="2470785" cy="1485900"/>
            <wp:effectExtent l="19050" t="0" r="5715" b="0"/>
            <wp:wrapTight wrapText="bothSides">
              <wp:wrapPolygon edited="0">
                <wp:start x="-167" y="0"/>
                <wp:lineTo x="-167" y="21323"/>
                <wp:lineTo x="21650" y="21323"/>
                <wp:lineTo x="21650" y="0"/>
                <wp:lineTo x="-167" y="0"/>
              </wp:wrapPolygon>
            </wp:wrapTight>
            <wp:docPr id="11" name="Image 11" descr="C:\Documents and Settings\Admin\Bureau\empreint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Documents and Settings\Admin\Bureau\empreint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/>
                    <a:srcRect l="2217" t="2777" r="12955" b="12037"/>
                    <a:stretch/>
                  </pic:blipFill>
                  <pic:spPr bwMode="auto">
                    <a:xfrm>
                      <a:off x="0" y="0"/>
                      <a:ext cx="247078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844FCC" w:rsidRDefault="00844FCC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</w:p>
    <w:p w:rsidR="007A4D38" w:rsidRDefault="007A4D38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sz w:val="22"/>
          <w:szCs w:val="22"/>
        </w:rPr>
        <w:t>Ils sont positionnés dans les rails de la plaque d’éjection.</w:t>
      </w:r>
    </w:p>
    <w:p w:rsidR="007A4D38" w:rsidRDefault="007A4D38" w:rsidP="007A4D38">
      <w:pPr>
        <w:autoSpaceDE w:val="0"/>
        <w:autoSpaceDN w:val="0"/>
        <w:adjustRightInd w:val="0"/>
        <w:rPr>
          <w:rFonts w:ascii="Calibri" w:eastAsiaTheme="minorHAnsi" w:hAnsi="Calibri" w:cs="Calibri"/>
          <w:sz w:val="22"/>
          <w:szCs w:val="22"/>
        </w:rPr>
      </w:pPr>
    </w:p>
    <w:p w:rsidR="00B51116" w:rsidRDefault="00B51116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844FCC" w:rsidRDefault="00844FCC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844FCC" w:rsidRDefault="00844FCC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844FCC" w:rsidRDefault="00844FCC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844FCC" w:rsidRDefault="00844FCC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367FF6" w:rsidRDefault="00367FF6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sz w:val="22"/>
          <w:szCs w:val="22"/>
        </w:rPr>
        <w:t xml:space="preserve">Pour reculer la plaque d’éjection, il faut positionner des rappels d’éjections (RAZ).  Ce sont des éléments standards. </w:t>
      </w:r>
    </w:p>
    <w:p w:rsidR="0034142B" w:rsidRDefault="00B5296E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noProof/>
          <w:sz w:val="22"/>
          <w:szCs w:val="22"/>
          <w:lang w:eastAsia="fr-FR"/>
        </w:rPr>
        <w:pict>
          <v:group id="Groupe 91" o:spid="_x0000_s1144" style="position:absolute;margin-left:111.3pt;margin-top:8.6pt;width:340.5pt;height:114.75pt;z-index:251985920" coordsize="43243,145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">
            <v:shape id="Image 1882" o:spid="_x0000_s1145" type="#_x0000_t75" style="position:absolute;left:30861;width:10096;height:1181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Bp9+/DAAAA3QAAAA8AAABkcnMvZG93bnJldi54bWxET0trwkAQvhf8D8sIvdWNQkuIrmIFJZce&#10;tHrwNmbHJDY7G7LbPPz1XUHobT6+5yxWvalES40rLSuYTiIQxJnVJecKjt/btxiE88gaK8ukYCAH&#10;q+XoZYGJth3vqT34XIQQdgkqKLyvEyldVpBBN7E1ceCutjHoA2xyqRvsQrip5CyKPqTBkkNDgTVt&#10;Csp+Dr9GwdfJ4HW43Xf+U17O73SbpmveKvU67tdzEJ56/y9+ulMd5sfxDB7fhBPk8g8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AGn378MAAADdAAAADwAAAAAAAAAAAAAAAACf&#10;AgAAZHJzL2Rvd25yZXYueG1sUEsFBgAAAAAEAAQA9wAAAI8DAAAAAA==&#10;">
              <v:imagedata r:id="rId26" o:title=""/>
              <v:path arrowok="t"/>
            </v:shape>
            <v:shape id="Image 76" o:spid="_x0000_s1146" type="#_x0000_t75" style="position:absolute;left:3429;top:666;width:8763;height:108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RY+QzEAAAA2wAAAA8AAABkcnMvZG93bnJldi54bWxEj0FrwkAUhO9C/8PyhN50o4UoqatIwVIU&#10;pGov3h7ZZzaYfRuz2yT9965Q8DjMzDfMYtXbSrTU+NKxgsk4AUGcO11yoeDntBnNQfiArLFyTAr+&#10;yMNq+TJYYKZdxwdqj6EQEcI+QwUmhDqT0ueGLPqxq4mjd3GNxRBlU0jdYBfhtpLTJEmlxZLjgsGa&#10;Pgzl1+OvVbD/3qaGP8/phtrrdHfr3m7nLSv1OuzX7yAC9eEZ/m9/aQWzFB5f4g+Qyzs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RY+QzEAAAA2wAAAA8AAAAAAAAAAAAAAAAA&#10;nwIAAGRycy9kb3ducmV2LnhtbFBLBQYAAAAABAAEAPcAAACQAwAAAAA=&#10;">
              <v:imagedata r:id="rId27" o:title=""/>
              <v:path arrowok="t"/>
            </v:shape>
            <v:shape id="Légende encadrée 1 77" o:spid="_x0000_s1147" type="#_x0000_t47" style="position:absolute;left:14668;top:3048;width:13392;height:456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Mwk8QA&#10;AADbAAAADwAAAGRycy9kb3ducmV2LnhtbESPzWrDMBCE74W+g9hCbo2UQGPjRgkh1E3ppeTnARZr&#10;azuxVsZS/fP2VaDQ4zAz3zDr7Wgb0VPna8caFnMFgrhwpuZSw+WcP6cgfEA22DgmDRN52G4eH9aY&#10;GTfwkfpTKEWEsM9QQxVCm0npi4os+rlriaP37TqLIcqulKbDIcJtI5dKraTFmuNChS3tKypupx+r&#10;IeX3r/31tjsk7tMXajldcvXypvXsady9ggg0hv/wX/vDaEgSuH+JP0Bu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/TMJPEAAAA2wAAAA8AAAAAAAAAAAAAAAAAmAIAAGRycy9k&#10;b3ducmV2LnhtbFBLBQYAAAAABAAEAPUAAACJAwAAAAA=&#10;" adj="-11446,32920,61,11410">
              <v:textbox>
                <w:txbxContent>
                  <w:p w:rsidR="009A0F8E" w:rsidRPr="00CE073B" w:rsidRDefault="009A0F8E" w:rsidP="0034142B">
                    <w:pPr>
                      <w:jc w:val="center"/>
                      <w:rPr>
                        <w:i/>
                        <w:color w:val="009900"/>
                      </w:rPr>
                    </w:pPr>
                    <w:r>
                      <w:t>Rappels d’éjection (RaZ)</w:t>
                    </w:r>
                  </w:p>
                </w:txbxContent>
              </v:textbox>
              <o:callout v:ext="edit" minusy="t"/>
            </v:shape>
            <v:shape id="Zone de texte 84" o:spid="_x0000_s1148" type="#_x0000_t202" style="position:absolute;top:11334;width:15144;height:27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Gb45sIA&#10;AADbAAAADwAAAGRycy9kb3ducmV2LnhtbESPQWsCMRSE74X+h/AKvdVsS5F1NYotthQ8VcXzY/NM&#10;gpuXJUnX7b9vBKHHYWa+YRar0XdioJhcYAXPkwoEcRu0Y6PgsP94qkGkjKyxC0wKfinBanl/t8BG&#10;hwt/07DLRhQIpwYV2Jz7RsrUWvKYJqEnLt4pRI+5yGikjngpcN/Jl6qaSo+Oy4LFnt4ttefdj1ew&#10;eTMz09YY7abWzg3j8bQ1n0o9PozrOYhMY/4P39pfWkH9Ctcv5Q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ZvjmwgAAANsAAAAPAAAAAAAAAAAAAAAAAJgCAABkcnMvZG93&#10;bnJldi54bWxQSwUGAAAAAAQABAD1AAAAhwMAAAAA&#10;" fillcolor="white [3201]" strokeweight=".5pt">
              <v:textbox>
                <w:txbxContent>
                  <w:p w:rsidR="009A0F8E" w:rsidRDefault="009A0F8E">
                    <w:r>
                      <w:t>Alimentation centrée</w:t>
                    </w:r>
                  </w:p>
                </w:txbxContent>
              </v:textbox>
            </v:shape>
            <v:shape id="Zone de texte 85" o:spid="_x0000_s1149" type="#_x0000_t202" style="position:absolute;left:28098;top:11811;width:15145;height:276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pdfcIA&#10;AADbAAAADwAAAGRycy9kb3ducmV2LnhtbESPQWsCMRSE74X+h/AKvdVsC5V1NYotthQ8VcXzY/NM&#10;gpuXJUnX7b9vBKHHYWa+YRar0XdioJhcYAXPkwoEcRu0Y6PgsP94qkGkjKyxC0wKfinBanl/t8BG&#10;hwt/07DLRhQIpwYV2Jz7RsrUWvKYJqEnLt4pRI+5yGikjngpcN/Jl6qaSo+Oy4LFnt4ttefdj1ew&#10;eTMz09YY7abWzg3j8bQ1n0o9PozrOYhMY/4P39pfWkH9Ctcv5QfI5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fKl19wgAAANsAAAAPAAAAAAAAAAAAAAAAAJgCAABkcnMvZG93&#10;bnJldi54bWxQSwUGAAAAAAQABAD1AAAAhwMAAAAA&#10;" fillcolor="white [3201]" strokeweight=".5pt">
              <v:textbox>
                <w:txbxContent>
                  <w:p w:rsidR="009A0F8E" w:rsidRDefault="009A0F8E" w:rsidP="00B7372E">
                    <w:pPr>
                      <w:jc w:val="center"/>
                    </w:pPr>
                    <w:r>
                      <w:t>Alimentation basse</w:t>
                    </w:r>
                  </w:p>
                </w:txbxContent>
              </v:textbox>
            </v:shape>
            <v:line id="Connecteur droit 82" o:spid="_x0000_s1150" style="position:absolute;visibility:visible" from="7715,2000" to="14573,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8rU8QAAADbAAAADwAAAGRycy9kb3ducmV2LnhtbESPQWvCQBSE74L/YXlCb3VjoEaiqwRB&#10;aOup2uL1kX0m0ezbsLuNaX+9Wyh4HGa+GWa1GUwrenK+saxgNk1AEJdWN1wp+DzunhcgfEDW2Fom&#10;BT/kYbMej1aYa3vjD+oPoRKxhH2OCuoQulxKX9Zk0E9tRxy9s3UGQ5SuktrhLZabVqZJMpcGG44L&#10;NXa0ram8Hr6NgkX5fnFFVrzNXr667LdP9/PdKVPqaTIUSxCBhvAI/9OvOnIp/H2JP0Cu7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p3ytTxAAAANsAAAAPAAAAAAAAAAAA&#10;AAAAAKECAABkcnMvZG93bnJldi54bWxQSwUGAAAAAAQABAD5AAAAkgMAAAAA&#10;" strokecolor="black [3213]"/>
            <v:line id="Connecteur droit 89" o:spid="_x0000_s1151" style="position:absolute;flip:y;visibility:visible" from="28098,1524" to="36899,466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yb08MAAADbAAAADwAAAGRycy9kb3ducmV2LnhtbESP0WoCMRRE34X+Q7iFvmlWqaKrUVQo&#10;FF+k6gdcNtfN4uZmTVJd9+sbQejjMDNnmMWqtbW4kQ+VYwXDQQaCuHC64lLB6fjVn4IIEVlj7ZgU&#10;PCjAavnWW2Cu3Z1/6HaIpUgQDjkqMDE2uZShMGQxDFxDnLyz8xZjkr6U2uM9wW0tR1k2kRYrTgsG&#10;G9oaKi6HX6ug7uKpm222psuunw+930+cH++U+nhv13MQkdr4H361v7WC6QyeX9IPkM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Mm9PDAAAA2wAAAA8AAAAAAAAAAAAA&#10;AAAAoQIAAGRycy9kb3ducmV2LnhtbFBLBQYAAAAABAAEAPkAAACRAwAAAAA=&#10;" strokecolor="black [3213]"/>
            <v:line id="Connecteur droit 90" o:spid="_x0000_s1152" style="position:absolute;visibility:visible" from="28098,6096" to="33432,102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5iGYsIAAADbAAAADwAAAGRycy9kb3ducmV2LnhtbERPy2rCQBTdC/2H4Rbc6URBo9FRQkFo&#10;66o+cHvJXJPYzJ0wM41pv95ZFFweznu97U0jOnK+tqxgMk5AEBdW11wqOB13owUIH5A1NpZJwS95&#10;2G5eBmvMtL3zF3WHUIoYwj5DBVUIbSalLyoy6Me2JY7c1TqDIUJXSu3wHsNNI6dJMpcGa44NFbb0&#10;VlHxffgxChbF583laf4xmZ3b9K+b7ue7S6rU8LXPVyAC9eEp/ne/awXLuD5+iT9Abh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c5iGYsIAAADbAAAADwAAAAAAAAAAAAAA&#10;AAChAgAAZHJzL2Rvd25yZXYueG1sUEsFBgAAAAAEAAQA+QAAAJADAAAAAA==&#10;" strokecolor="black [3213]"/>
          </v:group>
        </w:pict>
      </w: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  <w:r>
        <w:rPr>
          <w:rFonts w:ascii="Calibri" w:eastAsiaTheme="minorHAnsi" w:hAnsi="Calibri" w:cs="Calibri"/>
          <w:sz w:val="22"/>
          <w:szCs w:val="22"/>
        </w:rPr>
        <w:t>.</w:t>
      </w:r>
    </w:p>
    <w:p w:rsidR="0034142B" w:rsidRDefault="00B5296E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  <w:r w:rsidRPr="00B5296E">
        <w:rPr>
          <w:noProof/>
          <w:lang w:eastAsia="fr-FR"/>
        </w:rPr>
        <w:pict>
          <v:shape id="Zone de texte 88" o:spid="_x0000_s1153" type="#_x0000_t202" style="position:absolute;margin-left:1.05pt;margin-top:-.25pt;width:129.65pt;height:63pt;z-index:251980800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" filled="f" stroked="f" strokeweight=".5pt">
            <v:path arrowok="t"/>
            <v:textbox>
              <w:txbxContent>
                <w:p w:rsidR="009A0F8E" w:rsidRPr="009A0BFD" w:rsidRDefault="009A0F8E" w:rsidP="005A6BD8">
                  <w:pPr>
                    <w:autoSpaceDE w:val="0"/>
                    <w:autoSpaceDN w:val="0"/>
                    <w:adjustRightInd w:val="0"/>
                    <w:rPr>
                      <w:rFonts w:ascii="Calibri" w:eastAsiaTheme="minorHAnsi" w:hAnsi="Calibri" w:cs="Calibri"/>
                      <w:noProof/>
                    </w:rPr>
                  </w:pPr>
                  <w:r>
                    <w:rPr>
                      <w:rFonts w:ascii="Calibri" w:eastAsiaTheme="minorHAnsi" w:hAnsi="Calibri" w:cs="Calibri"/>
                      <w:sz w:val="22"/>
                      <w:szCs w:val="22"/>
                    </w:rPr>
                    <w:t>Leur position varie en fonction de la position de l’alimentation matière</w:t>
                  </w:r>
                </w:p>
              </w:txbxContent>
            </v:textbox>
            <w10:wrap type="square"/>
          </v:shape>
        </w:pict>
      </w: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B7372E" w:rsidRDefault="00B7372E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B7372E" w:rsidRDefault="00B7372E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34142B" w:rsidRDefault="0034142B" w:rsidP="004E53E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sz w:val="22"/>
          <w:szCs w:val="22"/>
        </w:rPr>
      </w:pPr>
    </w:p>
    <w:p w:rsidR="00190929" w:rsidRPr="00190929" w:rsidRDefault="00190929" w:rsidP="00B71078">
      <w:pPr>
        <w:pStyle w:val="Titre4"/>
        <w:ind w:left="0"/>
      </w:pPr>
      <w:r>
        <w:t xml:space="preserve">La </w:t>
      </w:r>
      <w:r w:rsidR="008A41EB">
        <w:t>fonction : Réguler</w:t>
      </w:r>
    </w:p>
    <w:p w:rsidR="008972BD" w:rsidRDefault="00190929" w:rsidP="00190929">
      <w:r>
        <w:t>La</w:t>
      </w:r>
      <w:r w:rsidRPr="00190929">
        <w:t xml:space="preserve"> régulation thermique de l’outillage </w:t>
      </w:r>
      <w:r>
        <w:t>permet d</w:t>
      </w:r>
      <w:r w:rsidRPr="00190929">
        <w:t>e contrôler la solidification du polymère</w:t>
      </w:r>
      <w:r>
        <w:t xml:space="preserve"> afin d’obtenir une structure optimal avec un temps de cycle de production minimum.</w:t>
      </w:r>
    </w:p>
    <w:p w:rsidR="004367A6" w:rsidRDefault="004367A6" w:rsidP="004367A6">
      <w:r>
        <w:t>La matière qui a rempli l’empreinte apporte une grande quantité de chaleur aux éléments moulants qu’il faut dissip</w:t>
      </w:r>
      <w:r w:rsidR="00844FCC">
        <w:t>er</w:t>
      </w:r>
      <w:r>
        <w:t xml:space="preserve"> afin de maintenir ces éléments à une température optimale pour un bon remplissage et une bonne qualité de pièce.</w:t>
      </w:r>
    </w:p>
    <w:p w:rsidR="004367A6" w:rsidRPr="004367A6" w:rsidRDefault="004367A6" w:rsidP="00190929">
      <w:pPr>
        <w:rPr>
          <w:sz w:val="12"/>
        </w:rPr>
      </w:pPr>
    </w:p>
    <w:p w:rsidR="000148F1" w:rsidRDefault="00B7372E" w:rsidP="000148F1">
      <w:pPr>
        <w:pStyle w:val="Attention"/>
        <w:ind w:left="0" w:firstLine="0"/>
      </w:pPr>
      <w:r>
        <w:t>En STI2D, nous ne réalisons que des prototypes, le temps de cycle ne sera donc pas un paramètre primordial. Nous ne nous attacherons pas à la mise en œuvre de cette fonction</w:t>
      </w:r>
      <w:r w:rsidR="004367A6">
        <w:t>.</w:t>
      </w:r>
    </w:p>
    <w:p w:rsidR="000148F1" w:rsidRDefault="00B5296E" w:rsidP="00B71078">
      <w:pPr>
        <w:pStyle w:val="Titre4"/>
        <w:ind w:left="0"/>
      </w:pPr>
      <w:r>
        <w:rPr>
          <w:noProof/>
          <w:lang w:eastAsia="fr-FR"/>
        </w:rPr>
        <w:lastRenderedPageBreak/>
        <w:pict>
          <v:group id="Groupe 908" o:spid="_x0000_s1154" style="position:absolute;left:0;text-align:left;margin-left:291pt;margin-top:-23.9pt;width:233.45pt;height:158.6pt;z-index:252030976" coordsize="29650,20139" wrapcoords="13682 -102 13613 1536 7709 2252 7709 16277 -69 16584 -69 20167 7709 21191 7709 21498 20905 21498 20975 4811 21669 3173 21669 -102 13682 -10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">
            <v:shape id="Image 94" o:spid="_x0000_s1155" type="#_x0000_t75" style="position:absolute;left:10764;top:2199;width:17825;height:1794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MaFjbEAAAA2wAAAA8AAABkcnMvZG93bnJldi54bWxEj81qwkAUhfcF32G4QnfNJGmQNnUUsY0I&#10;Lmyj0O0lc02CmTshM9X07R2h0OXh/Hyc+XI0nbjQ4FrLCpIoBkFcWd1yreB4KJ5eQDiPrLGzTAp+&#10;ycFyMXmYY67tlb/oUvpahBF2OSpovO9zKV3VkEEX2Z44eCc7GPRBDrXUA17DuOlkGsczabDlQGiw&#10;p3VD1bn8MQGSFs/77807drvZ57rIVsnHxiRKPU7H1RsIT6P/D/+1t1rBawb3L+EHyMUN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MaFjbEAAAA2wAAAA8AAAAAAAAAAAAAAAAA&#10;nwIAAGRycy9kb3ducmV2LnhtbFBLBQYAAAAABAAEAPcAAACQAwAAAAA=&#10;">
              <v:imagedata r:id="rId28" o:title="" croptop="1958f" cropbottom="1507f" cropleft="6045f" cropright="3297f"/>
              <v:path arrowok="t"/>
            </v:shape>
            <v:shape id="Légende encadrée 1 95" o:spid="_x0000_s1156" type="#_x0000_t47" style="position:absolute;left:18982;width:10668;height:314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nVzMQA&#10;AADbAAAADwAAAGRycy9kb3ducmV2LnhtbESPzWrDMBCE74G+g9hCL6GWG0hwXSshKQR86KVOyHmx&#10;1j/YWrmWErt9+qpQyHGYmW+YbDebXtxodK1lBS9RDIK4tLrlWsH5dHxOQDiPrLG3TAq+ycFu+7DI&#10;MNV24k+6Fb4WAcIuRQWN90MqpSsbMugiOxAHr7KjQR/kWEs94hTgpperON5Igy2HhQYHem+o7Iqr&#10;UdD+dF31dShdUqEv1ny55t3HUqmnx3n/BsLT7O/h/3auFbyu4e9L+AFy+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Z51czEAAAA2wAAAA8AAAAAAAAAAAAAAAAAmAIAAGRycy9k&#10;b3ducmV2LnhtbFBLBQYAAAAABAAEAPUAAACJAwAAAAA=&#10;" adj="10955,63732,8727,21336">
              <v:textbox>
                <w:txbxContent>
                  <w:p w:rsidR="009A0F8E" w:rsidRPr="00CE073B" w:rsidRDefault="009A0F8E" w:rsidP="008A41EB">
                    <w:pPr>
                      <w:jc w:val="center"/>
                      <w:rPr>
                        <w:i/>
                        <w:color w:val="009900"/>
                      </w:rPr>
                    </w:pPr>
                    <w:r>
                      <w:t>Partie fixe</w:t>
                    </w:r>
                  </w:p>
                </w:txbxContent>
              </v:textbox>
              <o:callout v:ext="edit" minusx="t" minusy="t"/>
            </v:shape>
            <v:shape id="Légende encadrée 1 96" o:spid="_x0000_s1157" type="#_x0000_t47" style="position:absolute;top:15625;width:10668;height:31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4qhN8IA&#10;AADbAAAADwAAAGRycy9kb3ducmV2LnhtbESPzWrDMBCE74W8g9hAbo2cEkzqWgkl0NBj8/MAi7W2&#10;TKyVK6mO46evCoUch5n5hil3o+3EQD60jhWslhkI4srplhsFl/PH8wZEiMgaO8ek4E4BdtvZU4mF&#10;djc+0nCKjUgQDgUqMDH2hZShMmQxLF1PnLzaeYsxSd9I7fGW4LaTL1mWS4stpwWDPe0NVdfTj1Vw&#10;PkzrMdRf98nR8M3twXh7PSq1mI/vbyAijfER/m9/agWvOfx9ST9Abn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biqE3wgAAANsAAAAPAAAAAAAAAAAAAAAAAJgCAABkcnMvZG93&#10;bnJldi54bWxQSwUGAAAAAAQABAD1AAAAhwMAAAAA&#10;" adj="29122,-19942,21904,9985">
              <v:textbox>
                <w:txbxContent>
                  <w:p w:rsidR="009A0F8E" w:rsidRPr="00CE073B" w:rsidRDefault="009A0F8E" w:rsidP="008A41EB">
                    <w:pPr>
                      <w:jc w:val="center"/>
                      <w:rPr>
                        <w:i/>
                        <w:color w:val="009900"/>
                      </w:rPr>
                    </w:pPr>
                    <w:r>
                      <w:t>Partie mobile</w:t>
                    </w:r>
                  </w:p>
                </w:txbxContent>
              </v:textbox>
              <o:callout v:ext="edit" minusx="t"/>
            </v:shape>
            <w10:wrap type="tight"/>
          </v:group>
        </w:pict>
      </w:r>
      <w:r w:rsidR="000148F1" w:rsidRPr="00402016">
        <w:t>L</w:t>
      </w:r>
      <w:r w:rsidR="008A41EB">
        <w:t>a fonction : Positionner</w:t>
      </w:r>
    </w:p>
    <w:p w:rsidR="008A41EB" w:rsidRDefault="008A41EB" w:rsidP="00D45272">
      <w:pPr>
        <w:rPr>
          <w:bCs/>
        </w:rPr>
      </w:pPr>
      <w:r>
        <w:rPr>
          <w:bCs/>
        </w:rPr>
        <w:t>Cette fonction est réalisée par le moule à casette. Il permet de positionner :</w:t>
      </w:r>
    </w:p>
    <w:p w:rsidR="008A41EB" w:rsidRPr="00B71078" w:rsidRDefault="008A41EB" w:rsidP="0080314C">
      <w:pPr>
        <w:pStyle w:val="Paragraphedeliste"/>
        <w:numPr>
          <w:ilvl w:val="0"/>
          <w:numId w:val="13"/>
        </w:numPr>
        <w:rPr>
          <w:bCs/>
        </w:rPr>
      </w:pPr>
      <w:r w:rsidRPr="00B71078">
        <w:rPr>
          <w:bCs/>
        </w:rPr>
        <w:t>Le bloc empreinte fixe face à la buse,</w:t>
      </w:r>
    </w:p>
    <w:p w:rsidR="008A41EB" w:rsidRPr="00B71078" w:rsidRDefault="00D45272" w:rsidP="0080314C">
      <w:pPr>
        <w:pStyle w:val="Paragraphedeliste"/>
        <w:numPr>
          <w:ilvl w:val="0"/>
          <w:numId w:val="13"/>
        </w:numPr>
        <w:rPr>
          <w:bCs/>
        </w:rPr>
      </w:pPr>
      <w:r w:rsidRPr="00B71078">
        <w:rPr>
          <w:bCs/>
        </w:rPr>
        <w:t>Les deux</w:t>
      </w:r>
      <w:r w:rsidR="008A41EB" w:rsidRPr="00B71078">
        <w:rPr>
          <w:bCs/>
        </w:rPr>
        <w:t xml:space="preserve"> blocs</w:t>
      </w:r>
      <w:r w:rsidRPr="00B71078">
        <w:rPr>
          <w:bCs/>
        </w:rPr>
        <w:t xml:space="preserve"> empreintes </w:t>
      </w:r>
      <w:r w:rsidR="008A41EB" w:rsidRPr="00B71078">
        <w:rPr>
          <w:bCs/>
        </w:rPr>
        <w:t>fixe et mobile en face l’un de l’autre</w:t>
      </w:r>
      <w:r w:rsidR="00844FCC">
        <w:rPr>
          <w:bCs/>
        </w:rPr>
        <w:t>.</w:t>
      </w:r>
    </w:p>
    <w:p w:rsidR="008A41EB" w:rsidRDefault="008A41EB" w:rsidP="00D45272">
      <w:pPr>
        <w:rPr>
          <w:bCs/>
        </w:rPr>
      </w:pPr>
      <w:r>
        <w:rPr>
          <w:bCs/>
        </w:rPr>
        <w:t xml:space="preserve">La plaque de support d’effort permet d’assurer </w:t>
      </w:r>
      <w:r w:rsidR="00844FCC">
        <w:rPr>
          <w:bCs/>
        </w:rPr>
        <w:t>la résistance à la flexion</w:t>
      </w:r>
      <w:r>
        <w:rPr>
          <w:bCs/>
        </w:rPr>
        <w:t xml:space="preserve"> de l’</w:t>
      </w:r>
      <w:r w:rsidR="00367FF6">
        <w:rPr>
          <w:bCs/>
        </w:rPr>
        <w:t>empreint mobilequi doit</w:t>
      </w:r>
      <w:r>
        <w:rPr>
          <w:bCs/>
        </w:rPr>
        <w:t xml:space="preserve"> résister</w:t>
      </w:r>
      <w:r w:rsidR="00844FCC">
        <w:rPr>
          <w:bCs/>
        </w:rPr>
        <w:t xml:space="preserve"> aux efforts importants générés  </w:t>
      </w:r>
      <w:r w:rsidR="00367FF6">
        <w:rPr>
          <w:bCs/>
        </w:rPr>
        <w:t>par la pression</w:t>
      </w:r>
      <w:r>
        <w:rPr>
          <w:bCs/>
        </w:rPr>
        <w:t xml:space="preserve"> d’injection.</w:t>
      </w:r>
    </w:p>
    <w:p w:rsidR="00B71078" w:rsidRDefault="00B71078" w:rsidP="00D45272"/>
    <w:p w:rsidR="00367FF6" w:rsidRDefault="00367FF6" w:rsidP="008A41EB"/>
    <w:p w:rsidR="00B71078" w:rsidRDefault="000443FA" w:rsidP="00367FF6">
      <w:pPr>
        <w:pStyle w:val="Titre3"/>
      </w:pPr>
      <w:r>
        <w:t>La conception des</w:t>
      </w:r>
      <w:r w:rsidR="00B71078">
        <w:t xml:space="preserve"> éléments du moule </w:t>
      </w:r>
      <w:r w:rsidR="000B5ECB">
        <w:t>à cassette</w:t>
      </w:r>
    </w:p>
    <w:p w:rsidR="003A457D" w:rsidRPr="00B21714" w:rsidRDefault="003A457D" w:rsidP="003A457D">
      <w:pPr>
        <w:rPr>
          <w:iCs/>
        </w:rPr>
      </w:pPr>
      <w:r>
        <w:rPr>
          <w:iCs/>
        </w:rPr>
        <w:t>Le m</w:t>
      </w:r>
      <w:r w:rsidRPr="00B21714">
        <w:rPr>
          <w:iCs/>
        </w:rPr>
        <w:t xml:space="preserve">atériau </w:t>
      </w:r>
      <w:r>
        <w:rPr>
          <w:iCs/>
        </w:rPr>
        <w:t xml:space="preserve">utilisé pour la fabrication des empreintes doit être </w:t>
      </w:r>
      <w:r w:rsidRPr="00B21714">
        <w:rPr>
          <w:iCs/>
        </w:rPr>
        <w:t>résistant à l’érosion de la matière plastique et aux chocs thermiques (température d’injection : 230°</w:t>
      </w:r>
      <w:r>
        <w:rPr>
          <w:iCs/>
        </w:rPr>
        <w:t>C</w:t>
      </w:r>
      <w:r w:rsidRPr="00B21714">
        <w:rPr>
          <w:iCs/>
        </w:rPr>
        <w:t>).</w:t>
      </w:r>
    </w:p>
    <w:p w:rsidR="008277A5" w:rsidRPr="008277A5" w:rsidRDefault="008277A5" w:rsidP="008277A5"/>
    <w:p w:rsidR="00DF17A7" w:rsidRPr="00367FF6" w:rsidRDefault="00B5296E" w:rsidP="00DF17A7">
      <w:pPr>
        <w:pStyle w:val="Titre4"/>
        <w:ind w:left="0"/>
        <w:rPr>
          <w:i/>
          <w:u w:val="single"/>
        </w:rPr>
      </w:pPr>
      <w:r>
        <w:rPr>
          <w:i/>
          <w:noProof/>
          <w:u w:val="single"/>
          <w:lang w:eastAsia="fr-FR"/>
        </w:rPr>
        <w:pict>
          <v:group id="Groupe 104" o:spid="_x0000_s1158" style="position:absolute;left:0;text-align:left;margin-left:189.3pt;margin-top:13.15pt;width:291.75pt;height:245.25pt;z-index:252041216" coordsize="37052,3114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">
            <v:shape id="Image 98" o:spid="_x0000_s1159" type="#_x0000_t75" style="position:absolute;left:16859;top:4476;width:18193;height:21241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AXZhPBAAAA2wAAAA8AAABkcnMvZG93bnJldi54bWxET1trwjAUfh/4H8IR9jI02YShnVHKQBBB&#10;ZHUwHw/N6YU1J7WJtf578yD4+PHdl+vBNqKnzteONbxPFQji3JmaSw2/x81kDsIHZIONY9JwIw/r&#10;1ehliYlxV/6hPguliCHsE9RQhdAmUvq8Iot+6lriyBWusxgi7EppOrzGcNvID6U+pcWaY0OFLX1X&#10;lP9nF6uhz/7O6cmq06GY7XFbv53TQu20fh0P6ReIQEN4ih/urdGwiGPjl/gD5OoO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EAXZhPBAAAA2wAAAA8AAAAAAAAAAAAAAAAAnwIA&#10;AGRycy9kb3ducmV2LnhtbFBLBQYAAAAABAAEAPcAAACNAwAAAAA=&#10;">
              <v:imagedata r:id="rId29" o:title=""/>
              <v:path arrowok="t"/>
            </v:shape>
            <v:shape id="Légende encadrée 1 46" o:spid="_x0000_s1160" type="#_x0000_t47" style="position:absolute;top:4476;width:13525;height:31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RMSMIA&#10;AADbAAAADwAAAGRycy9kb3ducmV2LnhtbESP3YrCMBSE7wXfIRxhb0RTF/+oRnEXhBWvqj7AsTmm&#10;xeakNNnaffuNIHg5zMw3zHrb2Uq01PjSsYLJOAFBnDtdslFwOe9HSxA+IGusHJOCP/Kw3fR7a0y1&#10;e3BG7SkYESHsU1RQhFCnUvq8IIt+7Gri6N1cYzFE2RipG3xEuK3kZ5LMpcWS40KBNX0XlN9Pv1ZB&#10;bjK3746mbt0sORy+hv68uC6V+hh0uxWIQF14h1/tH61gOofnl/gD5OYf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1ExIwgAAANsAAAAPAAAAAAAAAAAAAAAAAJgCAABkcnMvZG93&#10;bnJldi54bWxQSwUGAAAAAAQABAD1AAAAhwMAAAAA&#10;" adj="36469,24622,20907,11006">
              <v:textbox>
                <w:txbxContent>
                  <w:p w:rsidR="009A0F8E" w:rsidRDefault="009A0F8E" w:rsidP="00DF17A7">
                    <w:r>
                      <w:t>Passage d’éjecteur</w:t>
                    </w:r>
                  </w:p>
                </w:txbxContent>
              </v:textbox>
              <o:callout v:ext="edit" minusx="t" minusy="t"/>
            </v:shape>
            <v:shape id="Légende encadrée 1 99" o:spid="_x0000_s1161" type="#_x0000_t47" style="position:absolute;left:6000;top:14763;width:9144;height:314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+WOMMA&#10;AADbAAAADwAAAGRycy9kb3ducmV2LnhtbESPT4vCMBTE78J+h/AWvMia6mHRapR1xT9Xq5e9PZpn&#10;W21eShNt/PYbQfA4zMxvmPkymFrcqXWVZQWjYQKCOLe64kLB6bj5moBwHlljbZkUPMjBcvHRm2Oq&#10;bccHume+EBHCLkUFpfdNKqXLSzLohrYhjt7ZtgZ9lG0hdYtdhJtajpPkWxqsOC6U2NBvSfk1uxkF&#10;62673u02xaC63gKdu0tY/T1WSvU/w88MhKfg3+FXe68VTKfw/BJ/gFz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+WOMMAAADbAAAADwAAAAAAAAAAAAAAAACYAgAAZHJzL2Rv&#10;d25yZXYueG1sUEsFBgAAAAAEAAQA9QAAAIgDAAAAAA==&#10;" adj="43442,-2214,20907,11006">
              <v:textbox>
                <w:txbxContent>
                  <w:p w:rsidR="009A0F8E" w:rsidRDefault="009A0F8E" w:rsidP="002F63B1">
                    <w:r>
                      <w:t>Empreinte</w:t>
                    </w:r>
                  </w:p>
                </w:txbxContent>
              </v:textbox>
              <o:callout v:ext="edit" minusx="t"/>
            </v:shape>
            <v:shape id="Légende encadrée 1 100" o:spid="_x0000_s1162" type="#_x0000_t47" style="position:absolute;left:5429;top:26479;width:17240;height:466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MXPc8YA&#10;AADcAAAADwAAAGRycy9kb3ducmV2LnhtbESPT2vCQBDF7wW/wzJCL0U39h+Suoq0BHoSm1TPQ3aa&#10;pM3Ohuyqybd3DkJvM7w37/1mtRlcq87Uh8azgcU8AUVcettwZeC7yGZLUCEiW2w9k4GRAmzWk7sV&#10;ptZf+IvOeayUhHBI0UAdY5dqHcqaHIa574hF+/G9wyhrX2nb40XCXasfk+RVO2xYGmrs6L2m8i8/&#10;OQO/D9k4ng6+yJ/L5umjeHG7bH805n46bN9ARRriv/l2/WkFPxF8eUYm0O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MXPc8YAAADcAAAADwAAAAAAAAAAAAAAAACYAgAAZHJz&#10;L2Rvd25yZXYueG1sUEsFBgAAAAAEAAQA9QAAAIsDAAAAAA==&#10;" adj="25632,-14570,20907,11006">
              <v:textbox>
                <w:txbxContent>
                  <w:p w:rsidR="009A0F8E" w:rsidRDefault="009A0F8E" w:rsidP="002F63B1">
                    <w:pPr>
                      <w:jc w:val="center"/>
                    </w:pPr>
                    <w:r>
                      <w:t>Arrache carotte, canal et seuil d’alimentation</w:t>
                    </w:r>
                  </w:p>
                </w:txbxContent>
              </v:textbox>
              <o:callout v:ext="edit" minusx="t"/>
            </v:shape>
            <v:shape id="Légende encadrée 1 101" o:spid="_x0000_s1163" type="#_x0000_t47" style="position:absolute;left:666;top:20478;width:14955;height:447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3FzN8IA&#10;AADcAAAADwAAAGRycy9kb3ducmV2LnhtbERPTWsCMRC9F/wPYYTealYR0dUoIhULnrQKHofNuFnc&#10;TLZJ1G1/vRGE3ubxPme2aG0tbuRD5VhBv5eBIC6crrhUcPhef4xBhIissXZMCn4pwGLeeZthrt2d&#10;d3Tbx1KkEA45KjAxNrmUoTBkMfRcQ5y4s/MWY4K+lNrjPYXbWg6ybCQtVpwaDDa0MlRc9ler4DTZ&#10;mc/lz7o6nq6bZnL+2w6GB6/Ue7ddTkFEauO/+OX+0ml+1ofnM+kCOX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TcXM3wgAAANwAAAAPAAAAAAAAAAAAAAAAAJgCAABkcnMvZG93&#10;bnJldi54bWxQSwUGAAAAAAQABAD1AAAAhwMAAAAA&#10;" adj="30779,13081,21544,11527">
              <v:textbox>
                <w:txbxContent>
                  <w:p w:rsidR="009A0F8E" w:rsidRDefault="009A0F8E" w:rsidP="002F63B1">
                    <w:pPr>
                      <w:jc w:val="center"/>
                    </w:pPr>
                    <w:r>
                      <w:t>Passage du rappel éjecteurs</w:t>
                    </w:r>
                  </w:p>
                </w:txbxContent>
              </v:textbox>
              <o:callout v:ext="edit" minusx="t" minusy="t"/>
            </v:shape>
            <v:shape id="Légende encadrée 1 102" o:spid="_x0000_s1164" type="#_x0000_t47" style="position:absolute;left:28670;top:10858;width:8382;height:485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iOMPb8A&#10;AADcAAAADwAAAGRycy9kb3ducmV2LnhtbERPTYvCMBC9C/sfwgjeNNGDSDXKIip63CricWhmm2Iz&#10;6Tax1n+/ERb2No/3OatN72rRURsqzxqmEwWCuPCm4lLD5bwfL0CEiGyw9kwaXhRgs/4YrDAz/slf&#10;1OWxFCmEQ4YabIxNJmUoLDkME98QJ+7btw5jgm0pTYvPFO5qOVNqLh1WnBosNrS1VNzzh9NwZXtS&#10;+0P+c/OP6Zxft1133yqtR8P+cwkiUh//xX/uo0nz1Qzez6QL5Po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I4w9vwAAANwAAAAPAAAAAAAAAAAAAAAAAJgCAABkcnMvZG93bnJl&#10;di54bWxQSwUGAAAAAAQABAD1AAAAhAMAAAAA&#10;" adj="878,48764,10107,22018">
              <v:textbox>
                <w:txbxContent>
                  <w:p w:rsidR="009A0F8E" w:rsidRDefault="009A0F8E" w:rsidP="002F63B1">
                    <w:r>
                      <w:t>Passage d’éjecteur</w:t>
                    </w:r>
                  </w:p>
                </w:txbxContent>
              </v:textbox>
              <o:callout v:ext="edit" minusy="t"/>
            </v:shape>
            <v:shape id="Légende encadrée 1 45" o:spid="_x0000_s1165" type="#_x0000_t47" style="position:absolute;left:15144;width:14955;height:447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fuKEsMA&#10;AADbAAAADwAAAGRycy9kb3ducmV2LnhtbESPUWvCMBSF3wf7D+EO9ramkymjmhYnG1P0RbsfcGmu&#10;bTG5KUmm9d8vA8HHwznnO5xFNVojzuRD71jBa5aDIG6c7rlV8FN/vbyDCBFZo3FMCq4UoCofHxZY&#10;aHfhPZ0PsRUJwqFABV2MQyFlaDqyGDI3ECfv6LzFmKRvpfZ4SXBr5CTPZ9Jiz2mhw4FWHTWnw69V&#10;UH9Yt51cvay/N7vPVb02fjs1Sj0/jcs5iEhjvIdv7bVW8DaF/y/pB8jyD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fuKEsMAAADbAAAADwAAAAAAAAAAAAAAAACYAgAAZHJzL2Rv&#10;d25yZXYueG1sUEsFBgAAAAAEAAQA9QAAAIgDAAAAAA==&#10;" adj="19773,32842,10125,20719">
              <v:textbox>
                <w:txbxContent>
                  <w:p w:rsidR="009A0F8E" w:rsidRDefault="009A0F8E" w:rsidP="00DF17A7">
                    <w:pPr>
                      <w:jc w:val="center"/>
                    </w:pPr>
                    <w:r>
                      <w:t>Passage du rappel éjecteurs</w:t>
                    </w:r>
                  </w:p>
                </w:txbxContent>
              </v:textbox>
              <o:callout v:ext="edit" minusx="t" minusy="t"/>
            </v:shape>
          </v:group>
        </w:pict>
      </w:r>
      <w:r w:rsidR="00DF17A7" w:rsidRPr="00367FF6">
        <w:rPr>
          <w:i/>
          <w:u w:val="single"/>
        </w:rPr>
        <w:t>L</w:t>
      </w:r>
      <w:r w:rsidR="002F63B1" w:rsidRPr="00367FF6">
        <w:rPr>
          <w:i/>
          <w:u w:val="single"/>
        </w:rPr>
        <w:t>e bloc empreinte mobile</w:t>
      </w:r>
      <w:r w:rsidR="00DF17A7" w:rsidRPr="00367FF6">
        <w:rPr>
          <w:i/>
          <w:u w:val="single"/>
        </w:rPr>
        <w:t> </w:t>
      </w:r>
    </w:p>
    <w:p w:rsidR="00DF17A7" w:rsidRDefault="00DF17A7" w:rsidP="00DF17A7"/>
    <w:p w:rsidR="002F63B1" w:rsidRDefault="002F63B1" w:rsidP="00DF17A7"/>
    <w:p w:rsidR="00DF17A7" w:rsidRPr="006B6D6A" w:rsidRDefault="00B5296E" w:rsidP="00DF17A7">
      <w:r>
        <w:rPr>
          <w:noProof/>
          <w:lang w:eastAsia="fr-FR"/>
        </w:rPr>
        <w:pict>
          <v:shape id="Zone de texte 105" o:spid="_x0000_s1166" type="#_x0000_t202" style="position:absolute;left:0;text-align:left;margin-left:.3pt;margin-top:.15pt;width:182.25pt;height:146.25pt;z-index:2520432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" filled="f" stroked="f" strokeweight=".5pt">
            <v:path arrowok="t"/>
            <v:textbox>
              <w:txbxContent>
                <w:p w:rsidR="009A0F8E" w:rsidRPr="008277A5" w:rsidRDefault="009A0F8E" w:rsidP="00DF17A7">
                  <w:pPr>
                    <w:rPr>
                      <w:b/>
                      <w:i/>
                    </w:rPr>
                  </w:pPr>
                  <w:r w:rsidRPr="008277A5">
                    <w:rPr>
                      <w:b/>
                      <w:i/>
                    </w:rPr>
                    <w:t>Les fonctions à assurer :</w:t>
                  </w:r>
                </w:p>
                <w:p w:rsidR="009A0F8E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</w:pPr>
                  <w:r>
                    <w:t>Mettre</w:t>
                  </w:r>
                  <w:r w:rsidRPr="006B6D6A">
                    <w:t xml:space="preserve"> en forme la </w:t>
                  </w:r>
                  <w:r>
                    <w:t xml:space="preserve">pièce avec le bloc empreinte fixe. </w:t>
                  </w:r>
                </w:p>
                <w:p w:rsidR="009A0F8E" w:rsidRPr="008277A5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  <w:rPr>
                      <w:rFonts w:eastAsiaTheme="minorHAnsi"/>
                      <w:bCs/>
                    </w:rPr>
                  </w:pPr>
                  <w:r w:rsidRPr="008277A5">
                    <w:rPr>
                      <w:rFonts w:eastAsiaTheme="minorHAnsi"/>
                      <w:bCs/>
                    </w:rPr>
                    <w:t>Alimenter l’empreinte</w:t>
                  </w:r>
                  <w:r>
                    <w:rPr>
                      <w:rFonts w:eastAsiaTheme="minorHAnsi"/>
                      <w:bCs/>
                    </w:rPr>
                    <w:t>.</w:t>
                  </w:r>
                </w:p>
                <w:p w:rsidR="009A0F8E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  <w:rPr>
                      <w:rFonts w:eastAsiaTheme="minorHAnsi"/>
                      <w:bCs/>
                    </w:rPr>
                  </w:pPr>
                  <w:r>
                    <w:rPr>
                      <w:rFonts w:eastAsiaTheme="minorHAnsi"/>
                      <w:bCs/>
                    </w:rPr>
                    <w:t>Ejecter la pièce.</w:t>
                  </w:r>
                </w:p>
                <w:p w:rsidR="009A0F8E" w:rsidRPr="008277A5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  <w:rPr>
                      <w:rFonts w:eastAsiaTheme="minorHAnsi"/>
                      <w:bCs/>
                    </w:rPr>
                  </w:pPr>
                  <w:r>
                    <w:rPr>
                      <w:rFonts w:eastAsiaTheme="minorHAnsi"/>
                      <w:bCs/>
                    </w:rPr>
                    <w:t>Positionnement par rapport au bloc empreinte mobile (si nécessaire).</w:t>
                  </w:r>
                </w:p>
              </w:txbxContent>
            </v:textbox>
            <w10:wrap type="square"/>
          </v:shape>
        </w:pict>
      </w:r>
    </w:p>
    <w:p w:rsidR="00DF17A7" w:rsidRDefault="00DF17A7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477899" w:rsidRDefault="00477899" w:rsidP="00DF17A7">
      <w:pPr>
        <w:rPr>
          <w:u w:val="single"/>
        </w:rPr>
      </w:pPr>
    </w:p>
    <w:p w:rsidR="00477899" w:rsidRDefault="00477899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2F63B1" w:rsidRDefault="002F63B1" w:rsidP="00DF17A7">
      <w:pPr>
        <w:rPr>
          <w:u w:val="single"/>
        </w:rPr>
      </w:pPr>
    </w:p>
    <w:p w:rsidR="00367FF6" w:rsidRDefault="00367FF6" w:rsidP="00DF17A7">
      <w:pPr>
        <w:rPr>
          <w:u w:val="single"/>
        </w:rPr>
      </w:pPr>
    </w:p>
    <w:p w:rsidR="002F63B1" w:rsidRPr="00CD0BA1" w:rsidRDefault="002F63B1" w:rsidP="00DF17A7">
      <w:pPr>
        <w:rPr>
          <w:u w:val="single"/>
        </w:rPr>
      </w:pPr>
    </w:p>
    <w:p w:rsidR="00DF17A7" w:rsidRPr="00367FF6" w:rsidRDefault="00DF17A7" w:rsidP="00367FF6">
      <w:pPr>
        <w:pStyle w:val="Titre4"/>
        <w:ind w:left="0"/>
        <w:rPr>
          <w:i/>
          <w:u w:val="single"/>
        </w:rPr>
      </w:pPr>
      <w:r w:rsidRPr="00367FF6">
        <w:rPr>
          <w:i/>
          <w:u w:val="single"/>
        </w:rPr>
        <w:t xml:space="preserve">Le bloc empreinte </w:t>
      </w:r>
      <w:r w:rsidR="00477899" w:rsidRPr="00367FF6">
        <w:rPr>
          <w:i/>
          <w:u w:val="single"/>
        </w:rPr>
        <w:t>fixe</w:t>
      </w:r>
    </w:p>
    <w:p w:rsidR="00DF17A7" w:rsidRPr="00477899" w:rsidRDefault="00B5296E" w:rsidP="00477899">
      <w:pPr>
        <w:pStyle w:val="Paragraphedeliste"/>
        <w:ind w:left="360"/>
        <w:rPr>
          <w:rFonts w:eastAsiaTheme="minorHAnsi"/>
          <w:bCs/>
        </w:rPr>
      </w:pPr>
      <w:r w:rsidRPr="00B5296E">
        <w:rPr>
          <w:noProof/>
          <w:lang w:eastAsia="fr-FR"/>
        </w:rPr>
        <w:pict>
          <v:shape id="Zone de texte 108" o:spid="_x0000_s1167" type="#_x0000_t202" style="position:absolute;left:0;text-align:left;margin-left:7.05pt;margin-top:7.6pt;width:198pt;height:126.3pt;z-index:252048384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" filled="f" stroked="f" strokeweight=".5pt">
            <v:path arrowok="t"/>
            <v:textbox style="mso-fit-shape-to-text:t">
              <w:txbxContent>
                <w:p w:rsidR="009A0F8E" w:rsidRPr="008277A5" w:rsidRDefault="009A0F8E" w:rsidP="00477899">
                  <w:pPr>
                    <w:rPr>
                      <w:b/>
                      <w:i/>
                    </w:rPr>
                  </w:pPr>
                  <w:r w:rsidRPr="008277A5">
                    <w:rPr>
                      <w:b/>
                      <w:i/>
                    </w:rPr>
                    <w:t>Les fonctions à assurer :</w:t>
                  </w:r>
                </w:p>
                <w:p w:rsidR="009A0F8E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</w:pPr>
                  <w:r>
                    <w:t>Mettre</w:t>
                  </w:r>
                  <w:r w:rsidRPr="006B6D6A">
                    <w:t xml:space="preserve"> en forme la </w:t>
                  </w:r>
                  <w:r>
                    <w:t xml:space="preserve">pièce avec le bloc empreinte fixe. </w:t>
                  </w:r>
                </w:p>
                <w:p w:rsidR="009A0F8E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  <w:rPr>
                      <w:rFonts w:eastAsiaTheme="minorHAnsi"/>
                      <w:bCs/>
                    </w:rPr>
                  </w:pPr>
                  <w:r w:rsidRPr="00477899">
                    <w:rPr>
                      <w:rFonts w:eastAsiaTheme="minorHAnsi"/>
                      <w:bCs/>
                    </w:rPr>
                    <w:t>Alimenter l’empreinte.</w:t>
                  </w:r>
                </w:p>
                <w:p w:rsidR="009A0F8E" w:rsidRPr="008277A5" w:rsidRDefault="009A0F8E" w:rsidP="0080314C">
                  <w:pPr>
                    <w:pStyle w:val="Paragraphedeliste"/>
                    <w:numPr>
                      <w:ilvl w:val="0"/>
                      <w:numId w:val="14"/>
                    </w:numPr>
                    <w:rPr>
                      <w:rFonts w:eastAsiaTheme="minorHAnsi"/>
                      <w:bCs/>
                    </w:rPr>
                  </w:pPr>
                  <w:r>
                    <w:rPr>
                      <w:rFonts w:eastAsiaTheme="minorHAnsi"/>
                      <w:bCs/>
                    </w:rPr>
                    <w:t>Positionnement par rapport au bloc empreinte mobile (si nécessaire).</w:t>
                  </w:r>
                </w:p>
                <w:p w:rsidR="009A0F8E" w:rsidRPr="00477899" w:rsidRDefault="009A0F8E" w:rsidP="00B51116">
                  <w:pPr>
                    <w:pStyle w:val="Paragraphedeliste"/>
                    <w:rPr>
                      <w:rFonts w:eastAsiaTheme="minorHAnsi"/>
                      <w:bCs/>
                    </w:rPr>
                  </w:pPr>
                </w:p>
              </w:txbxContent>
            </v:textbox>
            <w10:wrap type="square"/>
          </v:shape>
        </w:pict>
      </w:r>
      <w:r w:rsidR="00477899">
        <w:rPr>
          <w:noProof/>
          <w:lang w:eastAsia="fr-FR"/>
        </w:rPr>
        <w:drawing>
          <wp:anchor distT="0" distB="0" distL="114300" distR="114300" simplePos="0" relativeHeight="252044288" behindDoc="1" locked="0" layoutInCell="1" allowOverlap="1">
            <wp:simplePos x="0" y="0"/>
            <wp:positionH relativeFrom="column">
              <wp:posOffset>3968750</wp:posOffset>
            </wp:positionH>
            <wp:positionV relativeFrom="paragraph">
              <wp:posOffset>10795</wp:posOffset>
            </wp:positionV>
            <wp:extent cx="1648460" cy="1918335"/>
            <wp:effectExtent l="0" t="0" r="8890" b="5715"/>
            <wp:wrapTight wrapText="bothSides">
              <wp:wrapPolygon edited="0">
                <wp:start x="0" y="0"/>
                <wp:lineTo x="0" y="21450"/>
                <wp:lineTo x="21467" y="21450"/>
                <wp:lineTo x="21467" y="0"/>
                <wp:lineTo x="0" y="0"/>
              </wp:wrapPolygon>
            </wp:wrapTight>
            <wp:docPr id="103" name="Image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8460" cy="1918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DF17A7" w:rsidRPr="006B6D6A" w:rsidRDefault="00DF17A7" w:rsidP="00DF17A7">
      <w:pPr>
        <w:pStyle w:val="Paragraphedeliste"/>
        <w:rPr>
          <w:color w:val="00B050"/>
        </w:rPr>
      </w:pPr>
    </w:p>
    <w:p w:rsidR="00DF17A7" w:rsidRDefault="00B5296E" w:rsidP="00DF17A7">
      <w:r>
        <w:rPr>
          <w:noProof/>
          <w:lang w:eastAsia="fr-FR"/>
        </w:rPr>
        <w:pict>
          <v:shape id="Légende encadrée 1 109" o:spid="_x0000_s1168" type="#_x0000_t47" style="position:absolute;left:0;text-align:left;margin-left:6.75pt;margin-top:.05pt;width:145.5pt;height:24.75pt;z-index:2520504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" adj="23013,24622,22363,11661">
            <v:textbox>
              <w:txbxContent>
                <w:p w:rsidR="009A0F8E" w:rsidRDefault="009A0F8E" w:rsidP="00477899">
                  <w:r>
                    <w:t>L’empreinte si nécessaire</w:t>
                  </w:r>
                </w:p>
              </w:txbxContent>
            </v:textbox>
            <o:callout v:ext="edit" minusx="t" minusy="t"/>
          </v:shape>
        </w:pict>
      </w:r>
    </w:p>
    <w:p w:rsidR="00477899" w:rsidRDefault="00477899" w:rsidP="00DF17A7"/>
    <w:p w:rsidR="00477899" w:rsidRDefault="00B5296E" w:rsidP="00DF17A7">
      <w:r>
        <w:rPr>
          <w:noProof/>
          <w:lang w:eastAsia="fr-FR"/>
        </w:rPr>
        <w:pict>
          <v:shape id="Légende encadrée 1 72" o:spid="_x0000_s1169" type="#_x0000_t47" style="position:absolute;left:0;text-align:left;margin-left:200.75pt;margin-top:9pt;width:57pt;height:24.75pt;z-index:25196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" adj="-12548,13495,-693,12315">
            <v:textbox>
              <w:txbxContent>
                <w:p w:rsidR="009A0F8E" w:rsidRDefault="009A0F8E" w:rsidP="00DF17A7">
                  <w:r>
                    <w:t>Carotte</w:t>
                  </w:r>
                </w:p>
              </w:txbxContent>
            </v:textbox>
            <o:callout v:ext="edit" minusy="t"/>
          </v:shape>
        </w:pict>
      </w:r>
    </w:p>
    <w:p w:rsidR="00477899" w:rsidRDefault="00477899" w:rsidP="00DF17A7"/>
    <w:p w:rsidR="00477899" w:rsidRDefault="00477899" w:rsidP="00DF17A7"/>
    <w:p w:rsidR="00477899" w:rsidRDefault="00B51116" w:rsidP="00DF17A7">
      <w:r w:rsidRPr="00327384">
        <w:rPr>
          <w:noProof/>
          <w:lang w:eastAsia="fr-FR"/>
        </w:rPr>
        <w:drawing>
          <wp:anchor distT="0" distB="0" distL="114300" distR="114300" simplePos="0" relativeHeight="252054528" behindDoc="1" locked="0" layoutInCell="1" allowOverlap="1">
            <wp:simplePos x="0" y="0"/>
            <wp:positionH relativeFrom="column">
              <wp:posOffset>-561975</wp:posOffset>
            </wp:positionH>
            <wp:positionV relativeFrom="paragraph">
              <wp:posOffset>156210</wp:posOffset>
            </wp:positionV>
            <wp:extent cx="1314450" cy="1060450"/>
            <wp:effectExtent l="0" t="0" r="0" b="6350"/>
            <wp:wrapTight wrapText="bothSides">
              <wp:wrapPolygon edited="0">
                <wp:start x="0" y="0"/>
                <wp:lineTo x="0" y="21341"/>
                <wp:lineTo x="21287" y="21341"/>
                <wp:lineTo x="21287" y="0"/>
                <wp:lineTo x="0" y="0"/>
              </wp:wrapPolygon>
            </wp:wrapTight>
            <wp:docPr id="57" name="Image 6" descr="noyau coté fixe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yau coté fixe1.jp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2628" t="10996" r="11314" b="4514"/>
                    <a:stretch/>
                  </pic:blipFill>
                  <pic:spPr bwMode="auto">
                    <a:xfrm>
                      <a:off x="0" y="0"/>
                      <a:ext cx="1314450" cy="10604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477899" w:rsidRPr="006B6D6A" w:rsidRDefault="00B5296E" w:rsidP="00DF17A7">
      <w:r>
        <w:rPr>
          <w:noProof/>
          <w:lang w:eastAsia="fr-FR"/>
        </w:rPr>
        <w:pict>
          <v:shape id="Légende encadrée 1 111" o:spid="_x0000_s1170" type="#_x0000_t47" style="position:absolute;left:0;text-align:left;margin-left:-175.5pt;margin-top:10.4pt;width:57pt;height:24.75pt;z-index:2520565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" adj="46284,11531,22043,9697">
            <v:textbox>
              <w:txbxContent>
                <w:p w:rsidR="009A0F8E" w:rsidRDefault="009A0F8E" w:rsidP="00B51116">
                  <w:r>
                    <w:t>Carotte</w:t>
                  </w:r>
                </w:p>
              </w:txbxContent>
            </v:textbox>
            <o:callout v:ext="edit" minusx="t" minusy="t"/>
          </v:shape>
        </w:pict>
      </w:r>
    </w:p>
    <w:p w:rsidR="00DF17A7" w:rsidRDefault="00DF17A7" w:rsidP="00DF17A7">
      <w:pPr>
        <w:rPr>
          <w:color w:val="00B050"/>
        </w:rPr>
      </w:pPr>
    </w:p>
    <w:p w:rsidR="00B51116" w:rsidRDefault="00B5296E" w:rsidP="00B71078">
      <w:r>
        <w:rPr>
          <w:noProof/>
          <w:lang w:eastAsia="fr-FR"/>
        </w:rPr>
        <w:pict>
          <v:shape id="Légende encadrée 1 110" o:spid="_x0000_s1171" type="#_x0000_t47" style="position:absolute;left:0;text-align:left;margin-left:304.8pt;margin-top:8.9pt;width:145.5pt;height:37.5pt;z-index:252052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" adj="5644,-12477,6887,-1404">
            <v:textbox>
              <w:txbxContent>
                <w:p w:rsidR="009A0F8E" w:rsidRDefault="009A0F8E" w:rsidP="00327384">
                  <w:pPr>
                    <w:jc w:val="center"/>
                  </w:pPr>
                  <w:r>
                    <w:t>Element assurant le positionnement L’empreinte si nécessaire</w:t>
                  </w:r>
                </w:p>
              </w:txbxContent>
            </v:textbox>
          </v:shape>
        </w:pict>
      </w:r>
    </w:p>
    <w:p w:rsidR="00B51116" w:rsidRDefault="00B51116" w:rsidP="00B71078"/>
    <w:p w:rsidR="00B71078" w:rsidRDefault="00B71078" w:rsidP="00B71078"/>
    <w:p w:rsidR="003A457D" w:rsidRDefault="003A457D">
      <w:pPr>
        <w:spacing w:after="200" w:line="276" w:lineRule="auto"/>
        <w:jc w:val="left"/>
        <w:rPr>
          <w:rFonts w:ascii="Trebuchet MS" w:hAnsi="Trebuchet MS"/>
          <w:b/>
          <w:color w:val="F79646" w:themeColor="accent6"/>
        </w:rPr>
      </w:pPr>
      <w:r>
        <w:br w:type="page"/>
      </w:r>
    </w:p>
    <w:p w:rsidR="00B71078" w:rsidRDefault="00B51116" w:rsidP="008277A5">
      <w:pPr>
        <w:pStyle w:val="Titre4"/>
        <w:ind w:left="0"/>
      </w:pPr>
      <w:r>
        <w:lastRenderedPageBreak/>
        <w:t>L</w:t>
      </w:r>
      <w:r w:rsidR="00B71078">
        <w:t>a plaque de support d’efforts (</w:t>
      </w:r>
      <w:r w:rsidR="00B71078" w:rsidRPr="00402016">
        <w:rPr>
          <w:i/>
        </w:rPr>
        <w:t>passages d’éjecteurs à percer</w:t>
      </w:r>
      <w:r w:rsidR="00B71078">
        <w:t>)</w:t>
      </w:r>
    </w:p>
    <w:p w:rsidR="00B51116" w:rsidRDefault="00B51116" w:rsidP="00B71078">
      <w:r>
        <w:t>Il faut permettre le passage des éjecteurs. (Perçage)</w:t>
      </w:r>
    </w:p>
    <w:p w:rsidR="00B51116" w:rsidRDefault="00B51116" w:rsidP="00B71078"/>
    <w:p w:rsidR="00B71078" w:rsidRPr="004A0383" w:rsidRDefault="00B71078" w:rsidP="00B51116">
      <w:pPr>
        <w:pStyle w:val="Titre3"/>
      </w:pPr>
      <w:r w:rsidRPr="004A0383">
        <w:t>Méthode d’obtention des empreintes</w:t>
      </w:r>
    </w:p>
    <w:p w:rsidR="00B71078" w:rsidRPr="0006676C" w:rsidRDefault="00B71078" w:rsidP="0080314C">
      <w:pPr>
        <w:pStyle w:val="Paragraphedeliste"/>
        <w:numPr>
          <w:ilvl w:val="0"/>
          <w:numId w:val="8"/>
        </w:numPr>
        <w:contextualSpacing/>
        <w:jc w:val="left"/>
      </w:pPr>
      <w:r>
        <w:t>Réalisation par usinage (</w:t>
      </w:r>
      <w:r w:rsidRPr="00367FF6">
        <w:rPr>
          <w:i/>
        </w:rPr>
        <w:t>Enlèvement de matière</w:t>
      </w:r>
      <w:r>
        <w:t>)</w:t>
      </w:r>
      <w:r w:rsidR="00367FF6">
        <w:t>.</w:t>
      </w:r>
    </w:p>
    <w:p w:rsidR="00B71078" w:rsidRPr="0006676C" w:rsidRDefault="00B71078" w:rsidP="0080314C">
      <w:pPr>
        <w:pStyle w:val="Paragraphedeliste"/>
        <w:numPr>
          <w:ilvl w:val="0"/>
          <w:numId w:val="8"/>
        </w:numPr>
        <w:contextualSpacing/>
        <w:jc w:val="left"/>
      </w:pPr>
      <w:r w:rsidRPr="0006676C">
        <w:t>Réalisation par coulée sous vide</w:t>
      </w:r>
      <w:r w:rsidR="00367FF6">
        <w:t>.</w:t>
      </w:r>
    </w:p>
    <w:p w:rsidR="00B71078" w:rsidRDefault="00B71078" w:rsidP="0080314C">
      <w:pPr>
        <w:pStyle w:val="Paragraphedeliste"/>
        <w:numPr>
          <w:ilvl w:val="0"/>
          <w:numId w:val="8"/>
        </w:numPr>
        <w:contextualSpacing/>
        <w:jc w:val="left"/>
      </w:pPr>
      <w:r w:rsidRPr="0006676C">
        <w:t>Réalisation par fonte à cire perdue</w:t>
      </w:r>
      <w:r w:rsidR="00367FF6">
        <w:t>.</w:t>
      </w:r>
    </w:p>
    <w:p w:rsidR="000148F1" w:rsidRDefault="00B71078" w:rsidP="0080314C">
      <w:pPr>
        <w:pStyle w:val="Paragraphedeliste"/>
        <w:numPr>
          <w:ilvl w:val="0"/>
          <w:numId w:val="8"/>
        </w:numPr>
        <w:contextualSpacing/>
      </w:pPr>
      <w:r>
        <w:t xml:space="preserve">Réalisation par </w:t>
      </w:r>
      <w:r w:rsidR="00367FF6">
        <w:t>ajout de matière.</w:t>
      </w:r>
    </w:p>
    <w:p w:rsidR="008869D1" w:rsidRDefault="008869D1" w:rsidP="008869D1">
      <w:pPr>
        <w:contextualSpacing/>
      </w:pPr>
    </w:p>
    <w:p w:rsidR="0029157F" w:rsidRDefault="0029157F" w:rsidP="008869D1">
      <w:pPr>
        <w:contextualSpacing/>
      </w:pPr>
    </w:p>
    <w:p w:rsidR="0029157F" w:rsidRDefault="0029157F" w:rsidP="008869D1">
      <w:pPr>
        <w:contextualSpacing/>
      </w:pPr>
    </w:p>
    <w:p w:rsidR="0029157F" w:rsidRDefault="0029157F" w:rsidP="008869D1">
      <w:pPr>
        <w:contextualSpacing/>
      </w:pPr>
    </w:p>
    <w:p w:rsidR="00934EB4" w:rsidRDefault="00B5296E" w:rsidP="00357166">
      <w:pPr>
        <w:pStyle w:val="Titre1"/>
      </w:pPr>
      <w:r w:rsidRPr="00B5296E">
        <w:rPr>
          <w:noProof/>
          <w:color w:val="00B050"/>
          <w:lang w:eastAsia="fr-FR"/>
        </w:rPr>
        <w:pict>
          <v:shape id="Légende encadrée 1 48" o:spid="_x0000_s1172" type="#_x0000_t47" style="position:absolute;left:0;text-align:left;margin-left:406.8pt;margin-top:-13.95pt;width:1in;height:38.3pt;z-index:2517309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" adj="-3834,37356,11907,20234">
            <v:textbox>
              <w:txbxContent>
                <w:p w:rsidR="009A0F8E" w:rsidRDefault="009A0F8E" w:rsidP="00934EB4">
                  <w:pPr>
                    <w:jc w:val="center"/>
                  </w:pPr>
                  <w:r>
                    <w:t>Plan de joint</w:t>
                  </w:r>
                </w:p>
              </w:txbxContent>
            </v:textbox>
            <o:callout v:ext="edit" minusy="t"/>
          </v:shape>
        </w:pict>
      </w:r>
      <w:r w:rsidR="00934EB4">
        <w:rPr>
          <w:noProof/>
          <w:lang w:eastAsia="fr-FR"/>
        </w:rPr>
        <w:drawing>
          <wp:anchor distT="0" distB="0" distL="114300" distR="114300" simplePos="0" relativeHeight="251831296" behindDoc="1" locked="0" layoutInCell="1" allowOverlap="1">
            <wp:simplePos x="0" y="0"/>
            <wp:positionH relativeFrom="column">
              <wp:posOffset>3382987</wp:posOffset>
            </wp:positionH>
            <wp:positionV relativeFrom="paragraph">
              <wp:posOffset>-298059</wp:posOffset>
            </wp:positionV>
            <wp:extent cx="687600" cy="1058400"/>
            <wp:effectExtent l="0" t="0" r="0" b="8890"/>
            <wp:wrapTight wrapText="bothSides">
              <wp:wrapPolygon edited="0">
                <wp:start x="0" y="0"/>
                <wp:lineTo x="0" y="21393"/>
                <wp:lineTo x="20961" y="21393"/>
                <wp:lineTo x="20961" y="0"/>
                <wp:lineTo x="0" y="0"/>
              </wp:wrapPolygon>
            </wp:wrapTight>
            <wp:docPr id="59" name="Image 2" descr="personnage de moul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ersonnage de moule.jpg"/>
                    <pic:cNvPicPr/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2551" t="9152" r="35706" b="8475"/>
                    <a:stretch/>
                  </pic:blipFill>
                  <pic:spPr bwMode="auto">
                    <a:xfrm>
                      <a:off x="0" y="0"/>
                      <a:ext cx="687600" cy="1058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934EB4">
        <w:rPr>
          <w:noProof/>
          <w:lang w:eastAsia="fr-FR"/>
        </w:rPr>
        <w:drawing>
          <wp:anchor distT="0" distB="0" distL="114300" distR="114300" simplePos="0" relativeHeight="251729920" behindDoc="1" locked="0" layoutInCell="1" allowOverlap="1">
            <wp:simplePos x="0" y="0"/>
            <wp:positionH relativeFrom="column">
              <wp:posOffset>3816985</wp:posOffset>
            </wp:positionH>
            <wp:positionV relativeFrom="paragraph">
              <wp:posOffset>-15240</wp:posOffset>
            </wp:positionV>
            <wp:extent cx="2407920" cy="1731010"/>
            <wp:effectExtent l="0" t="0" r="0" b="2540"/>
            <wp:wrapTight wrapText="bothSides">
              <wp:wrapPolygon edited="0">
                <wp:start x="0" y="0"/>
                <wp:lineTo x="0" y="21394"/>
                <wp:lineTo x="21361" y="21394"/>
                <wp:lineTo x="21361" y="0"/>
                <wp:lineTo x="0" y="0"/>
              </wp:wrapPolygon>
            </wp:wrapTight>
            <wp:docPr id="60" name="Imag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7920" cy="17310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4EB4">
        <w:t>Etude de moulage</w:t>
      </w:r>
    </w:p>
    <w:p w:rsidR="007B3FDA" w:rsidRDefault="00FC6BAC" w:rsidP="007B3FDA">
      <w:r>
        <w:t>La conception de pièces destinées à l’injection doit respecter des règles de conception.</w:t>
      </w:r>
    </w:p>
    <w:p w:rsidR="00FC6BAC" w:rsidRPr="007B3FDA" w:rsidRDefault="00FC6BAC" w:rsidP="007B3FDA"/>
    <w:p w:rsidR="00934EB4" w:rsidRPr="004D2950" w:rsidRDefault="00934EB4" w:rsidP="00934EB4">
      <w:pPr>
        <w:pStyle w:val="Titre3"/>
        <w:numPr>
          <w:ilvl w:val="0"/>
          <w:numId w:val="0"/>
        </w:numPr>
        <w:ind w:left="1440"/>
        <w:rPr>
          <w:sz w:val="18"/>
        </w:rPr>
      </w:pPr>
    </w:p>
    <w:p w:rsidR="00934EB4" w:rsidRPr="00B21714" w:rsidRDefault="00934EB4" w:rsidP="00934EB4">
      <w:pPr>
        <w:pStyle w:val="Titre3"/>
        <w:rPr>
          <w:color w:val="1F497D"/>
        </w:rPr>
      </w:pPr>
      <w:r w:rsidRPr="00B21714">
        <w:rPr>
          <w:color w:val="1F497D"/>
        </w:rPr>
        <w:t xml:space="preserve">La direction de démoulage </w:t>
      </w:r>
    </w:p>
    <w:p w:rsidR="00934EB4" w:rsidRPr="00C111BB" w:rsidRDefault="00B51116" w:rsidP="00934EB4">
      <w:r>
        <w:t xml:space="preserve">Dans l’outillage la pièce doit être orientée pour que le démoulage par l’intermédiaire des éjecteurs soit possible.  </w:t>
      </w:r>
      <w:r w:rsidR="00357166">
        <w:t>Lors de l’ouverture du moule, la pièce</w:t>
      </w:r>
      <w:r>
        <w:rPr>
          <w:rFonts w:ascii="Calibri" w:eastAsiaTheme="minorHAnsi" w:hAnsi="Calibri" w:cs="Calibri"/>
          <w:color w:val="000000"/>
          <w:sz w:val="22"/>
          <w:szCs w:val="22"/>
        </w:rPr>
        <w:t xml:space="preserve"> doit rester </w:t>
      </w:r>
      <w:r w:rsidRPr="006332D3">
        <w:rPr>
          <w:rFonts w:ascii="Calibri" w:eastAsiaTheme="minorHAnsi" w:hAnsi="Calibri" w:cs="Calibri"/>
          <w:color w:val="000000"/>
          <w:sz w:val="22"/>
          <w:szCs w:val="22"/>
        </w:rPr>
        <w:t>sur la partie mobile</w:t>
      </w:r>
      <w:r>
        <w:rPr>
          <w:rFonts w:ascii="Calibri" w:eastAsiaTheme="minorHAnsi" w:hAnsi="Calibri" w:cs="Calibri"/>
          <w:color w:val="000000"/>
          <w:sz w:val="22"/>
          <w:szCs w:val="22"/>
        </w:rPr>
        <w:t xml:space="preserve"> avant d’</w:t>
      </w:r>
      <w:r w:rsidRPr="006332D3">
        <w:rPr>
          <w:rFonts w:ascii="Calibri" w:eastAsiaTheme="minorHAnsi" w:hAnsi="Calibri" w:cs="Calibri"/>
          <w:color w:val="000000"/>
          <w:sz w:val="22"/>
          <w:szCs w:val="22"/>
        </w:rPr>
        <w:t xml:space="preserve">êtreéjectée. </w:t>
      </w:r>
      <w:r>
        <w:rPr>
          <w:rFonts w:ascii="Calibri" w:eastAsiaTheme="minorHAnsi" w:hAnsi="Calibri" w:cs="Calibri"/>
          <w:color w:val="000000"/>
          <w:sz w:val="22"/>
          <w:szCs w:val="22"/>
        </w:rPr>
        <w:t xml:space="preserve">Les parties creuses seront donc préférentiellement </w:t>
      </w:r>
      <w:r w:rsidR="0005597F">
        <w:rPr>
          <w:rFonts w:ascii="Calibri" w:eastAsiaTheme="minorHAnsi" w:hAnsi="Calibri" w:cs="Calibri"/>
          <w:color w:val="000000"/>
          <w:sz w:val="22"/>
          <w:szCs w:val="22"/>
        </w:rPr>
        <w:t>orientées</w:t>
      </w:r>
      <w:r>
        <w:rPr>
          <w:rFonts w:ascii="Calibri" w:eastAsiaTheme="minorHAnsi" w:hAnsi="Calibri" w:cs="Calibri"/>
          <w:color w:val="000000"/>
          <w:sz w:val="22"/>
          <w:szCs w:val="22"/>
        </w:rPr>
        <w:t xml:space="preserve"> du côté du bloc empreinte mobile.</w:t>
      </w:r>
    </w:p>
    <w:p w:rsidR="00934EB4" w:rsidRPr="004D2950" w:rsidRDefault="00934EB4" w:rsidP="00934EB4">
      <w:pPr>
        <w:autoSpaceDE w:val="0"/>
        <w:autoSpaceDN w:val="0"/>
        <w:adjustRightInd w:val="0"/>
        <w:jc w:val="left"/>
        <w:rPr>
          <w:rFonts w:ascii="Calibri" w:eastAsiaTheme="minorHAnsi" w:hAnsi="Calibri" w:cs="Calibri"/>
          <w:color w:val="00B150"/>
          <w:sz w:val="20"/>
          <w:szCs w:val="28"/>
        </w:rPr>
      </w:pPr>
    </w:p>
    <w:p w:rsidR="00934EB4" w:rsidRPr="00A335B8" w:rsidRDefault="00C66D79" w:rsidP="00934EB4">
      <w:pPr>
        <w:pStyle w:val="Titre3"/>
        <w:rPr>
          <w:rFonts w:eastAsiaTheme="minorHAnsi"/>
        </w:rPr>
      </w:pPr>
      <w:r>
        <w:rPr>
          <w:noProof/>
          <w:lang w:eastAsia="fr-FR"/>
        </w:rPr>
        <w:drawing>
          <wp:anchor distT="0" distB="0" distL="114300" distR="114300" simplePos="0" relativeHeight="251783168" behindDoc="1" locked="0" layoutInCell="1" allowOverlap="1">
            <wp:simplePos x="0" y="0"/>
            <wp:positionH relativeFrom="column">
              <wp:posOffset>4808220</wp:posOffset>
            </wp:positionH>
            <wp:positionV relativeFrom="paragraph">
              <wp:posOffset>215900</wp:posOffset>
            </wp:positionV>
            <wp:extent cx="1276350" cy="1016000"/>
            <wp:effectExtent l="0" t="0" r="0" b="0"/>
            <wp:wrapTight wrapText="bothSides">
              <wp:wrapPolygon edited="0">
                <wp:start x="0" y="0"/>
                <wp:lineTo x="0" y="21060"/>
                <wp:lineTo x="21278" y="21060"/>
                <wp:lineTo x="21278" y="0"/>
                <wp:lineTo x="0" y="0"/>
              </wp:wrapPolygon>
            </wp:wrapTight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101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934EB4" w:rsidRPr="00A335B8">
        <w:rPr>
          <w:rFonts w:eastAsiaTheme="minorHAnsi"/>
        </w:rPr>
        <w:t>Le plan de joint</w:t>
      </w:r>
    </w:p>
    <w:p w:rsidR="00934EB4" w:rsidRDefault="00C111BB" w:rsidP="00C111BB">
      <w:pPr>
        <w:autoSpaceDE w:val="0"/>
        <w:autoSpaceDN w:val="0"/>
        <w:adjustRightInd w:val="0"/>
        <w:rPr>
          <w:bCs/>
        </w:rPr>
      </w:pPr>
      <w:r w:rsidRPr="007151A4">
        <w:rPr>
          <w:bCs/>
        </w:rPr>
        <w:t>Son emplacement  ne doit  pas faire apparaître de contre dépouille et garantir le maintien de la pièce coté éjection.</w:t>
      </w:r>
    </w:p>
    <w:p w:rsidR="00320937" w:rsidRDefault="001357B4" w:rsidP="00C111BB">
      <w:pPr>
        <w:autoSpaceDE w:val="0"/>
        <w:autoSpaceDN w:val="0"/>
        <w:adjustRightInd w:val="0"/>
        <w:rPr>
          <w:bCs/>
        </w:rPr>
      </w:pPr>
      <w:r w:rsidRPr="005A6BD8">
        <w:rPr>
          <w:b/>
          <w:bCs/>
          <w:i/>
          <w:u w:val="single"/>
        </w:rPr>
        <w:t>Exemple :</w:t>
      </w:r>
      <w:r>
        <w:rPr>
          <w:bCs/>
        </w:rPr>
        <w:t xml:space="preserve"> Pour injecter la pièce ci-contre plusieurs </w:t>
      </w:r>
      <w:r w:rsidR="00CA4A50">
        <w:rPr>
          <w:bCs/>
        </w:rPr>
        <w:t>positions</w:t>
      </w:r>
      <w:r>
        <w:rPr>
          <w:bCs/>
        </w:rPr>
        <w:t xml:space="preserve"> de plan de joint sont possibles.</w:t>
      </w:r>
    </w:p>
    <w:p w:rsidR="00CA4A50" w:rsidRPr="00CA4A50" w:rsidRDefault="00CA4A50" w:rsidP="00CA4A50">
      <w:pPr>
        <w:pStyle w:val="titre20"/>
        <w:rPr>
          <w:sz w:val="14"/>
        </w:rPr>
      </w:pPr>
    </w:p>
    <w:p w:rsidR="00CA4A50" w:rsidRDefault="00CA4A50" w:rsidP="00CA4A50">
      <w:pPr>
        <w:pStyle w:val="titre20"/>
      </w:pPr>
      <w:r>
        <w:t>Position 1 :</w:t>
      </w:r>
    </w:p>
    <w:p w:rsidR="00320937" w:rsidRDefault="00B5296E" w:rsidP="00C111BB">
      <w:pPr>
        <w:autoSpaceDE w:val="0"/>
        <w:autoSpaceDN w:val="0"/>
        <w:adjustRightInd w:val="0"/>
        <w:rPr>
          <w:bCs/>
        </w:rPr>
      </w:pPr>
      <w:r>
        <w:rPr>
          <w:bCs/>
          <w:noProof/>
          <w:lang w:eastAsia="fr-FR"/>
        </w:rPr>
        <w:pict>
          <v:group id="Groupe 21518" o:spid="_x0000_s1173" style="position:absolute;left:0;text-align:left;margin-left:18.3pt;margin-top:7.5pt;width:127.45pt;height:80.9pt;z-index:251793408;mso-width-relative:margin;mso-height-relative:margin" coordsize="18428,1211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">
            <v:rect id="Rectangle 29" o:spid="_x0000_s1174" style="position:absolute;width:15722;height:1205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ZQesMA&#10;AADbAAAADwAAAGRycy9kb3ducmV2LnhtbESPT4vCMBDF7wt+hzCCtzX1D8tajSKC1MuCdj14HJux&#10;KTaT0kSt334jCHt8vHm/N2+x6mwt7tT6yrGC0TABQVw4XXGp4Pi7/fwG4QOyxtoxKXiSh9Wy97HA&#10;VLsHH+ieh1JECPsUFZgQmlRKXxiy6IeuIY7exbUWQ5RtKXWLjwi3tRwnyZe0WHFsMNjQxlBxzW82&#10;vrHP6aeeridmok+ZvZwznB0ypQb9bj0HEagL/8fv9E4rGM/gtSUCQC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bZQesMAAADbAAAADwAAAAAAAAAAAAAAAACYAgAAZHJzL2Rv&#10;d25yZXYueG1sUEsFBgAAAAAEAAQA9QAAAIgDAAAAAA==&#10;" fillcolor="#ccc0d9 [1303]" stroked="f" strokeweight="2pt"/>
            <v:group id="Groupe 21516" o:spid="_x0000_s1175" style="position:absolute;width:18428;height:12118" coordsize="19500,149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y8G55xgAAAN4A&#10;AAAPAAAAAAAAAAAAAAAAAKoCAABkcnMvZG93bnJldi54bWxQSwUGAAAAAAQABAD6AAAAnQMAAAAA&#10;">
              <v:rect id="Rectangle 18" o:spid="_x0000_s1176" style="position:absolute;width:8064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O8clsUA&#10;AADbAAAADwAAAGRycy9kb3ducmV2LnhtbESPQWvDMAyF74X9B6PBbq2zwUrJ6pZtsLJj15bS3USs&#10;xmGxbGKnSfvrp8NgN4n39N6n5Xr0rbpQl5rABh5nBSjiKtiGawOH/cd0ASplZIttYDJwpQTr1d1k&#10;iaUNA3/RZZdrJSGcSjTgco6l1qly5DHNQiQW7Rw6j1nWrta2w0HCfaufimKuPTYsDQ4jvTuqfna9&#10;NxA3h+332b3FYX49Pm/Guj/dmt6Yh/vx9QVUpjH/m/+uP63gC6z8IgPo1S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7xyWxQAAANsAAAAPAAAAAAAAAAAAAAAAAJgCAABkcnMv&#10;ZG93bnJldi54bWxQSwUGAAAAAAQABAD1AAAAigMAAAAA&#10;" fillcolor="#4f81bd [3204]" stroked="f" strokeweight="2pt"/>
              <v:rect id="Rectangle 19" o:spid="_x0000_s1177" style="position:absolute;left:8042;top:3855;width:1746;height:728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6O5DcIA&#10;AADbAAAADwAAAGRycy9kb3ducmV2LnhtbERPTWsCMRC9F/wPYQRvNWuh0q5G0ULFY7Uiehs242Zx&#10;MwmbrLv215tCobd5vM+ZL3tbixs1oXKsYDLOQBAXTldcKjh8fz6/gQgRWWPtmBTcKcByMXiaY65d&#10;xzu67WMpUgiHHBWYGH0uZSgMWQxj54kTd3GNxZhgU0rdYJfCbS1fsmwqLVacGgx6+jBUXPetVeA3&#10;h6/zxax9N70fXzd92Z5+qlap0bBfzUBE6uO/+M+91Wn+O/z+kg6Qiw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o7kNwgAAANsAAAAPAAAAAAAAAAAAAAAAAJgCAABkcnMvZG93&#10;bnJldi54bWxQSwUGAAAAAAQABAD1AAAAhwMAAAAA&#10;" fillcolor="#4f81bd [3204]" stroked="f" strokeweight="2pt"/>
              <v:rect id="Rectangle 22" o:spid="_x0000_s1178" style="position:absolute;left:8041;width:10205;height:291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9u58EA&#10;AADbAAAADwAAAGRycy9kb3ducmV2LnhtbESPzYoCMRCE74LvEHrBm2Z2DiKzRpGFBS8eVufirU16&#10;ftZJZ0iizvr0RhA8FlX1FbVcD7YTV/Khdazgc5aBINbOtFwrKA8/0wWIEJENdo5JwT8FWK/GoyUW&#10;xt34l677WIsE4VCggibGvpAy6IYshpnriZNXOW8xJulraTzeEtx2Ms+yubTYclposKfvhvR5f7EK&#10;6laT+yuPJg9D9KW+n3ZV5ZWafAybLxCRhvgOv9pboyDP4fkl/QC5e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EfbufBAAAA2wAAAA8AAAAAAAAAAAAAAAAAmAIAAGRycy9kb3du&#10;cmV2LnhtbFBLBQYAAAAABAAEAPUAAACGAwAAAAA=&#10;" fillcolor="#b6dde8 [1304]" stroked="f" strokeweight="2pt"/>
              <v:rect id="Rectangle 24" o:spid="_x0000_s1179" style="position:absolute;left:8041;top:12115;width:10205;height:2883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bpTCMMA&#10;AADbAAAADwAAAGRycy9kb3ducmV2LnhtbESPzWrDMBCE74W+g9hAb7UcE0pxo5gQKOSSQ1JfettK&#10;65/EWhlJcZw+fVUo9DjMzDfMuprtICbyoXesYJnlIIi1Mz23CuqP9+dXECEiGxwck4I7Bag2jw9r&#10;LI278ZGmU2xFgnAoUUEX41hKGXRHFkPmRuLkNc5bjEn6VhqPtwS3gyzy/EVa7DktdDjSriN9OV2t&#10;grbX5M71pynCHH2tv78OTeOVelrM2zcQkeb4H/5r742CYgW/X9IPkJs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bpTCMMAAADbAAAADwAAAAAAAAAAAAAAAACYAgAAZHJzL2Rv&#10;d25yZXYueG1sUEsFBgAAAAAEAAQA9QAAAIgDAAAAAA==&#10;" fillcolor="#b6dde8 [1304]" stroked="f" strokeweight="2pt"/>
              <v:rect id="Rectangle 26" o:spid="_x0000_s1180" style="position:absolute;left:10795;top:2092;width:7451;height:117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iRo5MEA&#10;AADbAAAADwAAAGRycy9kb3ducmV2LnhtbESPzYoCMRCE74LvEFrwppmdg8holGVhwYsH3bl4a5Oe&#10;H510hiTq7D69WRA8FlX1FbXeDrYTd/KhdazgY56BINbOtFwrKH++Z0sQISIb7ByTgl8KsN2MR2ss&#10;jHvwge7HWIsE4VCggibGvpAy6IYshrnriZNXOW8xJulraTw+Etx2Ms+yhbTYclposKevhvT1eLMK&#10;6laTu5Qnk4ch+lL/nfdV5ZWaTobPFYhIQ3yHX+2dUZAv4P9L+gFy8wQ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4kaOTBAAAA2wAAAA8AAAAAAAAAAAAAAAAAmAIAAGRycy9kb3du&#10;cmV2LnhtbFBLBQYAAAAABAAEAPUAAACGAwAAAAA=&#10;" fillcolor="#b6dde8 [1304]" stroked="f" strokeweight="2pt"/>
              <v:shape id="Zone de texte 53" o:spid="_x0000_s1181" type="#_x0000_t202" style="position:absolute;left:9784;top:2919;width:9716;height:789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q89OMUA&#10;AADbAAAADwAAAGRycy9kb3ducmV2LnhtbESPQWvCQBSE74X+h+UJvdWNlohEVwkBaSn2oPXi7Zl9&#10;JsHs2zS7TaK/3i0IPQ4z8w2zXA+mFh21rrKsYDKOQBDnVldcKDh8b17nIJxH1lhbJgVXcrBePT8t&#10;MdG25x11e1+IAGGXoILS+yaR0uUlGXRj2xAH72xbgz7ItpC6xT7ATS2nUTSTBisOCyU2lJWUX/a/&#10;RsFntvnC3Wlq5rc6e9+e0+bncIyVehkN6QKEp8H/hx/tD60gfoO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yrz04xQAAANsAAAAPAAAAAAAAAAAAAAAAAJgCAABkcnMv&#10;ZG93bnJldi54bWxQSwUGAAAAAAQABAD1AAAAigMAAAAA&#10;" filled="f" stroked="f" strokeweight=".5pt">
                <v:textbox>
                  <w:txbxContent>
                    <w:p w:rsidR="009A0F8E" w:rsidRPr="005A6BD8" w:rsidRDefault="009A0F8E" w:rsidP="001357B4">
                      <w:pPr>
                        <w:jc w:val="center"/>
                        <w:rPr>
                          <w:sz w:val="18"/>
                        </w:rPr>
                      </w:pPr>
                      <w:r w:rsidRPr="005A6BD8">
                        <w:rPr>
                          <w:sz w:val="18"/>
                        </w:rPr>
                        <w:t>Bloc empreinte fixe</w:t>
                      </w:r>
                    </w:p>
                  </w:txbxContent>
                </v:textbox>
              </v:shape>
              <v:shape id="Zone de texte 54" o:spid="_x0000_s1182" type="#_x0000_t202" style="position:absolute;top:2919;width:8951;height:822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alTMUA&#10;AADbAAAADwAAAGRycy9kb3ducmV2LnhtbESPQWvCQBSE74X+h+UJvdWN0ohEVwkBaSn2oPXi7Zl9&#10;JsHs2zS7TaK/3i0IPQ4z8w2zXA+mFh21rrKsYDKOQBDnVldcKDh8b17nIJxH1lhbJgVXcrBePT8t&#10;MdG25x11e1+IAGGXoILS+yaR0uUlGXRj2xAH72xbgz7ItpC6xT7ATS2nUTSTBisOCyU2lJWUX/a/&#10;RsFntvnC3Wlq5rc6e9+e0+bncIyVehkN6QKEp8H/hx/tD60gfoO/L+EHyNU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9RqVMxQAAANsAAAAPAAAAAAAAAAAAAAAAAJgCAABkcnMv&#10;ZG93bnJldi54bWxQSwUGAAAAAAQABAD1AAAAigMAAAAA&#10;" filled="f" stroked="f" strokeweight=".5pt">
                <v:textbox>
                  <w:txbxContent>
                    <w:p w:rsidR="009A0F8E" w:rsidRPr="005A6BD8" w:rsidRDefault="009A0F8E" w:rsidP="005A6BD8">
                      <w:pPr>
                        <w:jc w:val="center"/>
                        <w:rPr>
                          <w:sz w:val="18"/>
                        </w:rPr>
                      </w:pPr>
                      <w:r w:rsidRPr="005A6BD8">
                        <w:rPr>
                          <w:sz w:val="18"/>
                        </w:rPr>
                        <w:t>Bloc empreintemobile</w:t>
                      </w:r>
                    </w:p>
                  </w:txbxContent>
                </v:textbox>
              </v:shape>
            </v:group>
          </v:group>
        </w:pict>
      </w:r>
      <w:r>
        <w:rPr>
          <w:bCs/>
          <w:noProof/>
          <w:lang w:eastAsia="fr-FR"/>
        </w:rPr>
        <w:pict>
          <v:shape id="Zone de texte 63" o:spid="_x0000_s1183" type="#_x0000_t202" style="position:absolute;left:0;text-align:left;margin-left:127pt;margin-top:1.55pt;width:316.8pt;height:99.75pt;z-index:251794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" filled="f" stroked="f" strokeweight=".5pt">
            <v:path arrowok="t"/>
            <v:textbox>
              <w:txbxContent>
                <w:tbl>
                  <w:tblPr>
                    <w:tblStyle w:val="Grilledutableau"/>
                    <w:tblW w:w="5376" w:type="dxa"/>
                    <w:jc w:val="center"/>
                    <w:tblInd w:w="-487" w:type="dxa"/>
                    <w:tblLook w:val="04A0"/>
                  </w:tblPr>
                  <w:tblGrid>
                    <w:gridCol w:w="2449"/>
                    <w:gridCol w:w="2927"/>
                  </w:tblGrid>
                  <w:tr w:rsidR="009A0F8E" w:rsidTr="009F5EE2">
                    <w:trPr>
                      <w:jc w:val="center"/>
                    </w:trPr>
                    <w:tc>
                      <w:tcPr>
                        <w:tcW w:w="2449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Avantages</w:t>
                        </w:r>
                      </w:p>
                    </w:tc>
                    <w:tc>
                      <w:tcPr>
                        <w:tcW w:w="2927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Inconvénients</w:t>
                        </w:r>
                      </w:p>
                    </w:tc>
                  </w:tr>
                  <w:tr w:rsidR="009A0F8E" w:rsidTr="002A33BD">
                    <w:trPr>
                      <w:trHeight w:val="1392"/>
                      <w:jc w:val="center"/>
                    </w:trPr>
                    <w:tc>
                      <w:tcPr>
                        <w:tcW w:w="2449" w:type="dxa"/>
                      </w:tcPr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L’empreinte dans la partie fixe est relativement simple</w:t>
                        </w:r>
                      </w:p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L’éjection de la pièce est facilitée</w:t>
                        </w:r>
                      </w:p>
                    </w:tc>
                    <w:tc>
                      <w:tcPr>
                        <w:tcW w:w="2927" w:type="dxa"/>
                      </w:tcPr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Usinage des deux coté du moule</w:t>
                        </w:r>
                      </w:p>
                      <w:p w:rsidR="009A0F8E" w:rsidRPr="005A6BD8" w:rsidRDefault="009A0F8E" w:rsidP="002A33BD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 xml:space="preserve">Le positionnement des deux blocs empreintes doit être assuré. </w:t>
                        </w:r>
                      </w:p>
                    </w:tc>
                  </w:tr>
                </w:tbl>
                <w:p w:rsidR="009A0F8E" w:rsidRDefault="009A0F8E"/>
              </w:txbxContent>
            </v:textbox>
          </v:shape>
        </w:pict>
      </w:r>
    </w:p>
    <w:p w:rsidR="00320937" w:rsidRDefault="00320937" w:rsidP="00C111BB">
      <w:pPr>
        <w:autoSpaceDE w:val="0"/>
        <w:autoSpaceDN w:val="0"/>
        <w:adjustRightInd w:val="0"/>
        <w:rPr>
          <w:bCs/>
        </w:rPr>
      </w:pPr>
    </w:p>
    <w:p w:rsidR="00320937" w:rsidRDefault="00320937" w:rsidP="00C111BB">
      <w:pPr>
        <w:autoSpaceDE w:val="0"/>
        <w:autoSpaceDN w:val="0"/>
        <w:adjustRightInd w:val="0"/>
        <w:rPr>
          <w:bCs/>
        </w:rPr>
      </w:pPr>
    </w:p>
    <w:p w:rsidR="00320937" w:rsidRDefault="00320937" w:rsidP="00C111BB">
      <w:pPr>
        <w:autoSpaceDE w:val="0"/>
        <w:autoSpaceDN w:val="0"/>
        <w:adjustRightInd w:val="0"/>
        <w:rPr>
          <w:bCs/>
        </w:rPr>
      </w:pPr>
    </w:p>
    <w:p w:rsidR="00320937" w:rsidRDefault="00320937" w:rsidP="00C111BB">
      <w:pPr>
        <w:autoSpaceDE w:val="0"/>
        <w:autoSpaceDN w:val="0"/>
        <w:adjustRightInd w:val="0"/>
        <w:rPr>
          <w:bCs/>
        </w:rPr>
      </w:pPr>
    </w:p>
    <w:p w:rsidR="00320937" w:rsidRDefault="00320937" w:rsidP="00C111BB">
      <w:pPr>
        <w:autoSpaceDE w:val="0"/>
        <w:autoSpaceDN w:val="0"/>
        <w:adjustRightInd w:val="0"/>
        <w:rPr>
          <w:bCs/>
        </w:rPr>
      </w:pPr>
    </w:p>
    <w:p w:rsidR="00320937" w:rsidRPr="0005597F" w:rsidRDefault="00320937" w:rsidP="00C111BB">
      <w:pPr>
        <w:autoSpaceDE w:val="0"/>
        <w:autoSpaceDN w:val="0"/>
        <w:adjustRightInd w:val="0"/>
        <w:rPr>
          <w:bCs/>
          <w:sz w:val="12"/>
        </w:rPr>
      </w:pPr>
    </w:p>
    <w:p w:rsidR="00CA4A50" w:rsidRDefault="00B5296E" w:rsidP="00CA4A50">
      <w:pPr>
        <w:pStyle w:val="titre20"/>
      </w:pPr>
      <w:r w:rsidRPr="00B5296E">
        <w:rPr>
          <w:bCs w:val="0"/>
          <w:lang w:eastAsia="fr-FR"/>
        </w:rPr>
        <w:pict>
          <v:shape id="Zone de texte 21513" o:spid="_x0000_s1184" type="#_x0000_t202" style="position:absolute;left:0;text-align:left;margin-left:145.75pt;margin-top:5.9pt;width:316.8pt;height:96pt;z-index:2518046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" fillcolor="white [3201]" stroked="f" strokeweight=".5pt">
            <v:path arrowok="t"/>
            <v:textbox>
              <w:txbxContent>
                <w:tbl>
                  <w:tblPr>
                    <w:tblStyle w:val="Grilledutableau"/>
                    <w:tblW w:w="5765" w:type="dxa"/>
                    <w:jc w:val="center"/>
                    <w:tblInd w:w="-487" w:type="dxa"/>
                    <w:tblLook w:val="04A0"/>
                  </w:tblPr>
                  <w:tblGrid>
                    <w:gridCol w:w="2449"/>
                    <w:gridCol w:w="3316"/>
                  </w:tblGrid>
                  <w:tr w:rsidR="009A0F8E" w:rsidTr="00CA4A50">
                    <w:trPr>
                      <w:jc w:val="center"/>
                    </w:trPr>
                    <w:tc>
                      <w:tcPr>
                        <w:tcW w:w="2449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Avantages</w:t>
                        </w:r>
                      </w:p>
                    </w:tc>
                    <w:tc>
                      <w:tcPr>
                        <w:tcW w:w="3316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Inconvénients</w:t>
                        </w:r>
                      </w:p>
                    </w:tc>
                  </w:tr>
                  <w:tr w:rsidR="009A0F8E" w:rsidTr="00CA4A50">
                    <w:trPr>
                      <w:jc w:val="center"/>
                    </w:trPr>
                    <w:tc>
                      <w:tcPr>
                        <w:tcW w:w="2449" w:type="dxa"/>
                      </w:tcPr>
                      <w:p w:rsidR="009A0F8E" w:rsidRPr="005A6BD8" w:rsidRDefault="009A0F8E" w:rsidP="005A6BD8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L’empreinte dans la partie fixe est relativement simple</w:t>
                        </w:r>
                      </w:p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</w:p>
                    </w:tc>
                    <w:tc>
                      <w:tcPr>
                        <w:tcW w:w="3316" w:type="dxa"/>
                      </w:tcPr>
                      <w:p w:rsidR="009A0F8E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Apparition d’une ligne de joint sur la pièce Usinage des deux coté du moule</w:t>
                        </w:r>
                      </w:p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</w:rPr>
                          <w:t>Le positionnement des deux blocs empreintes doit être assuré.</w:t>
                        </w:r>
                      </w:p>
                      <w:p w:rsidR="009A0F8E" w:rsidRPr="005A6BD8" w:rsidRDefault="009A0F8E" w:rsidP="005A6BD8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Difficulté d’éjection de la pièce</w:t>
                        </w:r>
                        <w:r>
                          <w:rPr>
                            <w:bCs/>
                            <w:sz w:val="20"/>
                            <w:szCs w:val="20"/>
                          </w:rPr>
                          <w:t>.</w:t>
                        </w:r>
                      </w:p>
                    </w:tc>
                  </w:tr>
                </w:tbl>
                <w:p w:rsidR="009A0F8E" w:rsidRDefault="009A0F8E" w:rsidP="00CA4A50"/>
              </w:txbxContent>
            </v:textbox>
          </v:shape>
        </w:pict>
      </w:r>
      <w:r w:rsidR="00CA4A50">
        <w:t>Position 2 :</w:t>
      </w:r>
    </w:p>
    <w:p w:rsidR="00CA4A50" w:rsidRDefault="00B5296E" w:rsidP="00CA4A50">
      <w:pPr>
        <w:autoSpaceDE w:val="0"/>
        <w:autoSpaceDN w:val="0"/>
        <w:adjustRightInd w:val="0"/>
        <w:rPr>
          <w:bCs/>
        </w:rPr>
      </w:pPr>
      <w:r>
        <w:rPr>
          <w:bCs/>
          <w:noProof/>
          <w:lang w:eastAsia="fr-FR"/>
        </w:rPr>
        <w:pict>
          <v:group id="Groupe 21520" o:spid="_x0000_s1185" style="position:absolute;left:0;text-align:left;margin-left:25.05pt;margin-top:6.4pt;width:120.7pt;height:73.55pt;z-index:251807744;mso-width-relative:margin;mso-height-relative:margin" coordsize="18735,15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">
            <v:rect id="Rectangle 21504" o:spid="_x0000_s1186" style="position:absolute;width:18044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d/kf8cA&#10;AADeAAAADwAAAGRycy9kb3ducmV2LnhtbESPzWrDMBCE74G+g9hCb7Hs/JTEjRxCobiXQOL2kOPG&#10;2lim1spYauK+fVQo9DjMzjc7m+1oO3GlwbeOFWRJCoK4drrlRsHnx9t0BcIHZI2dY1LwQx62xcNk&#10;g7l2Nz7StQqNiBD2OSowIfS5lL42ZNEnrieO3sUNFkOUQyP1gLcIt52cpemztNhybDDY06uh+qv6&#10;tvGNQ0X7brGbm7k+lfZyLnF9LJV6ehx3LyACjeH/+C/9rhXMsmW6gN85kQGyuA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Hf5H/HAAAA3gAAAA8AAAAAAAAAAAAAAAAAmAIAAGRy&#10;cy9kb3ducmV2LnhtbFBLBQYAAAAABAAEAPUAAACMAwAAAAA=&#10;" fillcolor="#ccc0d9 [1303]" stroked="f" strokeweight="2pt"/>
            <v:rect id="Rectangle 21505" o:spid="_x0000_s1187" style="position:absolute;width:8064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QIMA8YA&#10;AADeAAAADwAAAGRycy9kb3ducmV2LnhtbESPQWsCMRSE74X+h/AKvdWswkrZGsUWFI/VitjbY/Pc&#10;LG5ewibrrv56IxR6HGbmG2a2GGwjLtSG2rGC8SgDQVw6XXOlYP+zensHESKyxsYxKbhSgMX8+WmG&#10;hXY9b+myi5VIEA4FKjAx+kLKUBqyGEbOEyfv5FqLMcm2krrFPsFtIydZNpUWa04LBj19GSrPu84q&#10;8Ov99+/JfPp+ej3k66Hqjre6U+r1ZVh+gIg0xP/wX3ujFUzGeZbD4066AnJ+B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gQIMA8YAAADeAAAADwAAAAAAAAAAAAAAAACYAgAAZHJz&#10;L2Rvd25yZXYueG1sUEsFBgAAAAAEAAQA9QAAAIsDAAAAAA==&#10;" fillcolor="#4f81bd [3204]" stroked="f" strokeweight="2pt"/>
            <v:rect id="Rectangle 21508" o:spid="_x0000_s1188" style="position:absolute;left:8038;top:3885;width:1746;height:72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OjncMA&#10;AADeAAAADwAAAGRycy9kb3ducmV2LnhtbERPz2vCMBS+D/wfwhN2m6mCMqpRVFB2dE5Eb4/m2RSb&#10;l9CktvrXL4fBjh/f78Wqt7V4UBMqxwrGowwEceF0xaWC08/u4xNEiMgaa8ek4EkBVsvB2wJz7Tr+&#10;pscxliKFcMhRgYnR51KGwpDFMHKeOHE311iMCTal1A12KdzWcpJlM2mx4tRg0NPWUHE/tlaB358O&#10;15vZ+G72PE/3fdleXlWr1PuwX89BROrjv/jP/aUVTMbTLO1Nd9IVkM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wOjncMAAADeAAAADwAAAAAAAAAAAAAAAACYAgAAZHJzL2Rv&#10;d25yZXYueG1sUEsFBgAAAAAEAAQA9QAAAIgDAAAAAA==&#10;" fillcolor="#4f81bd [3204]" stroked="f" strokeweight="2pt"/>
            <v:rect id="Rectangle 21507" o:spid="_x0000_s1189" style="position:absolute;left:8072;width:9972;height:28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XaW98YA&#10;AADeAAAADwAAAGRycy9kb3ducmV2LnhtbESPzWrDMBCE74W8g9hAbo0cQ9riRjYhUMglhya+9LaV&#10;1j+ttTKSmjh5+qoQ6HGYmW+YTTXZQZzJh96xgtUyA0Gsnem5VVCf3h5fQISIbHBwTAquFKAqZw8b&#10;LIy78Dudj7EVCcKhQAVdjGMhZdAdWQxLNxInr3HeYkzSt9J4vCS4HWSeZU/SYs9pocORdh3p7+OP&#10;VdD2mtxX/WHyMEVf69vnoWm8Uov5tH0FEWmK/+F7e28U5Kt19gx/d9IV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4XaW98YAAADeAAAADwAAAAAAAAAAAAAAAACYAgAAZHJz&#10;L2Rvd25yZXYueG1sUEsFBgAAAAAEAAQA9QAAAIsDAAAAAA==&#10;" fillcolor="#b6dde8 [1304]" stroked="f" strokeweight="2pt"/>
            <v:rect id="Rectangle 21506" o:spid="_x0000_s1190" style="position:absolute;left:8072;top:12192;width:9972;height:2809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jozbMUA&#10;AADeAAAADwAAAGRycy9kb3ducmV2LnhtbESPT2sCMRTE7wW/Q3iCt5rdBaVsjYsIQi89aPfS22vy&#10;9o9uXpYk6tpP3xQKPQ4z8xtmU012EDfyoXesIF9mIIi1Mz23CuqPw/MLiBCRDQ6OScGDAlTb2dMG&#10;S+PufKTbKbYiQTiUqKCLcSylDLoji2HpRuLkNc5bjEn6VhqP9wS3gyyybC0t9pwWOhxp35G+nK5W&#10;Qdtrcuf60xRhir7W31/vTeOVWsyn3SuISFP8D/+134yCIl9la/i9k66A3P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OjNsxQAAAN4AAAAPAAAAAAAAAAAAAAAAAJgCAABkcnMv&#10;ZG93bnJldi54bWxQSwUGAAAAAAQABAD1AAAAigMAAAAA&#10;" fillcolor="#b6dde8 [1304]" stroked="f" strokeweight="2pt"/>
            <v:rect id="Rectangle 21509" o:spid="_x0000_s1191" style="position:absolute;left:10852;top:2210;width:7192;height:1175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WnHsYA&#10;AADeAAAADwAAAGRycy9kb3ducmV2LnhtbESPzWrDMBCE74W8g9hAbo0cQ0rrRjYhUMglhya+9LaV&#10;1j+ttTKSmjh5+qoQ6HGYmW+YTTXZQZzJh96xgtUyA0Gsnem5VVCf3h6fQYSIbHBwTAquFKAqZw8b&#10;LIy78Dudj7EVCcKhQAVdjGMhZdAdWQxLNxInr3HeYkzSt9J4vCS4HWSeZU/SYs9pocORdh3p7+OP&#10;VdD2mtxX/WHyMEVf69vnoWm8Uov5tH0FEWmK/+F7e28U5Kt19gJ/d9IVkO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6WnHsYAAADeAAAADwAAAAAAAAAAAAAAAACYAgAAZHJz&#10;L2Rvd25yZXYueG1sUEsFBgAAAAAEAAQA9QAAAIsDAAAAAA==&#10;" fillcolor="#b6dde8 [1304]" stroked="f" strokeweight="2pt"/>
            <v:shape id="Zone de texte 21511" o:spid="_x0000_s1192" type="#_x0000_t202" style="position:absolute;left:9903;top:3066;width:8832;height:99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EvwccA&#10;AADeAAAADwAAAGRycy9kb3ducmV2LnhtbESPT4vCMBTE7wt+h/AEb2vagotUo0hBXGQ9+Ofi7dk8&#10;22LzUpusdv30G0HwOMzMb5jpvDO1uFHrKssK4mEEgji3uuJCwWG//ByDcB5ZY22ZFPyRg/ms9zHF&#10;VNs7b+m284UIEHYpKii9b1IpXV6SQTe0DXHwzrY16INsC6lbvAe4qWUSRV/SYMVhocSGspLyy+7X&#10;KFhnyw1uT4kZP+ps9XNeNNfDcaTUoN8tJiA8df4dfrW/tYIkHsUxPO+EKyBn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DlRL8HHAAAA3gAAAA8AAAAAAAAAAAAAAAAAmAIAAGRy&#10;cy9kb3ducmV2LnhtbFBLBQYAAAAABAAEAPUAAACMAwAAAAA=&#10;" filled="f" stroked="f" strokeweight=".5pt">
              <v:textbox>
                <w:txbxContent>
                  <w:p w:rsidR="009A0F8E" w:rsidRPr="005A6BD8" w:rsidRDefault="009A0F8E" w:rsidP="005A6BD8">
                    <w:pPr>
                      <w:jc w:val="center"/>
                      <w:rPr>
                        <w:sz w:val="18"/>
                      </w:rPr>
                    </w:pPr>
                    <w:r w:rsidRPr="005A6BD8">
                      <w:rPr>
                        <w:sz w:val="18"/>
                      </w:rPr>
                      <w:t>Bloc empreinte</w:t>
                    </w:r>
                  </w:p>
                  <w:p w:rsidR="009A0F8E" w:rsidRPr="001357B4" w:rsidRDefault="009A0F8E" w:rsidP="00CA4A50">
                    <w:pPr>
                      <w:jc w:val="center"/>
                      <w:rPr>
                        <w:sz w:val="20"/>
                      </w:rPr>
                    </w:pPr>
                    <w:r w:rsidRPr="001357B4">
                      <w:rPr>
                        <w:sz w:val="20"/>
                      </w:rPr>
                      <w:t>fixe</w:t>
                    </w:r>
                  </w:p>
                </w:txbxContent>
              </v:textbox>
            </v:shape>
            <v:shape id="Zone de texte 21510" o:spid="_x0000_s1193" type="#_x0000_t202" style="position:absolute;top:2210;width:9903;height:998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h2KWsUA&#10;AADeAAAADwAAAGRycy9kb3ducmV2LnhtbESPzYrCMBSF94LvEK4wO01bUKRjFCnIyKALtZvZ3Wmu&#10;bZnmptNErT69WQguD+ePb7HqTSOu1LnasoJ4EoEgLqyuuVSQnzbjOQjnkTU2lknBnRyslsPBAlNt&#10;b3yg69GXIoywS1FB5X2bSumKigy6iW2Jg3e2nUEfZFdK3eEtjJtGJlE0kwZrDg8VtpRVVPwdL0bB&#10;d7bZ4+E3MfNHk33tzuv2P/+ZKvUx6tefIDz1/h1+tbdaQRJP4wAQcAIKyOUT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WHYpaxQAAAN4AAAAPAAAAAAAAAAAAAAAAAJgCAABkcnMv&#10;ZG93bnJldi54bWxQSwUGAAAAAAQABAD1AAAAigMAAAAA&#10;" filled="f" stroked="f" strokeweight=".5pt">
              <v:textbox>
                <w:txbxContent>
                  <w:p w:rsidR="009A0F8E" w:rsidRPr="001357B4" w:rsidRDefault="009A0F8E" w:rsidP="005A6BD8">
                    <w:pPr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Bloc empreintemobile</w:t>
                    </w:r>
                  </w:p>
                  <w:p w:rsidR="009A0F8E" w:rsidRPr="001357B4" w:rsidRDefault="009A0F8E" w:rsidP="00CA4A50">
                    <w:pPr>
                      <w:jc w:val="center"/>
                      <w:rPr>
                        <w:sz w:val="20"/>
                      </w:rPr>
                    </w:pPr>
                  </w:p>
                </w:txbxContent>
              </v:textbox>
            </v:shape>
            <v:rect id="Rectangle 21514" o:spid="_x0000_s1194" style="position:absolute;left:7670;width:2131;height:28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5c/RccA&#10;AADeAAAADwAAAGRycy9kb3ducmV2LnhtbESPQWsCMRSE74X+h/AK3mp2RaVsjdIKikerUtrbY/Pc&#10;LN28hE3WXf31plDocZiZb5jFarCNuFAbascK8nEGgrh0uuZKwem4eX4BESKyxsYxKbhSgNXy8WGB&#10;hXY9f9DlECuRIBwKVGBi9IWUoTRkMYydJ07e2bUWY5JtJXWLfYLbRk6ybC4t1pwWDHpaGyp/Dp1V&#10;4Len/ffZvPt+fv2cbYeq+7rVnVKjp+HtFUSkIf6H/9o7rWCSz/Ip/N5JV0Au7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uXP0XHAAAA3gAAAA8AAAAAAAAAAAAAAAAAmAIAAGRy&#10;cy9kb3ducmV2LnhtbFBLBQYAAAAABAAEAPUAAACMAwAAAAA=&#10;" fillcolor="#4f81bd [3204]" stroked="f" strokeweight="2pt"/>
            <v:rect id="Rectangle 21515" o:spid="_x0000_s1195" style="position:absolute;left:7670;top:12192;width:2127;height:28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Nua3scA&#10;AADeAAAADwAAAGRycy9kb3ducmV2LnhtbESPQWvCQBSE74X+h+UVequbCJESXcUWFI/VSqm3R/aZ&#10;DWbfLtmNif31XaHQ4zAz3zCL1WhbcaUuNI4V5JMMBHHldMO1guPn5uUVRIjIGlvHpOBGAVbLx4cF&#10;ltoNvKfrIdYiQTiUqMDE6EspQ2XIYpg4T5y8s+ssxiS7WuoOhwS3rZxm2UxabDgtGPT0bqi6HHqr&#10;wG+PH6ezefPD7PZVbMe6//5peqWen8b1HESkMf6H/9o7rWCaF3kB9zvpCsjl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Tbmt7HAAAA3gAAAA8AAAAAAAAAAAAAAAAAmAIAAGRy&#10;cy9kb3ducmV2LnhtbFBLBQYAAAAABAAEAPUAAACMAwAAAAA=&#10;" fillcolor="#4f81bd [3204]" stroked="f" strokeweight="2pt"/>
          </v:group>
        </w:pict>
      </w: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8869D1" w:rsidRDefault="008869D1">
      <w:pPr>
        <w:spacing w:after="200" w:line="276" w:lineRule="auto"/>
        <w:jc w:val="left"/>
        <w:rPr>
          <w:rFonts w:ascii="Times New Roman" w:eastAsiaTheme="minorHAnsi" w:hAnsi="Times New Roman"/>
          <w:b/>
          <w:bCs/>
          <w:noProof/>
          <w:color w:val="FF0000"/>
          <w:sz w:val="20"/>
          <w:szCs w:val="20"/>
          <w:u w:val="single"/>
        </w:rPr>
      </w:pPr>
      <w:r>
        <w:br w:type="page"/>
      </w:r>
    </w:p>
    <w:p w:rsidR="00CA4A50" w:rsidRDefault="00CA4A50" w:rsidP="00CA4A50">
      <w:pPr>
        <w:pStyle w:val="titre20"/>
      </w:pPr>
      <w:r>
        <w:lastRenderedPageBreak/>
        <w:t>Position 3 :</w:t>
      </w:r>
    </w:p>
    <w:p w:rsidR="00CA4A50" w:rsidRDefault="00B5296E" w:rsidP="00CA4A50">
      <w:pPr>
        <w:autoSpaceDE w:val="0"/>
        <w:autoSpaceDN w:val="0"/>
        <w:adjustRightInd w:val="0"/>
        <w:rPr>
          <w:bCs/>
        </w:rPr>
      </w:pPr>
      <w:r>
        <w:rPr>
          <w:bCs/>
          <w:noProof/>
          <w:lang w:eastAsia="fr-FR"/>
        </w:rPr>
        <w:pict>
          <v:shape id="Zone de texte 21537" o:spid="_x0000_s1196" type="#_x0000_t202" style="position:absolute;left:0;text-align:left;margin-left:145.8pt;margin-top:.55pt;width:316.8pt;height:81pt;z-index:25180979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" fillcolor="white [3201]" stroked="f" strokeweight=".5pt">
            <v:path arrowok="t"/>
            <v:textbox>
              <w:txbxContent>
                <w:tbl>
                  <w:tblPr>
                    <w:tblStyle w:val="Grilledutableau"/>
                    <w:tblW w:w="5376" w:type="dxa"/>
                    <w:jc w:val="center"/>
                    <w:tblInd w:w="-487" w:type="dxa"/>
                    <w:tblLook w:val="04A0"/>
                  </w:tblPr>
                  <w:tblGrid>
                    <w:gridCol w:w="2930"/>
                    <w:gridCol w:w="2446"/>
                  </w:tblGrid>
                  <w:tr w:rsidR="009A0F8E" w:rsidTr="005A6BD8">
                    <w:trPr>
                      <w:jc w:val="center"/>
                    </w:trPr>
                    <w:tc>
                      <w:tcPr>
                        <w:tcW w:w="2930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Avantages</w:t>
                        </w:r>
                      </w:p>
                    </w:tc>
                    <w:tc>
                      <w:tcPr>
                        <w:tcW w:w="2446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Inconvénients</w:t>
                        </w:r>
                      </w:p>
                    </w:tc>
                  </w:tr>
                  <w:tr w:rsidR="009A0F8E" w:rsidTr="005A6BD8">
                    <w:trPr>
                      <w:jc w:val="center"/>
                    </w:trPr>
                    <w:tc>
                      <w:tcPr>
                        <w:tcW w:w="2930" w:type="dxa"/>
                      </w:tcPr>
                      <w:p w:rsidR="009A0F8E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Partie fixe du moule non usinée (=face miroir)</w:t>
                        </w:r>
                      </w:p>
                      <w:p w:rsidR="009A0F8E" w:rsidRPr="005A6BD8" w:rsidRDefault="009A0F8E" w:rsidP="008869D1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>
                          <w:rPr>
                            <w:bCs/>
                            <w:sz w:val="20"/>
                          </w:rPr>
                          <w:t>Pas de</w:t>
                        </w:r>
                        <w:r w:rsidRPr="005A6BD8">
                          <w:rPr>
                            <w:bCs/>
                            <w:sz w:val="20"/>
                          </w:rPr>
                          <w:t xml:space="preserve"> positionnement des deuxblocs empreintes </w:t>
                        </w:r>
                        <w:r>
                          <w:rPr>
                            <w:bCs/>
                            <w:sz w:val="20"/>
                          </w:rPr>
                          <w:t xml:space="preserve">à </w:t>
                        </w:r>
                        <w:r w:rsidRPr="005A6BD8">
                          <w:rPr>
                            <w:bCs/>
                            <w:sz w:val="20"/>
                          </w:rPr>
                          <w:t xml:space="preserve"> assur</w:t>
                        </w:r>
                        <w:r>
                          <w:rPr>
                            <w:bCs/>
                            <w:sz w:val="20"/>
                          </w:rPr>
                          <w:t>er</w:t>
                        </w:r>
                        <w:r w:rsidRPr="005A6BD8">
                          <w:rPr>
                            <w:bCs/>
                            <w:sz w:val="20"/>
                          </w:rPr>
                          <w:t>.</w:t>
                        </w:r>
                      </w:p>
                    </w:tc>
                    <w:tc>
                      <w:tcPr>
                        <w:tcW w:w="2446" w:type="dxa"/>
                      </w:tcPr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Ejection encore plus difficile</w:t>
                        </w:r>
                      </w:p>
                    </w:tc>
                  </w:tr>
                </w:tbl>
                <w:p w:rsidR="009A0F8E" w:rsidRDefault="009A0F8E" w:rsidP="00CA4A50"/>
              </w:txbxContent>
            </v:textbox>
          </v:shape>
        </w:pict>
      </w:r>
      <w:r>
        <w:rPr>
          <w:bCs/>
          <w:noProof/>
          <w:lang w:eastAsia="fr-FR"/>
        </w:rPr>
        <w:pict>
          <v:group id="Groupe 21521" o:spid="_x0000_s1197" style="position:absolute;left:0;text-align:left;margin-left:25.05pt;margin-top:6.6pt;width:112.5pt;height:71.25pt;z-index:251810816;mso-width-relative:margin;mso-height-relative:margin" coordsize="18770,14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">
            <v:rect id="Rectangle 21522" o:spid="_x0000_s1198" style="position:absolute;width:16748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+F8MYA&#10;AADeAAAADwAAAGRycy9kb3ducmV2LnhtbESPQWvCQBCF7wX/wzJCb3VjbItGVxFB0kuhph48jtkx&#10;G8zOhuyq6b/vCoLHx5v3vXmLVW8bcaXO144VjEcJCOLS6ZorBfvf7dsUhA/IGhvHpOCPPKyWg5cF&#10;ZtrdeEfXIlQiQthnqMCE0GZS+tKQRT9yLXH0Tq6zGKLsKqk7vEW4bWSaJJ/SYs2xwWBLG0PlubjY&#10;+MZPQd/N+3piJvqQ29Mxx9kuV+p12K/nIAL14Xn8SH9pBen4I03hPicyQC7/A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+F8MYAAADeAAAADwAAAAAAAAAAAAAAAACYAgAAZHJz&#10;L2Rvd25yZXYueG1sUEsFBgAAAAAEAAQA9QAAAIsDAAAAAA==&#10;" fillcolor="#ccc0d9 [1303]" stroked="f" strokeweight="2pt"/>
            <v:rect id="Rectangle 21525" o:spid="_x0000_s1199" style="position:absolute;width:8064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rdQY8cA&#10;AADeAAAADwAAAGRycy9kb3ducmV2LnhtbESPQWvCQBSE7wX/w/IEb3VjIFJSV6lCpUdrpbS3R/aZ&#10;Dc2+XbIbE/31bqHQ4zAz3zCrzWhbcaEuNI4VLOYZCOLK6YZrBaeP18cnECEia2wdk4IrBdisJw8r&#10;LLUb+J0ux1iLBOFQogIToy+lDJUhi2HuPHHyzq6zGJPsaqk7HBLctjLPsqW02HBaMOhpZ6j6OfZW&#10;gd+fDt9ns/XD8vpZ7Me6/7o1vVKz6fjyDCLSGP/Df+03rSBfFHkBv3fSFZDrO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q3UGPHAAAA3gAAAA8AAAAAAAAAAAAAAAAAmAIAAGRy&#10;cy9kb3ducmV2LnhtbFBLBQYAAAAABAAEAPUAAACMAwAAAAA=&#10;" fillcolor="#4f81bd [3204]" stroked="f" strokeweight="2pt"/>
            <v:rect id="Rectangle 21529" o:spid="_x0000_s1200" style="position:absolute;left:8038;top:3885;width:1746;height:72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/paZscA&#10;AADeAAAADwAAAGRycy9kb3ducmV2LnhtbESPQWsCMRSE70L/Q3gFb5p1QbFbo7SFisdWpbS3x+a5&#10;Wbp5CZusu/bXN4LgcZiZb5jVZrCNOFMbascKZtMMBHHpdM2VguPhfbIEESKyxsYxKbhQgM36YbTC&#10;QrueP+m8j5VIEA4FKjAx+kLKUBqyGKbOEyfv5FqLMcm2krrFPsFtI/MsW0iLNacFg57eDJW/+84q&#10;8Nvjx8/JvPp+cfmab4eq+/6rO6XGj8PLM4hIQ7yHb+2dVpDP5vkTXO+kKyDX/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v6WmbHAAAA3gAAAA8AAAAAAAAAAAAAAAAAmAIAAGRy&#10;cy9kb3ducmV2LnhtbFBLBQYAAAAABAAEAPUAAACMAwAAAAA=&#10;" fillcolor="#4f81bd [3204]" stroked="f" strokeweight="2pt"/>
            <v:rect id="Rectangle 21532" o:spid="_x0000_s1201" style="position:absolute;left:10844;width:7926;height:1499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3/0sYA&#10;AADeAAAADwAAAGRycy9kb3ducmV2LnhtbESPzWrDMBCE74G+g9hCbokch5TgRjalUOilhyS+5LaV&#10;1j+ttTKSmrh9+igQ6HGYmW+YXTXZQZzJh96xgtUyA0Gsnem5VVAf3xZbECEiGxwck4JfClCVD7Md&#10;FsZdeE/nQ2xFgnAoUEEX41hIGXRHFsPSjcTJa5y3GJP0rTQeLwluB5ln2ZO02HNa6HCk14709+HH&#10;Kmh7Te6rPpk8TNHX+u/zo2m8UvPH6eUZRKQp/ofv7XejIF9t1jnc7qQrI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23/0sYAAADeAAAADwAAAAAAAAAAAAAAAACYAgAAZHJz&#10;L2Rvd25yZXYueG1sUEsFBgAAAAAEAAQA9QAAAIsDAAAAAA==&#10;" fillcolor="#b6dde8 [1304]" stroked="f" strokeweight="2pt"/>
            <v:shape id="Zone de texte 21533" o:spid="_x0000_s1202" type="#_x0000_t202" style="position:absolute;left:11301;top:2806;width:7461;height:1166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ITJO8UA&#10;AADeAAAADwAAAGRycy9kb3ducmV2LnhtbESPS4sCMRCE78L+h9AL3jSjorijUWTBx8GLugt7bCY9&#10;D5x0hiQ7jv/eCILHoqq+opbrztSiJecrywpGwwQEcWZ1xYWCn8t2MAfhA7LG2jIpuJOH9eqjt8RU&#10;2xufqD2HQkQI+xQVlCE0qZQ+K8mgH9qGOHq5dQZDlK6Q2uEtwk0tx0kykwYrjgslNvRdUnY9/xsF&#10;wef1dq73+thsfnc7V7Rf9Jcr1f/sNgsQgbrwDr/aB61gPJpOJvC8E6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ohMk7xQAAAN4AAAAPAAAAAAAAAAAAAAAAAJgCAABkcnMv&#10;ZG93bnJldi54bWxQSwUGAAAAAAQABAD1AAAAigMAAAAA&#10;" filled="f" stroked="f" strokeweight=".5pt">
              <v:textbox inset="0,,0">
                <w:txbxContent>
                  <w:p w:rsidR="009A0F8E" w:rsidRPr="005A6BD8" w:rsidRDefault="009A0F8E" w:rsidP="005A6BD8">
                    <w:pPr>
                      <w:jc w:val="center"/>
                      <w:rPr>
                        <w:sz w:val="18"/>
                      </w:rPr>
                    </w:pPr>
                    <w:r w:rsidRPr="005A6BD8">
                      <w:rPr>
                        <w:sz w:val="18"/>
                      </w:rPr>
                      <w:t>Bloc empreinte</w:t>
                    </w:r>
                  </w:p>
                  <w:p w:rsidR="009A0F8E" w:rsidRPr="001357B4" w:rsidRDefault="009A0F8E" w:rsidP="005A6BD8">
                    <w:pPr>
                      <w:jc w:val="center"/>
                      <w:rPr>
                        <w:sz w:val="20"/>
                      </w:rPr>
                    </w:pPr>
                    <w:r w:rsidRPr="001357B4">
                      <w:rPr>
                        <w:sz w:val="20"/>
                      </w:rPr>
                      <w:t>fixe</w:t>
                    </w:r>
                  </w:p>
                  <w:p w:rsidR="009A0F8E" w:rsidRPr="001357B4" w:rsidRDefault="009A0F8E" w:rsidP="00CA4A50">
                    <w:pPr>
                      <w:jc w:val="center"/>
                      <w:rPr>
                        <w:sz w:val="20"/>
                      </w:rPr>
                    </w:pPr>
                  </w:p>
                </w:txbxContent>
              </v:textbox>
            </v:shape>
            <v:shape id="Zone de texte 21534" o:spid="_x0000_s1203" type="#_x0000_t202" style="position:absolute;left:671;top:2388;width:8494;height:938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1RT8YA&#10;AADeAAAADwAAAGRycy9kb3ducmV2LnhtbESPT2sCMRTE7wW/Q3hCbzWrbUVXo4ig7cGLq4LHx+bt&#10;H9y8LElct9++KQg9DjPzG2a57k0jOnK+tqxgPEpAEOdW11wqOJ92bzMQPiBrbCyTgh/ysF4NXpaY&#10;avvgI3VZKEWEsE9RQRVCm0rp84oM+pFtiaNXWGcwROlKqR0+Itw0cpIkU2mw5rhQYUvbivJbdjcK&#10;gi+a3Ux/6UO7uez3ruzmdC2Ueh32mwWIQH34Dz/b31rBZPz5/gF/d+IV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1RT8YAAADeAAAADwAAAAAAAAAAAAAAAACYAgAAZHJz&#10;L2Rvd25yZXYueG1sUEsFBgAAAAAEAAQA9QAAAIsDAAAAAA==&#10;" filled="f" stroked="f" strokeweight=".5pt">
              <v:textbox inset="0,,0">
                <w:txbxContent>
                  <w:p w:rsidR="009A0F8E" w:rsidRPr="001357B4" w:rsidRDefault="009A0F8E" w:rsidP="005A6BD8">
                    <w:pPr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Bloc empreintemobile</w:t>
                    </w:r>
                  </w:p>
                  <w:p w:rsidR="009A0F8E" w:rsidRPr="001357B4" w:rsidRDefault="009A0F8E" w:rsidP="00CA4A50">
                    <w:pPr>
                      <w:jc w:val="center"/>
                      <w:rPr>
                        <w:sz w:val="20"/>
                      </w:rPr>
                    </w:pPr>
                  </w:p>
                </w:txbxContent>
              </v:textbox>
            </v:shape>
            <v:rect id="Rectangle 21535" o:spid="_x0000_s1204" style="position:absolute;left:7667;width:3177;height:280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27GvscA&#10;AADeAAAADwAAAGRycy9kb3ducmV2LnhtbESPQWsCMRSE7wX/Q3iCt5pVWZGtUbRQ6bFVkfb22Dw3&#10;SzcvYZN11/76plDocZiZb5j1drCNuFEbascKZtMMBHHpdM2VgvPp5XEFIkRkjY1jUnCnANvN6GGN&#10;hXY9v9PtGCuRIBwKVGBi9IWUoTRkMUydJ07e1bUWY5JtJXWLfYLbRs6zbCkt1pwWDHp6NlR+HTur&#10;wB/Ob59Xs/f98n7JD0PVfXzXnVKT8bB7AhFpiP/hv/arVjCf5Yscfu+kKyA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9uxr7HAAAA3gAAAA8AAAAAAAAAAAAAAAAAmAIAAGRy&#10;cy9kb3ducmV2LnhtbFBLBQYAAAAABAAEAPUAAACMAwAAAAA=&#10;" fillcolor="#4f81bd [3204]" stroked="f" strokeweight="2pt"/>
            <v:rect id="Rectangle 21536" o:spid="_x0000_s1205" style="position:absolute;left:7667;top:12186;width:3184;height:2807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7xYyccA&#10;AADeAAAADwAAAGRycy9kb3ducmV2LnhtbESPQWsCMRSE7wX/Q3iCt5pVcZGtUbRQ6bFVkfb22Dw3&#10;SzcvYZN11/76plDocZiZb5j1drCNuFEbascKZtMMBHHpdM2VgvPp5XEFIkRkjY1jUnCnANvN6GGN&#10;hXY9v9PtGCuRIBwKVGBi9IWUoTRkMUydJ07e1bUWY5JtJXWLfYLbRs6zLJcWa04LBj09Gyq/jp1V&#10;4A/nt8+r2fs+v1+Wh6HqPr7rTqnJeNg9gYg0xP/wX/tVK5jPloscfu+kKyA3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+8WMnHAAAA3gAAAA8AAAAAAAAAAAAAAAAAmAIAAGRy&#10;cy9kb3ducmV2LnhtbFBLBQYAAAAABAAEAPUAAACMAwAAAAA=&#10;" fillcolor="#4f81bd [3204]" stroked="f" strokeweight="2pt"/>
          </v:group>
        </w:pict>
      </w: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Default="00CA4A50" w:rsidP="00CA4A50">
      <w:pPr>
        <w:autoSpaceDE w:val="0"/>
        <w:autoSpaceDN w:val="0"/>
        <w:adjustRightInd w:val="0"/>
        <w:rPr>
          <w:bCs/>
        </w:rPr>
      </w:pPr>
    </w:p>
    <w:p w:rsidR="00CA4A50" w:rsidRPr="00BE584F" w:rsidRDefault="00CA4A50" w:rsidP="00CA4A50">
      <w:pPr>
        <w:autoSpaceDE w:val="0"/>
        <w:autoSpaceDN w:val="0"/>
        <w:adjustRightInd w:val="0"/>
        <w:rPr>
          <w:noProof/>
          <w:lang w:eastAsia="en-GB"/>
        </w:rPr>
      </w:pPr>
    </w:p>
    <w:p w:rsidR="005A6BD8" w:rsidRPr="0005597F" w:rsidRDefault="005A6BD8" w:rsidP="00CA4A50">
      <w:pPr>
        <w:autoSpaceDE w:val="0"/>
        <w:autoSpaceDN w:val="0"/>
        <w:adjustRightInd w:val="0"/>
        <w:rPr>
          <w:bCs/>
          <w:sz w:val="16"/>
        </w:rPr>
      </w:pPr>
    </w:p>
    <w:p w:rsidR="00533BEC" w:rsidRDefault="00533BEC" w:rsidP="00533BEC">
      <w:pPr>
        <w:pStyle w:val="titre20"/>
      </w:pPr>
      <w:r>
        <w:t xml:space="preserve">Position </w:t>
      </w:r>
      <w:r w:rsidR="003857F5">
        <w:t>4</w:t>
      </w:r>
      <w:r>
        <w:t> :</w:t>
      </w:r>
    </w:p>
    <w:p w:rsidR="00533BEC" w:rsidRDefault="00B5296E" w:rsidP="00533BEC">
      <w:pPr>
        <w:autoSpaceDE w:val="0"/>
        <w:autoSpaceDN w:val="0"/>
        <w:adjustRightInd w:val="0"/>
        <w:rPr>
          <w:bCs/>
        </w:rPr>
      </w:pPr>
      <w:r>
        <w:rPr>
          <w:bCs/>
          <w:noProof/>
          <w:lang w:eastAsia="fr-FR"/>
        </w:rPr>
        <w:pict>
          <v:shape id="Zone de texte 21547" o:spid="_x0000_s1206" type="#_x0000_t202" style="position:absolute;left:0;text-align:left;margin-left:145.75pt;margin-top:8.4pt;width:316.8pt;height:60.75pt;z-index:251812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" fillcolor="white [3201]" stroked="f" strokeweight=".5pt">
            <v:path arrowok="t"/>
            <v:textbox>
              <w:txbxContent>
                <w:tbl>
                  <w:tblPr>
                    <w:tblStyle w:val="Grilledutableau"/>
                    <w:tblW w:w="5376" w:type="dxa"/>
                    <w:jc w:val="center"/>
                    <w:tblInd w:w="-487" w:type="dxa"/>
                    <w:tblLook w:val="04A0"/>
                  </w:tblPr>
                  <w:tblGrid>
                    <w:gridCol w:w="2449"/>
                    <w:gridCol w:w="2927"/>
                  </w:tblGrid>
                  <w:tr w:rsidR="009A0F8E" w:rsidTr="009F5EE2">
                    <w:trPr>
                      <w:jc w:val="center"/>
                    </w:trPr>
                    <w:tc>
                      <w:tcPr>
                        <w:tcW w:w="2449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Avantages</w:t>
                        </w:r>
                      </w:p>
                    </w:tc>
                    <w:tc>
                      <w:tcPr>
                        <w:tcW w:w="2927" w:type="dxa"/>
                      </w:tcPr>
                      <w:p w:rsidR="009A0F8E" w:rsidRPr="005A6BD8" w:rsidRDefault="009A0F8E" w:rsidP="001357B4">
                        <w:pPr>
                          <w:autoSpaceDE w:val="0"/>
                          <w:autoSpaceDN w:val="0"/>
                          <w:adjustRightInd w:val="0"/>
                          <w:jc w:val="center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Inconvénients</w:t>
                        </w:r>
                      </w:p>
                    </w:tc>
                  </w:tr>
                  <w:tr w:rsidR="009A0F8E" w:rsidTr="009F5EE2">
                    <w:trPr>
                      <w:jc w:val="center"/>
                    </w:trPr>
                    <w:tc>
                      <w:tcPr>
                        <w:tcW w:w="2449" w:type="dxa"/>
                      </w:tcPr>
                      <w:p w:rsidR="009A0F8E" w:rsidRPr="005A6BD8" w:rsidRDefault="009A0F8E" w:rsidP="0039347F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Partie mobile du moule non usinée (=face miroir)</w:t>
                        </w:r>
                      </w:p>
                    </w:tc>
                    <w:tc>
                      <w:tcPr>
                        <w:tcW w:w="2927" w:type="dxa"/>
                      </w:tcPr>
                      <w:p w:rsidR="009A0F8E" w:rsidRPr="005A6BD8" w:rsidRDefault="009A0F8E" w:rsidP="00DF66BA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La pièce reste bloquée dans la partie fixe.</w:t>
                        </w:r>
                      </w:p>
                      <w:p w:rsidR="009A0F8E" w:rsidRPr="005A6BD8" w:rsidRDefault="009A0F8E" w:rsidP="0039347F">
                        <w:pPr>
                          <w:autoSpaceDE w:val="0"/>
                          <w:autoSpaceDN w:val="0"/>
                          <w:adjustRightInd w:val="0"/>
                          <w:rPr>
                            <w:bCs/>
                            <w:sz w:val="20"/>
                            <w:szCs w:val="20"/>
                          </w:rPr>
                        </w:pPr>
                        <w:r w:rsidRPr="005A6BD8">
                          <w:rPr>
                            <w:bCs/>
                            <w:sz w:val="20"/>
                            <w:szCs w:val="20"/>
                          </w:rPr>
                          <w:t>(donc position impossible)</w:t>
                        </w:r>
                      </w:p>
                    </w:tc>
                  </w:tr>
                </w:tbl>
                <w:p w:rsidR="009A0F8E" w:rsidRDefault="009A0F8E" w:rsidP="00533BEC"/>
              </w:txbxContent>
            </v:textbox>
          </v:shape>
        </w:pict>
      </w:r>
      <w:r>
        <w:rPr>
          <w:bCs/>
          <w:noProof/>
          <w:lang w:eastAsia="fr-FR"/>
        </w:rPr>
        <w:pict>
          <v:group id="Groupe 21538" o:spid="_x0000_s1207" style="position:absolute;left:0;text-align:left;margin-left:25.05pt;margin-top:6.15pt;width:105.75pt;height:73.5pt;z-index:251813888;mso-width-relative:margin;mso-height-relative:margin" coordsize="18471,149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">
            <v:rect id="Rectangle 21539" o:spid="_x0000_s1208" style="position:absolute;width:16748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bKBXMYA&#10;AADeAAAADwAAAGRycy9kb3ducmV2LnhtbESPQWvCQBCF74L/YZlCb7rRVNHUVUQo6aWg0YPHaXbM&#10;hmZnQ3ar6b/vCoLHx5v3vXmrTW8bcaXO144VTMYJCOLS6ZorBafjx2gBwgdkjY1jUvBHHjbr4WCF&#10;mXY3PtC1CJWIEPYZKjAhtJmUvjRk0Y9dSxy9i+sshii7SuoObxFuGzlNkrm0WHNsMNjSzlD5U/za&#10;+Ma+oK/mbZuaVJ9ze/nOcXnIlXp96bfvIAL14Xn8SH9qBdPJLF3CfU5kgFz/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obKBXMYAAADeAAAADwAAAAAAAAAAAAAAAACYAgAAZHJz&#10;L2Rvd25yZXYueG1sUEsFBgAAAAAEAAQA9QAAAIsDAAAAAA==&#10;" fillcolor="#ccc0d9 [1303]" stroked="f" strokeweight="2pt"/>
            <v:rect id="Rectangle 21540" o:spid="_x0000_s1209" style="position:absolute;width:8064;height:14998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x8WW8UA&#10;AADeAAAADwAAAGRycy9kb3ducmV2LnhtbESPzWoCMRSF94LvEK7QnWYUFZkapQpKl1altLvL5DoZ&#10;OrkJk4wz+vTNotDl4fzxrbe9rcWdmlA5VjCdZCCIC6crLhVcL4fxCkSIyBprx6TgQQG2m+Fgjbl2&#10;HX/Q/RxLkUY45KjAxOhzKUNhyGKYOE+cvJtrLMYkm1LqBrs0bms5y7KltFhxejDoaW+o+Dm3VoE/&#10;Xk/fN7Pz3fLxuTj2Zfv1rFqlXkb92yuISH38D/+137WC2XQxTwAJJ6GA3Pw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HHxZbxQAAAN4AAAAPAAAAAAAAAAAAAAAAAJgCAABkcnMv&#10;ZG93bnJldi54bWxQSwUGAAAAAAQABAD1AAAAigMAAAAA&#10;" fillcolor="#4f81bd [3204]" stroked="f" strokeweight="2pt"/>
            <v:rect id="Rectangle 21542" o:spid="_x0000_s1210" style="position:absolute;left:10674;width:7797;height:14992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2uMr8YA&#10;AADeAAAADwAAAGRycy9kb3ducmV2LnhtbESPzWrDMBCE74G+g9hCbokck5TgRjalUOilhyS+5LaV&#10;1j+ttTKSmrh9+igQ6HGYmW+YXTXZQZzJh96xgtUyA0Gsnem5VVAf3xZbECEiGxwck4JfClCVD7Md&#10;FsZdeE/nQ2xFgnAoUEEX41hIGXRHFsPSjcTJa5y3GJP0rTQeLwluB5ln2ZO02HNa6HCk14709+HH&#10;Kmh7Te6rPpk8TNHX+u/zo2m8UvPH6eUZRKQp/ofv7XejIF9t1jnc7qQrIMsr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Z2uMr8YAAADeAAAADwAAAAAAAAAAAAAAAACYAgAAZHJz&#10;L2Rvd25yZXYueG1sUEsFBgAAAAAEAAQA9QAAAIsDAAAAAA==&#10;" fillcolor="#b6dde8 [1304]" stroked="f" strokeweight="2pt"/>
            <v:shape id="Zone de texte 21543" o:spid="_x0000_s1211" type="#_x0000_t202" style="position:absolute;left:9991;top:2814;width:7797;height:958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IK6RsYA&#10;AADeAAAADwAAAGRycy9kb3ducmV2LnhtbESPT2sCMRTE7wW/Q3hCbzWrbUVXo4ig7cGLq4LHx+bt&#10;H9y8LElct9++KQg9DjPzG2a57k0jOnK+tqxgPEpAEOdW11wqOJ92bzMQPiBrbCyTgh/ysF4NXpaY&#10;avvgI3VZKEWEsE9RQRVCm0rp84oM+pFtiaNXWGcwROlKqR0+Itw0cpIkU2mw5rhQYUvbivJbdjcK&#10;gi+a3Ux/6UO7uez3ruzmdC2Ueh32mwWIQH34Dz/b31rBZPz58Q5/d+IVkK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sIK6RsYAAADeAAAADwAAAAAAAAAAAAAAAACYAgAAZHJz&#10;L2Rvd25yZXYueG1sUEsFBgAAAAAEAAQA9QAAAIsDAAAAAA==&#10;" filled="f" stroked="f" strokeweight=".5pt">
              <v:textbox inset="0,,0">
                <w:txbxContent>
                  <w:p w:rsidR="009A0F8E" w:rsidRPr="005A6BD8" w:rsidRDefault="009A0F8E" w:rsidP="0005597F">
                    <w:pPr>
                      <w:jc w:val="center"/>
                      <w:rPr>
                        <w:sz w:val="18"/>
                      </w:rPr>
                    </w:pPr>
                    <w:r w:rsidRPr="005A6BD8">
                      <w:rPr>
                        <w:sz w:val="18"/>
                      </w:rPr>
                      <w:t>Bloc empreinte</w:t>
                    </w:r>
                  </w:p>
                  <w:p w:rsidR="009A0F8E" w:rsidRPr="001357B4" w:rsidRDefault="009A0F8E" w:rsidP="0005597F">
                    <w:pPr>
                      <w:jc w:val="center"/>
                      <w:rPr>
                        <w:sz w:val="20"/>
                      </w:rPr>
                    </w:pPr>
                    <w:r w:rsidRPr="001357B4">
                      <w:rPr>
                        <w:sz w:val="20"/>
                      </w:rPr>
                      <w:t>fixe</w:t>
                    </w:r>
                  </w:p>
                  <w:p w:rsidR="009A0F8E" w:rsidRPr="004D2950" w:rsidRDefault="009A0F8E" w:rsidP="00533BEC">
                    <w:pPr>
                      <w:jc w:val="center"/>
                      <w:rPr>
                        <w:sz w:val="18"/>
                      </w:rPr>
                    </w:pPr>
                  </w:p>
                </w:txbxContent>
              </v:textbox>
            </v:shape>
            <v:shape id="Zone de texte 21544" o:spid="_x0000_s1212" type="#_x0000_t202" style="position:absolute;top:3367;width:7284;height:902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2siMsUA&#10;AADeAAAADwAAAGRycy9kb3ducmV2LnhtbESPS4sCMRCE78L+h9AL3jSjqLijUWTBx8GLugt7bCY9&#10;D5x0hiQ7jv/eCILHoqq+opbrztSiJecrywpGwwQEcWZ1xYWCn8t2MAfhA7LG2jIpuJOH9eqjt8RU&#10;2xufqD2HQkQI+xQVlCE0qZQ+K8mgH9qGOHq5dQZDlK6Q2uEtwk0tx0kykwYrjgslNvRdUnY9/xsF&#10;wef1dq73+thsfnc7V7Rf9Jcr1f/sNgsQgbrwDr/aB61gPJpOJvC8E6+AXD0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/ayIyxQAAAN4AAAAPAAAAAAAAAAAAAAAAAJgCAABkcnMv&#10;ZG93bnJldi54bWxQSwUGAAAAAAQABAD1AAAAigMAAAAA&#10;" filled="f" stroked="f" strokeweight=".5pt">
              <v:textbox inset="0,,0">
                <w:txbxContent>
                  <w:p w:rsidR="009A0F8E" w:rsidRPr="005A6BD8" w:rsidRDefault="009A0F8E" w:rsidP="0005597F">
                    <w:pPr>
                      <w:jc w:val="center"/>
                      <w:rPr>
                        <w:sz w:val="18"/>
                      </w:rPr>
                    </w:pPr>
                    <w:r w:rsidRPr="005A6BD8">
                      <w:rPr>
                        <w:sz w:val="18"/>
                      </w:rPr>
                      <w:t>Bloc empreinte</w:t>
                    </w:r>
                  </w:p>
                  <w:p w:rsidR="009A0F8E" w:rsidRPr="001357B4" w:rsidRDefault="009A0F8E" w:rsidP="0005597F">
                    <w:pPr>
                      <w:jc w:val="center"/>
                      <w:rPr>
                        <w:sz w:val="20"/>
                      </w:rPr>
                    </w:pPr>
                    <w:r>
                      <w:rPr>
                        <w:sz w:val="20"/>
                      </w:rPr>
                      <w:t>mobile</w:t>
                    </w:r>
                  </w:p>
                  <w:p w:rsidR="009A0F8E" w:rsidRPr="004D2950" w:rsidRDefault="009A0F8E" w:rsidP="00533BEC">
                    <w:pPr>
                      <w:jc w:val="center"/>
                      <w:rPr>
                        <w:sz w:val="18"/>
                        <w:szCs w:val="18"/>
                      </w:rPr>
                    </w:pPr>
                  </w:p>
                </w:txbxContent>
              </v:textbox>
            </v:shape>
            <v:rect id="Rectangle 21541" o:spid="_x0000_s1213" style="position:absolute;left:8931;top:3885;width:1746;height:7286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kS2MUA&#10;AADeAAAADwAAAGRycy9kb3ducmV2LnhtbESPT2sCMRTE7wW/Q3hCbzW7S1vKahQRCl48VPfS2zN5&#10;+0c3L0uS6uqnbwpCj8PM/IZZrEbbiwv50DlWkM8yEMTamY4bBdXh8+UDRIjIBnvHpOBGAVbLydMC&#10;S+Ou/EWXfWxEgnAoUUEb41BKGXRLFsPMDcTJq523GJP0jTQerwlue1lk2bu02HFaaHGgTUv6vP+x&#10;CppOkztV36YIY/SVvh93de2Vep6O6zmISGP8Dz/aW6OgyN9ec/i7k66AX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XuRLYxQAAAN4AAAAPAAAAAAAAAAAAAAAAAJgCAABkcnMv&#10;ZG93bnJldi54bWxQSwUGAAAAAAQABAD1AAAAigMAAAAA&#10;" fillcolor="#b6dde8 [1304]" stroked="f" strokeweight="2pt"/>
          </v:group>
        </w:pict>
      </w:r>
      <w:r w:rsidRPr="00B5296E">
        <w:rPr>
          <w:noProof/>
          <w:lang w:eastAsia="fr-FR"/>
        </w:rPr>
        <w:pict>
          <v:rect id="Rectangle 21567" o:spid="_x0000_s1223" style="position:absolute;left:0;text-align:left;margin-left:71.2pt;margin-top:6.5pt;width:19pt;height:13.3pt;z-index:251828224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" fillcolor="#b6dde8 [1304]" stroked="f" strokeweight="2pt">
            <v:path arrowok="t"/>
          </v:rect>
        </w:pict>
      </w:r>
    </w:p>
    <w:p w:rsidR="00533BEC" w:rsidRDefault="00533BEC" w:rsidP="00533BEC">
      <w:pPr>
        <w:autoSpaceDE w:val="0"/>
        <w:autoSpaceDN w:val="0"/>
        <w:adjustRightInd w:val="0"/>
        <w:rPr>
          <w:bCs/>
        </w:rPr>
      </w:pPr>
    </w:p>
    <w:p w:rsidR="00533BEC" w:rsidRDefault="00533BEC" w:rsidP="00533BEC">
      <w:pPr>
        <w:autoSpaceDE w:val="0"/>
        <w:autoSpaceDN w:val="0"/>
        <w:adjustRightInd w:val="0"/>
        <w:rPr>
          <w:bCs/>
        </w:rPr>
      </w:pPr>
    </w:p>
    <w:p w:rsidR="00533BEC" w:rsidRDefault="00533BEC" w:rsidP="00533BEC">
      <w:pPr>
        <w:autoSpaceDE w:val="0"/>
        <w:autoSpaceDN w:val="0"/>
        <w:adjustRightInd w:val="0"/>
        <w:rPr>
          <w:bCs/>
        </w:rPr>
      </w:pPr>
    </w:p>
    <w:p w:rsidR="00533BEC" w:rsidRDefault="00B5296E" w:rsidP="00533BEC">
      <w:pPr>
        <w:autoSpaceDE w:val="0"/>
        <w:autoSpaceDN w:val="0"/>
        <w:adjustRightInd w:val="0"/>
        <w:rPr>
          <w:bCs/>
        </w:rPr>
      </w:pPr>
      <w:r w:rsidRPr="00B5296E">
        <w:rPr>
          <w:noProof/>
          <w:lang w:eastAsia="fr-FR"/>
        </w:rPr>
        <w:pict>
          <v:rect id="Rectangle 21568" o:spid="_x0000_s1222" style="position:absolute;left:0;text-align:left;margin-left:71.55pt;margin-top:8.15pt;width:19pt;height:13.3pt;z-index:251830272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" fillcolor="#b6dde8 [1304]" stroked="f" strokeweight="2pt">
            <v:path arrowok="t"/>
          </v:rect>
        </w:pict>
      </w:r>
    </w:p>
    <w:p w:rsidR="00533BEC" w:rsidRDefault="00533BEC" w:rsidP="00533BEC">
      <w:pPr>
        <w:autoSpaceDE w:val="0"/>
        <w:autoSpaceDN w:val="0"/>
        <w:adjustRightInd w:val="0"/>
        <w:rPr>
          <w:bCs/>
        </w:rPr>
      </w:pPr>
    </w:p>
    <w:p w:rsidR="0005597F" w:rsidRDefault="0005597F" w:rsidP="00533BEC">
      <w:pPr>
        <w:autoSpaceDE w:val="0"/>
        <w:autoSpaceDN w:val="0"/>
        <w:adjustRightInd w:val="0"/>
        <w:rPr>
          <w:bCs/>
        </w:rPr>
      </w:pPr>
      <w:r>
        <w:rPr>
          <w:bCs/>
        </w:rPr>
        <w:t>On privilégie la position 1.</w:t>
      </w:r>
    </w:p>
    <w:p w:rsidR="008869D1" w:rsidRDefault="008869D1" w:rsidP="00533BEC">
      <w:pPr>
        <w:autoSpaceDE w:val="0"/>
        <w:autoSpaceDN w:val="0"/>
        <w:adjustRightInd w:val="0"/>
        <w:rPr>
          <w:bCs/>
        </w:rPr>
      </w:pPr>
    </w:p>
    <w:p w:rsidR="0005597F" w:rsidRPr="002E315F" w:rsidRDefault="0005597F" w:rsidP="0005597F">
      <w:pPr>
        <w:pStyle w:val="Titre3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 xml:space="preserve">Retrait </w:t>
      </w:r>
    </w:p>
    <w:p w:rsidR="0005597F" w:rsidRDefault="0005597F" w:rsidP="0005597F">
      <w:r>
        <w:t xml:space="preserve">Lors </w:t>
      </w:r>
      <w:r w:rsidR="00357166">
        <w:t>du refroidissement de la pièce dans l’outillage,</w:t>
      </w:r>
      <w:r>
        <w:t xml:space="preserve"> un retrait de la matière apparait. Il s’agit d’une contraction volumique. </w:t>
      </w:r>
    </w:p>
    <w:p w:rsidR="0005597F" w:rsidRDefault="00B5296E" w:rsidP="0005597F">
      <w:pPr>
        <w:rPr>
          <w:rFonts w:eastAsia="Times New Roman"/>
          <w:lang w:eastAsia="en-GB"/>
        </w:rPr>
      </w:pPr>
      <w:r w:rsidRPr="00B5296E">
        <w:rPr>
          <w:noProof/>
          <w:lang w:eastAsia="fr-FR"/>
        </w:rPr>
        <w:pict>
          <v:shape id="Zone de texte 118" o:spid="_x0000_s1214" type="#_x0000_t202" style="position:absolute;left:0;text-align:left;margin-left:340.8pt;margin-top:18.25pt;width:138.9pt;height:193.6pt;z-index:-251258880;visibility:visible;mso-width-relative:margin;mso-height-relative:margin" wrapcoords="-117 0 -117 21516 21600 21516 21600 0 -117 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" fillcolor="white [3201]" stroked="f" strokeweight=".5pt">
            <v:path arrowok="t"/>
            <v:textbox>
              <w:txbxContent>
                <w:tbl>
                  <w:tblPr>
                    <w:tblStyle w:val="Grilledutableau"/>
                    <w:tblW w:w="0" w:type="auto"/>
                    <w:tblLook w:val="04A0"/>
                  </w:tblPr>
                  <w:tblGrid>
                    <w:gridCol w:w="1242"/>
                    <w:gridCol w:w="1418"/>
                  </w:tblGrid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Matière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Retrait en %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PMMA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0.3 à 0.6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PS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0.5 à 0.6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ABS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0.3 à 0.6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PVC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0.4 à 0.5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PC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0.5 à 0.7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PA6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1.5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PA11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1 à 2.5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POM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1.6 à 3.6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PEhd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2.1 à 4.5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PEbd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2</w:t>
                        </w:r>
                      </w:p>
                    </w:tc>
                  </w:tr>
                  <w:tr w:rsidR="009A0F8E" w:rsidTr="008414D7">
                    <w:tc>
                      <w:tcPr>
                        <w:tcW w:w="1242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PP</w:t>
                        </w:r>
                      </w:p>
                    </w:tc>
                    <w:tc>
                      <w:tcPr>
                        <w:tcW w:w="1418" w:type="dxa"/>
                      </w:tcPr>
                      <w:p w:rsidR="009A0F8E" w:rsidRDefault="009A0F8E" w:rsidP="008869D1">
                        <w:pPr>
                          <w:jc w:val="center"/>
                        </w:pPr>
                        <w:r>
                          <w:t>1 à 2.5</w:t>
                        </w:r>
                      </w:p>
                    </w:tc>
                  </w:tr>
                </w:tbl>
                <w:p w:rsidR="009A0F8E" w:rsidRDefault="009A0F8E"/>
              </w:txbxContent>
            </v:textbox>
            <w10:wrap type="tight"/>
          </v:shape>
        </w:pict>
      </w:r>
      <w:r w:rsidR="008414D7">
        <w:rPr>
          <w:rFonts w:eastAsia="Times New Roman"/>
          <w:lang w:eastAsia="en-GB"/>
        </w:rPr>
        <w:t>Pour obtenir une</w:t>
      </w:r>
      <w:r w:rsidR="0005597F" w:rsidRPr="002E315F">
        <w:rPr>
          <w:rFonts w:eastAsia="Times New Roman"/>
          <w:lang w:eastAsia="en-GB"/>
        </w:rPr>
        <w:t xml:space="preserve"> pièce moulée </w:t>
      </w:r>
      <w:r w:rsidR="008414D7">
        <w:rPr>
          <w:rFonts w:eastAsia="Times New Roman"/>
          <w:lang w:eastAsia="en-GB"/>
        </w:rPr>
        <w:t xml:space="preserve">de bonne dimension, il faut donc appliquer une </w:t>
      </w:r>
      <w:r w:rsidR="00357166">
        <w:rPr>
          <w:rFonts w:eastAsia="Times New Roman"/>
          <w:lang w:eastAsia="en-GB"/>
        </w:rPr>
        <w:t>anamorphose</w:t>
      </w:r>
      <w:r w:rsidR="008414D7">
        <w:rPr>
          <w:rFonts w:eastAsia="Times New Roman"/>
          <w:lang w:eastAsia="en-GB"/>
        </w:rPr>
        <w:t xml:space="preserve"> à l'empreinte.</w:t>
      </w:r>
    </w:p>
    <w:p w:rsidR="000B5ECB" w:rsidRPr="000B5ECB" w:rsidRDefault="000B5ECB" w:rsidP="0005597F">
      <w:pPr>
        <w:rPr>
          <w:rFonts w:eastAsia="Times New Roman"/>
          <w:sz w:val="16"/>
          <w:lang w:eastAsia="en-GB"/>
        </w:rPr>
      </w:pPr>
    </w:p>
    <w:p w:rsidR="008414D7" w:rsidRPr="000B5ECB" w:rsidRDefault="008414D7" w:rsidP="0005597F">
      <w:pPr>
        <w:rPr>
          <w:rFonts w:eastAsia="Times New Roman"/>
          <w:b/>
          <w:bCs/>
          <w:color w:val="E36C0A" w:themeColor="accent6" w:themeShade="BF"/>
          <w:lang w:eastAsia="en-GB"/>
        </w:rPr>
      </w:pPr>
      <w:r w:rsidRPr="000B5ECB">
        <w:rPr>
          <w:rFonts w:eastAsia="Times New Roman"/>
          <w:b/>
          <w:color w:val="E36C0A" w:themeColor="accent6" w:themeShade="BF"/>
          <w:lang w:eastAsia="en-GB"/>
        </w:rPr>
        <w:t>Cote de l’</w:t>
      </w:r>
      <w:r w:rsidR="000B5ECB" w:rsidRPr="000B5ECB">
        <w:rPr>
          <w:rFonts w:eastAsia="Times New Roman"/>
          <w:b/>
          <w:color w:val="E36C0A" w:themeColor="accent6" w:themeShade="BF"/>
          <w:lang w:eastAsia="en-GB"/>
        </w:rPr>
        <w:t xml:space="preserve">empreinte  = cote pièce x  </w:t>
      </w:r>
      <m:oMath>
        <m:f>
          <m:fPr>
            <m:ctrlPr>
              <w:rPr>
                <w:rFonts w:ascii="Cambria Math" w:eastAsia="Times New Roman" w:hAnsi="Cambria Math"/>
                <w:b/>
                <w:i/>
                <w:color w:val="E36C0A" w:themeColor="accent6" w:themeShade="BF"/>
                <w:lang w:eastAsia="en-GB"/>
              </w:rPr>
            </m:ctrlPr>
          </m:fPr>
          <m:num>
            <m:r>
              <m:rPr>
                <m:sty m:val="bi"/>
              </m:rPr>
              <w:rPr>
                <w:rFonts w:ascii="Cambria Math" w:eastAsia="Times New Roman" w:hAnsi="Cambria Math"/>
                <w:color w:val="E36C0A" w:themeColor="accent6" w:themeShade="BF"/>
                <w:lang w:eastAsia="en-GB"/>
              </w:rPr>
              <m:t>1</m:t>
            </m:r>
          </m:num>
          <m:den>
            <m:r>
              <m:rPr>
                <m:sty m:val="bi"/>
              </m:rPr>
              <w:rPr>
                <w:rFonts w:ascii="Cambria Math" w:eastAsia="Times New Roman" w:hAnsi="Cambria Math"/>
                <w:color w:val="E36C0A" w:themeColor="accent6" w:themeShade="BF"/>
                <w:lang w:eastAsia="en-GB"/>
              </w:rPr>
              <m:t>1-Retrait</m:t>
            </m:r>
          </m:den>
        </m:f>
      </m:oMath>
    </w:p>
    <w:p w:rsidR="000B5ECB" w:rsidRPr="000B5ECB" w:rsidRDefault="000B5ECB" w:rsidP="0005597F">
      <w:pPr>
        <w:rPr>
          <w:rFonts w:eastAsia="Times New Roman"/>
          <w:bCs/>
          <w:sz w:val="16"/>
          <w:lang w:eastAsia="en-GB"/>
        </w:rPr>
      </w:pPr>
    </w:p>
    <w:p w:rsidR="0005597F" w:rsidRDefault="0005597F" w:rsidP="0005597F">
      <w:pPr>
        <w:rPr>
          <w:rFonts w:eastAsia="Times New Roman"/>
          <w:bCs/>
          <w:lang w:eastAsia="en-GB"/>
        </w:rPr>
      </w:pPr>
      <w:r w:rsidRPr="00FA4797">
        <w:rPr>
          <w:rFonts w:eastAsia="Times New Roman"/>
          <w:bCs/>
          <w:lang w:eastAsia="en-GB"/>
        </w:rPr>
        <w:t xml:space="preserve">La valeur du retrait </w:t>
      </w:r>
      <w:r w:rsidR="008414D7">
        <w:rPr>
          <w:rFonts w:eastAsia="Times New Roman"/>
          <w:bCs/>
          <w:lang w:eastAsia="en-GB"/>
        </w:rPr>
        <w:t>s’exprime en % et</w:t>
      </w:r>
      <w:r>
        <w:rPr>
          <w:rFonts w:eastAsia="Times New Roman"/>
          <w:bCs/>
          <w:lang w:eastAsia="en-GB"/>
        </w:rPr>
        <w:t xml:space="preserve"> dépend :</w:t>
      </w:r>
    </w:p>
    <w:p w:rsidR="0005597F" w:rsidRDefault="0005597F" w:rsidP="0005597F">
      <w:pPr>
        <w:pStyle w:val="Puce1"/>
      </w:pPr>
      <w:r>
        <w:t>Du polymère injecté</w:t>
      </w:r>
      <w:r w:rsidR="008414D7">
        <w:t>,</w:t>
      </w:r>
    </w:p>
    <w:p w:rsidR="008414D7" w:rsidRDefault="008414D7" w:rsidP="0005597F">
      <w:pPr>
        <w:pStyle w:val="Puce1"/>
      </w:pPr>
      <w:r>
        <w:t>De la structure macromoléculaire,</w:t>
      </w:r>
    </w:p>
    <w:p w:rsidR="0005597F" w:rsidRDefault="0005597F" w:rsidP="0005597F">
      <w:pPr>
        <w:pStyle w:val="Puce1"/>
      </w:pPr>
      <w:r>
        <w:t xml:space="preserve">De l’épaisseur de la </w:t>
      </w:r>
      <w:r w:rsidR="00357166">
        <w:t>pièce</w:t>
      </w:r>
      <w:r w:rsidR="008414D7">
        <w:t>,</w:t>
      </w:r>
    </w:p>
    <w:p w:rsidR="0005597F" w:rsidRDefault="0005597F" w:rsidP="0005597F">
      <w:pPr>
        <w:pStyle w:val="Puce1"/>
      </w:pPr>
      <w:r>
        <w:t>Des conditions  de moulages (</w:t>
      </w:r>
      <w:r w:rsidRPr="00357166">
        <w:rPr>
          <w:i/>
        </w:rPr>
        <w:t>pressions, température, vitesse</w:t>
      </w:r>
      <w:r>
        <w:t>)</w:t>
      </w:r>
      <w:r w:rsidR="008414D7">
        <w:t>.</w:t>
      </w:r>
    </w:p>
    <w:p w:rsidR="0005597F" w:rsidRPr="00FA4797" w:rsidRDefault="0005597F" w:rsidP="000B5ECB">
      <w:pPr>
        <w:pStyle w:val="Attention"/>
        <w:ind w:left="0" w:firstLine="0"/>
        <w:rPr>
          <w:rFonts w:eastAsia="Times New Roman"/>
          <w:lang w:eastAsia="en-GB"/>
        </w:rPr>
      </w:pPr>
      <w:r w:rsidRPr="004D1254">
        <w:rPr>
          <w:rFonts w:eastAsia="Times New Roman"/>
          <w:lang w:eastAsia="en-GB"/>
        </w:rPr>
        <w:t xml:space="preserve">Le retrait est dit </w:t>
      </w:r>
      <w:r w:rsidRPr="004D1254">
        <w:rPr>
          <w:rFonts w:eastAsia="Times New Roman"/>
          <w:i/>
          <w:iCs/>
          <w:lang w:eastAsia="en-GB"/>
        </w:rPr>
        <w:t>différentiel</w:t>
      </w:r>
      <w:r w:rsidRPr="004D1254">
        <w:rPr>
          <w:rFonts w:eastAsia="Times New Roman"/>
          <w:lang w:eastAsia="en-GB"/>
        </w:rPr>
        <w:t xml:space="preserve"> lorsque la contraction diffère selon les</w:t>
      </w:r>
      <w:r w:rsidRPr="000B5ECB">
        <w:rPr>
          <w:rFonts w:eastAsia="Times New Roman"/>
          <w:color w:val="984806"/>
          <w:lang w:eastAsia="en-GB"/>
        </w:rPr>
        <w:t xml:space="preserve"> zonesde la pièce. Il est généralement dû à un refroidissement déséquilibré</w:t>
      </w:r>
      <w:r w:rsidRPr="004D1254">
        <w:rPr>
          <w:rFonts w:eastAsia="Times New Roman"/>
          <w:lang w:eastAsia="en-GB"/>
        </w:rPr>
        <w:t>.</w:t>
      </w:r>
    </w:p>
    <w:p w:rsidR="0005597F" w:rsidRPr="000B5ECB" w:rsidRDefault="0005597F" w:rsidP="0005597F">
      <w:pPr>
        <w:rPr>
          <w:rFonts w:eastAsia="Times New Roman"/>
          <w:i/>
          <w:color w:val="984806"/>
          <w:lang w:eastAsia="en-GB"/>
        </w:rPr>
      </w:pPr>
      <w:r w:rsidRPr="000B5ECB">
        <w:rPr>
          <w:rFonts w:eastAsia="Times New Roman"/>
          <w:bCs/>
          <w:i/>
          <w:color w:val="984806"/>
          <w:lang w:eastAsia="en-GB"/>
        </w:rPr>
        <w:t xml:space="preserve">La structure </w:t>
      </w:r>
      <w:r w:rsidR="000B5ECB">
        <w:rPr>
          <w:rFonts w:eastAsia="Times New Roman"/>
          <w:bCs/>
          <w:i/>
          <w:color w:val="984806"/>
          <w:lang w:eastAsia="en-GB"/>
        </w:rPr>
        <w:t xml:space="preserve">macromoléculaire </w:t>
      </w:r>
      <w:r w:rsidRPr="000B5ECB">
        <w:rPr>
          <w:rFonts w:eastAsia="Times New Roman"/>
          <w:bCs/>
          <w:i/>
          <w:color w:val="984806"/>
          <w:lang w:eastAsia="en-GB"/>
        </w:rPr>
        <w:t>influe directement sur le retrait :</w:t>
      </w:r>
    </w:p>
    <w:p w:rsidR="0005597F" w:rsidRPr="000B5ECB" w:rsidRDefault="0005597F" w:rsidP="0005597F">
      <w:pPr>
        <w:rPr>
          <w:rFonts w:eastAsia="Times New Roman"/>
          <w:i/>
          <w:color w:val="984806"/>
          <w:lang w:eastAsia="en-GB"/>
        </w:rPr>
      </w:pPr>
      <w:r w:rsidRPr="000B5ECB">
        <w:rPr>
          <w:rFonts w:eastAsia="Times New Roman"/>
          <w:bCs/>
          <w:i/>
          <w:color w:val="984806"/>
          <w:lang w:eastAsia="en-GB"/>
        </w:rPr>
        <w:t>Amorphe : 0,2 à 1% et homogène ;</w:t>
      </w:r>
    </w:p>
    <w:p w:rsidR="0005597F" w:rsidRPr="000B5ECB" w:rsidRDefault="0005597F" w:rsidP="0005597F">
      <w:pPr>
        <w:rPr>
          <w:rFonts w:eastAsia="Times New Roman"/>
          <w:i/>
          <w:color w:val="984806"/>
          <w:lang w:eastAsia="en-GB"/>
        </w:rPr>
      </w:pPr>
      <w:r w:rsidRPr="000B5ECB">
        <w:rPr>
          <w:rFonts w:eastAsia="Times New Roman"/>
          <w:bCs/>
          <w:i/>
          <w:color w:val="984806"/>
          <w:lang w:eastAsia="en-GB"/>
        </w:rPr>
        <w:t>Cristalline : 1 à 4% et différentiel.</w:t>
      </w:r>
    </w:p>
    <w:p w:rsidR="004D2950" w:rsidRPr="00511B98" w:rsidRDefault="004D2950" w:rsidP="00934EB4">
      <w:pPr>
        <w:autoSpaceDE w:val="0"/>
        <w:autoSpaceDN w:val="0"/>
        <w:adjustRightInd w:val="0"/>
        <w:jc w:val="left"/>
        <w:rPr>
          <w:rFonts w:ascii="Times New Roman" w:eastAsiaTheme="minorHAnsi" w:hAnsi="Times New Roman"/>
          <w:b/>
          <w:bCs/>
          <w:sz w:val="16"/>
        </w:rPr>
      </w:pPr>
    </w:p>
    <w:p w:rsidR="00511B98" w:rsidRDefault="00511B98" w:rsidP="00511B98">
      <w:pPr>
        <w:pStyle w:val="Information"/>
        <w:ind w:left="0"/>
        <w:rPr>
          <w:rFonts w:eastAsiaTheme="minorHAnsi"/>
        </w:rPr>
      </w:pPr>
      <w:r>
        <w:rPr>
          <w:lang w:eastAsia="fr-FR"/>
        </w:rPr>
        <w:drawing>
          <wp:anchor distT="0" distB="0" distL="114300" distR="114300" simplePos="0" relativeHeight="252059648" behindDoc="1" locked="0" layoutInCell="1" allowOverlap="1">
            <wp:simplePos x="0" y="0"/>
            <wp:positionH relativeFrom="column">
              <wp:posOffset>2300605</wp:posOffset>
            </wp:positionH>
            <wp:positionV relativeFrom="paragraph">
              <wp:posOffset>7620</wp:posOffset>
            </wp:positionV>
            <wp:extent cx="313055" cy="294640"/>
            <wp:effectExtent l="0" t="0" r="0" b="0"/>
            <wp:wrapTight wrapText="bothSides">
              <wp:wrapPolygon edited="0">
                <wp:start x="0" y="0"/>
                <wp:lineTo x="0" y="19552"/>
                <wp:lineTo x="19716" y="19552"/>
                <wp:lineTo x="19716" y="0"/>
                <wp:lineTo x="0" y="0"/>
              </wp:wrapPolygon>
            </wp:wrapTight>
            <wp:docPr id="909" name="Image 9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055" cy="294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511B98">
        <w:rPr>
          <w:rFonts w:eastAsiaTheme="minorHAnsi"/>
        </w:rPr>
        <w:t>La fonction « empreinte » de Solidworks</w:t>
      </w:r>
      <w:r>
        <w:rPr>
          <w:rFonts w:eastAsiaTheme="minorHAnsi"/>
        </w:rPr>
        <w:t>permet de générer l’empreinte d’une pièce préalablement modélisé en fonction de la valeur du retrait du matériau.</w:t>
      </w:r>
    </w:p>
    <w:p w:rsidR="008869D1" w:rsidRDefault="008869D1">
      <w:pPr>
        <w:spacing w:after="200" w:line="276" w:lineRule="auto"/>
        <w:jc w:val="left"/>
        <w:rPr>
          <w:rFonts w:eastAsiaTheme="minorHAnsi"/>
          <w:bCs/>
        </w:rPr>
      </w:pPr>
      <w:r>
        <w:rPr>
          <w:rFonts w:eastAsiaTheme="minorHAnsi"/>
          <w:bCs/>
        </w:rPr>
        <w:br w:type="page"/>
      </w:r>
    </w:p>
    <w:p w:rsidR="00934EB4" w:rsidRDefault="00934EB4" w:rsidP="00934EB4">
      <w:pPr>
        <w:pStyle w:val="Titre3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lastRenderedPageBreak/>
        <w:t xml:space="preserve">Règles de conception </w:t>
      </w:r>
      <w:r w:rsidRPr="002E315F">
        <w:rPr>
          <w:rFonts w:eastAsia="Times New Roman"/>
          <w:lang w:eastAsia="en-GB"/>
        </w:rPr>
        <w:t>d’une pièce injectée</w:t>
      </w:r>
    </w:p>
    <w:p w:rsidR="00934EB4" w:rsidRPr="00025DD0" w:rsidRDefault="00B5296E" w:rsidP="00934EB4">
      <w:pPr>
        <w:autoSpaceDE w:val="0"/>
        <w:autoSpaceDN w:val="0"/>
        <w:adjustRightInd w:val="0"/>
        <w:rPr>
          <w:rFonts w:eastAsiaTheme="minorHAnsi"/>
          <w:bCs/>
        </w:rPr>
      </w:pPr>
      <w:r w:rsidRPr="00B5296E">
        <w:rPr>
          <w:noProof/>
          <w:sz w:val="18"/>
          <w:lang w:eastAsia="fr-FR"/>
        </w:rPr>
        <w:pict>
          <v:shape id="Text Box 245" o:spid="_x0000_s1215" type="#_x0000_t202" style="position:absolute;left:0;text-align:left;margin-left:440.85pt;margin-top:26.2pt;width:80.6pt;height:39.75pt;z-index:252099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">
            <v:textbox>
              <w:txbxContent>
                <w:p w:rsidR="009A0F8E" w:rsidRDefault="009A0F8E">
                  <w:r>
                    <w:t>Direction de démoulage</w:t>
                  </w:r>
                </w:p>
              </w:txbxContent>
            </v:textbox>
          </v:shape>
        </w:pict>
      </w:r>
      <w:r w:rsidR="00934EB4" w:rsidRPr="00025DD0">
        <w:rPr>
          <w:rFonts w:eastAsiaTheme="minorHAnsi"/>
          <w:bCs/>
        </w:rPr>
        <w:t>La conception d’une pièce destinée à être moulée doit </w:t>
      </w:r>
      <w:r w:rsidR="00025DD0" w:rsidRPr="00025DD0">
        <w:rPr>
          <w:rFonts w:eastAsiaTheme="minorHAnsi"/>
          <w:bCs/>
        </w:rPr>
        <w:t>prendre en compte des paramètres spécifiques à ce procédé d’obtention.</w:t>
      </w:r>
    </w:p>
    <w:p w:rsidR="00934EB4" w:rsidRPr="0039347F" w:rsidRDefault="00B5296E" w:rsidP="00934EB4">
      <w:pPr>
        <w:rPr>
          <w:sz w:val="18"/>
          <w:lang w:eastAsia="en-GB"/>
        </w:rPr>
      </w:pPr>
      <w:r>
        <w:rPr>
          <w:noProof/>
          <w:sz w:val="18"/>
          <w:lang w:eastAsia="fr-FR"/>
        </w:rPr>
        <w:pict>
          <v:shape id="AutoShape 244" o:spid="_x0000_s1221" type="#_x0000_t32" style="position:absolute;left:0;text-align:left;margin-left:421.7pt;margin-top:10.4pt;width:62.25pt;height:39.75pt;z-index:252098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">
            <v:stroke startarrow="block" endarrow="block"/>
          </v:shape>
        </w:pict>
      </w:r>
      <w:r>
        <w:rPr>
          <w:noProof/>
          <w:sz w:val="18"/>
          <w:lang w:eastAsia="fr-FR"/>
        </w:rPr>
        <w:pict>
          <v:group id="Groupe 121" o:spid="_x0000_s1216" style="position:absolute;left:0;text-align:left;margin-left:311.55pt;margin-top:3.65pt;width:182.25pt;height:147.7pt;z-index:-251479040;mso-width-relative:margin;mso-height-relative:margin" coordsize="23145,18754" wrapcoords="1778 0 1778 15789 89 16227 -89 16337 -89 19955 1067 21052 1778 21271 21600 21271 21600 0 1778 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">
            <v:shape id="Image 21" o:spid="_x0000_s1217" type="#_x0000_t75" style="position:absolute;left:2095;width:21050;height:1857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aFmBC/AAAA2gAAAA8AAABkcnMvZG93bnJldi54bWxET01rwkAQvQv+h2UK3nTTICrRNRSL4MEe&#10;TOt9yE6TmOxsyG5N/PfdgOBpeLzP2aWDacSdOldZVvC+iEAQ51ZXXCj4+T7ONyCcR9bYWCYFD3KQ&#10;7qeTHSba9nyhe+YLEULYJaig9L5NpHR5SQbdwrbEgfu1nUEfYFdI3WEfwk0j4yhaSYMVh4YSWzqU&#10;lNfZn1Hw6W99vIm/rnbdFsvqZnBVn1Gp2dvwsQXhafAv8dN90mE+jK+MV+7/AQ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C2hZgQvwAAANoAAAAPAAAAAAAAAAAAAAAAAJ8CAABk&#10;cnMvZG93bnJldi54bWxQSwUGAAAAAAQABAD3AAAAiwMAAAAA&#10;">
              <v:imagedata r:id="rId36" o:title=""/>
              <v:path arrowok="t"/>
            </v:shape>
            <v:shape id="Zone de texte 23" o:spid="_x0000_s1218" type="#_x0000_t202" style="position:absolute;top:14192;width:9144;height:323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F0TEsUA&#10;AADbAAAADwAAAGRycy9kb3ducmV2LnhtbESPT2vCQBTE74LfYXlCL6KbGtpKdJVS+ke8abTF2yP7&#10;TILZtyG7TdJv7xYEj8PM/IZZrntTiZYaV1pW8DiNQBBnVpecKzikH5M5COeRNVaWScEfOVivhoMl&#10;Jtp2vKN273MRIOwSVFB4XydSuqwgg25qa+LgnW1j0AfZ5FI32AW4qeQsip6lwZLDQoE1vRWUXfa/&#10;RsFpnP9sXf957OKnuH7/atOXb50q9TDqXxcgPPX+Hr61N1rBLIb/L+EHyNUV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XRMSxQAAANsAAAAPAAAAAAAAAAAAAAAAAJgCAABkcnMv&#10;ZG93bnJldi54bWxQSwUGAAAAAAQABAD1AAAAigMAAAAA&#10;" fillcolor="white [3201]" stroked="f" strokeweight=".5pt">
              <v:textbox>
                <w:txbxContent>
                  <w:p w:rsidR="009A0F8E" w:rsidRDefault="009A0F8E" w:rsidP="00934EB4">
                    <w:r>
                      <w:t>Dépouille</w:t>
                    </w:r>
                  </w:p>
                </w:txbxContent>
              </v:textbox>
            </v:shape>
            <v:shapetype id="_x0000_t13" coordsize="21600,21600" o:spt="13" adj="16200,5400" path="m@0,l@0@1,0@1,0@2@0@2@0,21600,21600,10800xe">
              <v:stroke joinstyle="miter"/>
              <v:formulas>
                <v:f eqn="val #0"/>
                <v:f eqn="val #1"/>
                <v:f eqn="sum height 0 #1"/>
                <v:f eqn="sum 10800 0 #1"/>
                <v:f eqn="sum width 0 #0"/>
                <v:f eqn="prod @4 @3 10800"/>
                <v:f eqn="sum width 0 @5"/>
              </v:formulas>
              <v:path o:connecttype="custom" o:connectlocs="@0,0;0,10800;@0,21600;21600,10800" o:connectangles="270,180,90,0" textboxrect="0,@1,@6,@2"/>
              <v:handles>
                <v:h position="#0,#1" xrange="0,21600" yrange="0,10800"/>
              </v:handles>
            </v:shapetype>
            <v:shape id="Flèche droite 25" o:spid="_x0000_s1219" type="#_x0000_t13" style="position:absolute;left:6048;top:15763;width:4832;height:1150;rotation:-3278253fd;visibility:visibl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qUy8MA&#10;AADbAAAADwAAAGRycy9kb3ducmV2LnhtbESPQYvCMBSE74L/ITzBy6KpyopUo4gieBKsIh4fzbOt&#10;Ni+1idrdX28WFjwOM/MNM1s0phRPql1hWcGgH4EgTq0uOFNwPGx6ExDOI2ssLZOCH3KwmLdbM4y1&#10;ffGenonPRICwi1FB7n0VS+nSnAy6vq2Ig3extUEfZJ1JXeMrwE0ph1E0lgYLDgs5VrTKKb0lD6Mg&#10;Ga13N0vnkzuPNrtH9ru+l19XpbqdZjkF4anxn/B/e6sVDL/h70v4AXL+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qUy8MAAADbAAAADwAAAAAAAAAAAAAAAACYAgAAZHJzL2Rv&#10;d25yZXYueG1sUEsFBgAAAAAEAAQA9QAAAIgDAAAAAA==&#10;" adj="19031" fillcolor="white [3212]" strokecolor="black [3213]" strokeweight="1pt"/>
            <w10:wrap type="tight"/>
          </v:group>
        </w:pict>
      </w:r>
    </w:p>
    <w:p w:rsidR="00934EB4" w:rsidRPr="00FD5ADF" w:rsidRDefault="00934EB4" w:rsidP="00934EB4">
      <w:pPr>
        <w:ind w:left="1134"/>
        <w:rPr>
          <w:sz w:val="16"/>
        </w:rPr>
      </w:pPr>
    </w:p>
    <w:p w:rsidR="00934EB4" w:rsidRPr="002E315F" w:rsidRDefault="00934EB4" w:rsidP="00934EB4">
      <w:pPr>
        <w:pStyle w:val="Titre4"/>
        <w:ind w:left="0"/>
        <w:rPr>
          <w:rFonts w:eastAsia="Times New Roman"/>
          <w:lang w:eastAsia="en-GB"/>
        </w:rPr>
      </w:pPr>
      <w:r w:rsidRPr="002E315F">
        <w:rPr>
          <w:rFonts w:eastAsia="Times New Roman"/>
          <w:lang w:eastAsia="en-GB"/>
        </w:rPr>
        <w:t>Dépouille</w:t>
      </w:r>
    </w:p>
    <w:p w:rsidR="00934EB4" w:rsidRDefault="00934EB4" w:rsidP="00934EB4">
      <w:r>
        <w:t xml:space="preserve">C’est une </w:t>
      </w:r>
      <w:r w:rsidRPr="00B21714">
        <w:t>inclinaisonprévue</w:t>
      </w:r>
      <w:r>
        <w:t xml:space="preserve"> sur les </w:t>
      </w:r>
      <w:r w:rsidRPr="00B21714">
        <w:t>parties</w:t>
      </w:r>
      <w:r w:rsidR="000B5ECB">
        <w:t>verticales de la pièce</w:t>
      </w:r>
      <w:r w:rsidR="00025DD0">
        <w:t>.</w:t>
      </w:r>
    </w:p>
    <w:p w:rsidR="00025DD0" w:rsidRDefault="00934EB4" w:rsidP="00934EB4">
      <w:pPr>
        <w:rPr>
          <w:rFonts w:eastAsia="Times New Roman"/>
          <w:lang w:eastAsia="en-GB"/>
        </w:rPr>
      </w:pPr>
      <w:r w:rsidRPr="002E315F">
        <w:rPr>
          <w:rFonts w:eastAsia="Times New Roman"/>
          <w:lang w:eastAsia="en-GB"/>
        </w:rPr>
        <w:t xml:space="preserve">La dépouille </w:t>
      </w:r>
      <w:r>
        <w:rPr>
          <w:rFonts w:eastAsia="Times New Roman"/>
          <w:lang w:eastAsia="en-GB"/>
        </w:rPr>
        <w:t>est</w:t>
      </w:r>
      <w:r w:rsidRPr="002E315F">
        <w:rPr>
          <w:rFonts w:eastAsia="Times New Roman"/>
          <w:lang w:eastAsia="en-GB"/>
        </w:rPr>
        <w:t xml:space="preserve"> indispensable pour permettre l</w:t>
      </w:r>
      <w:r>
        <w:rPr>
          <w:rFonts w:eastAsia="Times New Roman"/>
          <w:lang w:eastAsia="en-GB"/>
        </w:rPr>
        <w:t>’extraction de la pièce</w:t>
      </w:r>
      <w:r w:rsidR="00025DD0">
        <w:rPr>
          <w:rFonts w:eastAsia="Times New Roman"/>
          <w:lang w:eastAsia="en-GB"/>
        </w:rPr>
        <w:t xml:space="preserve"> du moule</w:t>
      </w:r>
      <w:r>
        <w:rPr>
          <w:rFonts w:eastAsia="Times New Roman"/>
          <w:lang w:eastAsia="en-GB"/>
        </w:rPr>
        <w:t xml:space="preserve">. </w:t>
      </w:r>
    </w:p>
    <w:p w:rsidR="00934EB4" w:rsidRPr="00F23050" w:rsidRDefault="00934EB4" w:rsidP="00934EB4">
      <w:pPr>
        <w:rPr>
          <w:rFonts w:eastAsia="Times New Roman"/>
          <w:lang w:eastAsia="en-GB"/>
        </w:rPr>
      </w:pPr>
      <w:r w:rsidRPr="002E315F">
        <w:rPr>
          <w:rFonts w:eastAsia="Times New Roman"/>
          <w:lang w:eastAsia="en-GB"/>
        </w:rPr>
        <w:t>L'angle de dépouille</w:t>
      </w:r>
      <w:r w:rsidR="00025DD0">
        <w:rPr>
          <w:rFonts w:eastAsia="Times New Roman"/>
          <w:lang w:eastAsia="en-GB"/>
        </w:rPr>
        <w:t>dépend du polymère et varie entre</w:t>
      </w:r>
      <w:r w:rsidRPr="00EA595E">
        <w:rPr>
          <w:rFonts w:eastAsia="Times New Roman"/>
          <w:lang w:eastAsia="en-GB"/>
        </w:rPr>
        <w:t> </w:t>
      </w:r>
      <w:r w:rsidR="00EA595E" w:rsidRPr="00EA595E">
        <w:rPr>
          <w:rFonts w:eastAsia="Times New Roman"/>
          <w:lang w:eastAsia="en-GB"/>
        </w:rPr>
        <w:t>0.5 à 2°.</w:t>
      </w:r>
    </w:p>
    <w:p w:rsidR="00511B98" w:rsidRDefault="00511B98" w:rsidP="00511B98">
      <w:pPr>
        <w:pStyle w:val="Information"/>
        <w:ind w:left="0"/>
        <w:rPr>
          <w:rFonts w:eastAsiaTheme="minorHAnsi"/>
        </w:rPr>
      </w:pPr>
      <w:r>
        <w:rPr>
          <w:rFonts w:eastAsiaTheme="minorHAnsi"/>
        </w:rPr>
        <w:t>On utilisera l</w:t>
      </w:r>
      <w:r w:rsidRPr="00511B98">
        <w:rPr>
          <w:rFonts w:eastAsiaTheme="minorHAnsi"/>
        </w:rPr>
        <w:t xml:space="preserve">a fonction </w:t>
      </w:r>
      <w:r>
        <w:rPr>
          <w:lang w:eastAsia="fr-FR"/>
        </w:rPr>
        <w:drawing>
          <wp:inline distT="0" distB="0" distL="0" distR="0">
            <wp:extent cx="714375" cy="247650"/>
            <wp:effectExtent l="0" t="0" r="9525" b="0"/>
            <wp:docPr id="119" name="Image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14375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HAnsi"/>
        </w:rPr>
        <w:t xml:space="preserve"> de Solidworks.</w:t>
      </w:r>
    </w:p>
    <w:p w:rsidR="00934EB4" w:rsidRDefault="00934EB4" w:rsidP="00934EB4">
      <w:pPr>
        <w:rPr>
          <w:rFonts w:eastAsia="Times New Roman"/>
          <w:color w:val="00B050"/>
          <w:lang w:eastAsia="en-GB"/>
        </w:rPr>
      </w:pPr>
    </w:p>
    <w:p w:rsidR="006C5261" w:rsidRDefault="006C5261" w:rsidP="00934EB4">
      <w:pPr>
        <w:rPr>
          <w:rFonts w:eastAsia="Times New Roman"/>
          <w:color w:val="00B050"/>
          <w:lang w:eastAsia="en-GB"/>
        </w:rPr>
      </w:pPr>
    </w:p>
    <w:p w:rsidR="00025DD0" w:rsidRPr="00781726" w:rsidRDefault="00025DD0" w:rsidP="00025DD0">
      <w:pPr>
        <w:pStyle w:val="Titre4"/>
        <w:ind w:left="0"/>
        <w:rPr>
          <w:rFonts w:eastAsia="Times New Roman"/>
          <w:lang w:eastAsia="en-GB"/>
        </w:rPr>
      </w:pPr>
      <w:r w:rsidRPr="00781726">
        <w:rPr>
          <w:rFonts w:eastAsia="Times New Roman"/>
          <w:lang w:eastAsia="en-GB"/>
        </w:rPr>
        <w:t>Cong</w:t>
      </w:r>
      <w:r>
        <w:rPr>
          <w:rFonts w:eastAsia="Times New Roman"/>
          <w:lang w:eastAsia="en-GB"/>
        </w:rPr>
        <w:t>é</w:t>
      </w:r>
      <w:r w:rsidRPr="00781726">
        <w:rPr>
          <w:rFonts w:eastAsia="Times New Roman"/>
          <w:lang w:eastAsia="en-GB"/>
        </w:rPr>
        <w:t xml:space="preserve">s </w:t>
      </w:r>
    </w:p>
    <w:p w:rsidR="00025DD0" w:rsidRDefault="00511B98" w:rsidP="00025DD0">
      <w:pPr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On privilégiera d</w:t>
      </w:r>
      <w:r w:rsidR="00025DD0" w:rsidRPr="00781726">
        <w:rPr>
          <w:rFonts w:eastAsia="Times New Roman"/>
          <w:lang w:eastAsia="en-GB"/>
        </w:rPr>
        <w:t>es rayons de 0,3 à 0,5</w:t>
      </w:r>
      <w:r>
        <w:rPr>
          <w:rFonts w:eastAsia="Times New Roman"/>
          <w:lang w:eastAsia="en-GB"/>
        </w:rPr>
        <w:t xml:space="preserve"> .mm à la place des angles vifs.</w:t>
      </w:r>
    </w:p>
    <w:p w:rsidR="00511B98" w:rsidRDefault="00511B98" w:rsidP="00511B98">
      <w:pPr>
        <w:pStyle w:val="Information"/>
        <w:ind w:left="0"/>
        <w:rPr>
          <w:rFonts w:eastAsiaTheme="minorHAnsi"/>
        </w:rPr>
      </w:pPr>
      <w:r>
        <w:rPr>
          <w:rFonts w:eastAsiaTheme="minorHAnsi"/>
        </w:rPr>
        <w:t>On utilisera l</w:t>
      </w:r>
      <w:r w:rsidRPr="00511B98">
        <w:rPr>
          <w:rFonts w:eastAsiaTheme="minorHAnsi"/>
        </w:rPr>
        <w:t xml:space="preserve">a fonction </w:t>
      </w:r>
      <w:r>
        <w:rPr>
          <w:lang w:eastAsia="fr-FR"/>
        </w:rPr>
        <w:drawing>
          <wp:inline distT="0" distB="0" distL="0" distR="0">
            <wp:extent cx="400050" cy="390525"/>
            <wp:effectExtent l="0" t="0" r="0" b="9525"/>
            <wp:docPr id="120" name="Image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HAnsi"/>
        </w:rPr>
        <w:t xml:space="preserve"> de Solidworks.</w:t>
      </w:r>
    </w:p>
    <w:p w:rsidR="00511B98" w:rsidRPr="00781726" w:rsidRDefault="00511B98" w:rsidP="00025DD0">
      <w:pPr>
        <w:rPr>
          <w:rFonts w:eastAsia="Times New Roman"/>
          <w:lang w:eastAsia="en-GB"/>
        </w:rPr>
      </w:pPr>
    </w:p>
    <w:p w:rsidR="00E43EEA" w:rsidRDefault="00E43EEA">
      <w:pPr>
        <w:spacing w:after="200" w:line="276" w:lineRule="auto"/>
        <w:jc w:val="left"/>
        <w:rPr>
          <w:rFonts w:ascii="Trebuchet MS" w:eastAsia="Times New Roman" w:hAnsi="Trebuchet MS"/>
          <w:b/>
          <w:color w:val="F79646" w:themeColor="accent6"/>
          <w:lang w:eastAsia="en-GB"/>
        </w:rPr>
      </w:pPr>
    </w:p>
    <w:p w:rsidR="00934EB4" w:rsidRPr="00781726" w:rsidRDefault="00B5296E" w:rsidP="00934EB4">
      <w:pPr>
        <w:pStyle w:val="Titre4"/>
        <w:ind w:left="0"/>
        <w:rPr>
          <w:rFonts w:eastAsia="Times New Roman"/>
          <w:lang w:eastAsia="en-GB"/>
        </w:rPr>
      </w:pPr>
      <w:r w:rsidRPr="00B5296E">
        <w:rPr>
          <w:noProof/>
          <w:lang w:eastAsia="fr-FR"/>
        </w:rPr>
        <w:pict>
          <v:shape id="Zone de texte 126" o:spid="_x0000_s1220" type="#_x0000_t202" style="position:absolute;left:0;text-align:left;margin-left:292.05pt;margin-top:-13.2pt;width:204pt;height:172.05pt;z-index:-251254784;visibility:visible;mso-width-relative:margin" wrapcoords="-79 -94 -79 21506 21679 21506 21679 -94 -79 -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" filled="f" strokeweight=".5pt">
            <v:path arrowok="t"/>
            <v:textbox style="mso-fit-shape-to-text:t">
              <w:txbxContent>
                <w:p w:rsidR="009A0F8E" w:rsidRPr="00C66D79" w:rsidRDefault="009A0F8E" w:rsidP="00934EB4">
                  <w:pPr>
                    <w:rPr>
                      <w:rFonts w:eastAsia="Times New Roman"/>
                      <w:color w:val="4F6228"/>
                      <w:lang w:eastAsia="en-GB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Les fortes épaisseurs entraînent : </w:t>
                  </w:r>
                </w:p>
                <w:p w:rsidR="009A0F8E" w:rsidRPr="00C66D79" w:rsidRDefault="009A0F8E" w:rsidP="0080314C">
                  <w:pPr>
                    <w:pStyle w:val="Paragraphedeliste"/>
                    <w:numPr>
                      <w:ilvl w:val="0"/>
                      <w:numId w:val="9"/>
                    </w:numPr>
                    <w:rPr>
                      <w:rFonts w:eastAsia="Times New Roman"/>
                      <w:color w:val="4F6228"/>
                      <w:lang w:eastAsia="en-GB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Un prix de matière élevé, </w:t>
                  </w:r>
                </w:p>
                <w:p w:rsidR="009A0F8E" w:rsidRPr="00C66D79" w:rsidRDefault="009A0F8E" w:rsidP="0080314C">
                  <w:pPr>
                    <w:pStyle w:val="Paragraphedeliste"/>
                    <w:numPr>
                      <w:ilvl w:val="0"/>
                      <w:numId w:val="9"/>
                    </w:numPr>
                    <w:rPr>
                      <w:rFonts w:eastAsia="Times New Roman"/>
                      <w:color w:val="4F6228"/>
                      <w:lang w:eastAsia="en-GB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Une augmentation des durées de cycle, </w:t>
                  </w:r>
                </w:p>
                <w:p w:rsidR="009A0F8E" w:rsidRPr="00C66D79" w:rsidRDefault="009A0F8E" w:rsidP="0080314C">
                  <w:pPr>
                    <w:pStyle w:val="Paragraphedeliste"/>
                    <w:numPr>
                      <w:ilvl w:val="0"/>
                      <w:numId w:val="9"/>
                    </w:numPr>
                    <w:rPr>
                      <w:rFonts w:eastAsia="Times New Roman"/>
                      <w:color w:val="4F6228"/>
                      <w:lang w:eastAsia="en-GB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Un retrait important avec risques de retassures, porosités, soufflures </w:t>
                  </w:r>
                </w:p>
                <w:p w:rsidR="009A0F8E" w:rsidRPr="00C66D79" w:rsidRDefault="009A0F8E" w:rsidP="00934EB4">
                  <w:pPr>
                    <w:rPr>
                      <w:rFonts w:eastAsia="Times New Roman"/>
                      <w:color w:val="4F6228"/>
                      <w:lang w:eastAsia="en-GB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Les trop faibles épaisseurs provoquent. </w:t>
                  </w:r>
                </w:p>
                <w:p w:rsidR="009A0F8E" w:rsidRPr="00C66D79" w:rsidRDefault="009A0F8E" w:rsidP="0080314C">
                  <w:pPr>
                    <w:pStyle w:val="Paragraphedeliste"/>
                    <w:numPr>
                      <w:ilvl w:val="0"/>
                      <w:numId w:val="10"/>
                    </w:numPr>
                    <w:rPr>
                      <w:rFonts w:eastAsia="Times New Roman"/>
                      <w:color w:val="4F6228"/>
                      <w:lang w:eastAsia="en-GB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Une solidification trop rapide, </w:t>
                  </w:r>
                </w:p>
                <w:p w:rsidR="009A0F8E" w:rsidRPr="00C66D79" w:rsidRDefault="009A0F8E" w:rsidP="0080314C">
                  <w:pPr>
                    <w:pStyle w:val="Paragraphedeliste"/>
                    <w:numPr>
                      <w:ilvl w:val="0"/>
                      <w:numId w:val="10"/>
                    </w:numPr>
                    <w:rPr>
                      <w:rFonts w:eastAsia="Times New Roman"/>
                      <w:color w:val="4F6228"/>
                    </w:rPr>
                  </w:pPr>
                  <w:r w:rsidRPr="00C66D79">
                    <w:rPr>
                      <w:rFonts w:eastAsia="Times New Roman"/>
                      <w:color w:val="4F6228"/>
                      <w:lang w:eastAsia="en-GB"/>
                    </w:rPr>
                    <w:t xml:space="preserve">Des risques de fragilité. </w:t>
                  </w:r>
                </w:p>
              </w:txbxContent>
            </v:textbox>
            <w10:wrap type="tight"/>
          </v:shape>
        </w:pict>
      </w:r>
      <w:r w:rsidR="00934EB4">
        <w:rPr>
          <w:rFonts w:eastAsia="Times New Roman"/>
          <w:lang w:eastAsia="en-GB"/>
        </w:rPr>
        <w:t xml:space="preserve">Épaisseurs </w:t>
      </w:r>
    </w:p>
    <w:p w:rsidR="00934EB4" w:rsidRDefault="00934EB4" w:rsidP="00934EB4">
      <w:pPr>
        <w:rPr>
          <w:rFonts w:eastAsia="Times New Roman"/>
          <w:lang w:eastAsia="en-GB"/>
        </w:rPr>
      </w:pPr>
      <w:r w:rsidRPr="00781726">
        <w:rPr>
          <w:rFonts w:eastAsia="Times New Roman"/>
          <w:lang w:eastAsia="en-GB"/>
        </w:rPr>
        <w:t xml:space="preserve">Les épaisseurs les plus courantes </w:t>
      </w:r>
      <w:r w:rsidR="00194128">
        <w:rPr>
          <w:rFonts w:eastAsia="Times New Roman"/>
          <w:lang w:eastAsia="en-GB"/>
        </w:rPr>
        <w:t>vont</w:t>
      </w:r>
      <w:r w:rsidRPr="00781726">
        <w:rPr>
          <w:rFonts w:eastAsia="Times New Roman"/>
          <w:lang w:eastAsia="en-GB"/>
        </w:rPr>
        <w:t xml:space="preserve"> de 0, 7 à 3 mm</w:t>
      </w:r>
      <w:r w:rsidR="00E43EEA">
        <w:rPr>
          <w:rFonts w:eastAsia="Times New Roman"/>
          <w:lang w:eastAsia="en-GB"/>
        </w:rPr>
        <w:t>.</w:t>
      </w:r>
    </w:p>
    <w:p w:rsidR="00E43EEA" w:rsidRDefault="00E43EEA" w:rsidP="00934EB4">
      <w:pPr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On choisira des conceptions à épaisseur constante.</w:t>
      </w:r>
    </w:p>
    <w:p w:rsidR="00E43EEA" w:rsidRDefault="00E43EEA" w:rsidP="00E43EEA">
      <w:pPr>
        <w:pStyle w:val="Information"/>
        <w:ind w:left="0"/>
        <w:rPr>
          <w:rFonts w:eastAsiaTheme="minorHAnsi"/>
        </w:rPr>
      </w:pPr>
      <w:r>
        <w:rPr>
          <w:rFonts w:eastAsiaTheme="minorHAnsi"/>
        </w:rPr>
        <w:t>On utilisera l</w:t>
      </w:r>
      <w:r w:rsidRPr="00511B98">
        <w:rPr>
          <w:rFonts w:eastAsiaTheme="minorHAnsi"/>
        </w:rPr>
        <w:t xml:space="preserve">a fonction </w:t>
      </w:r>
      <w:r>
        <w:rPr>
          <w:lang w:eastAsia="fr-FR"/>
        </w:rPr>
        <w:drawing>
          <wp:inline distT="0" distB="0" distL="0" distR="0">
            <wp:extent cx="723900" cy="247650"/>
            <wp:effectExtent l="0" t="0" r="0" b="0"/>
            <wp:docPr id="125" name="Imag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247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HAnsi"/>
        </w:rPr>
        <w:t xml:space="preserve"> de Solidworks.</w:t>
      </w:r>
    </w:p>
    <w:p w:rsidR="00E43EEA" w:rsidRDefault="00E43EEA" w:rsidP="00934EB4">
      <w:pPr>
        <w:rPr>
          <w:rFonts w:eastAsia="Times New Roman"/>
          <w:lang w:eastAsia="en-GB"/>
        </w:rPr>
      </w:pPr>
    </w:p>
    <w:p w:rsidR="00E43EEA" w:rsidRPr="00781726" w:rsidRDefault="00E43EEA" w:rsidP="00934EB4">
      <w:pPr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 xml:space="preserve">Lorsque de fortes épaisseurs s’avèrent indispensable pour satisfaire notamment des caractéristiques mécaniques, des nervures </w:t>
      </w:r>
      <w:r w:rsidR="00357166">
        <w:rPr>
          <w:rFonts w:eastAsia="Times New Roman"/>
          <w:lang w:eastAsia="en-GB"/>
        </w:rPr>
        <w:t>se substitueront à ces surépaisseurs</w:t>
      </w:r>
      <w:r>
        <w:rPr>
          <w:rFonts w:eastAsia="Times New Roman"/>
          <w:lang w:eastAsia="en-GB"/>
        </w:rPr>
        <w:t>.</w:t>
      </w:r>
    </w:p>
    <w:p w:rsidR="00934EB4" w:rsidRDefault="00934EB4" w:rsidP="00646830">
      <w:pPr>
        <w:pStyle w:val="Information"/>
        <w:ind w:left="0"/>
        <w:rPr>
          <w:rFonts w:eastAsia="Times New Roman"/>
          <w:lang w:eastAsia="en-GB"/>
        </w:rPr>
      </w:pPr>
      <w:r w:rsidRPr="00E43EEA">
        <w:rPr>
          <w:rFonts w:eastAsia="Times New Roman"/>
          <w:lang w:eastAsia="en-GB"/>
        </w:rPr>
        <w:t xml:space="preserve">Elles </w:t>
      </w:r>
      <w:r w:rsidRPr="00194128">
        <w:rPr>
          <w:rFonts w:eastAsia="Times New Roman"/>
          <w:color w:val="4F6228"/>
          <w:lang w:eastAsia="en-GB"/>
        </w:rPr>
        <w:t>doivent être de plus faibles</w:t>
      </w:r>
      <w:r w:rsidRPr="00E43EEA">
        <w:rPr>
          <w:rFonts w:eastAsia="Times New Roman"/>
          <w:lang w:eastAsia="en-GB"/>
        </w:rPr>
        <w:t xml:space="preserve"> épaisseur que la paroi à renforcer </w:t>
      </w:r>
      <w:r w:rsidR="00E43EEA" w:rsidRPr="00E43EEA">
        <w:rPr>
          <w:rFonts w:eastAsia="Times New Roman"/>
          <w:lang w:eastAsia="en-GB"/>
        </w:rPr>
        <w:t>(</w:t>
      </w:r>
      <w:r w:rsidRPr="00E43EEA">
        <w:rPr>
          <w:rFonts w:eastAsia="Times New Roman"/>
          <w:lang w:eastAsia="en-GB"/>
        </w:rPr>
        <w:t>0,3 à 0,6 fois l'épaisseur de cette paroi</w:t>
      </w:r>
      <w:r w:rsidR="00E43EEA" w:rsidRPr="00E43EEA">
        <w:rPr>
          <w:rFonts w:eastAsia="Times New Roman"/>
          <w:lang w:eastAsia="en-GB"/>
        </w:rPr>
        <w:t>)</w:t>
      </w:r>
      <w:r w:rsidRPr="00E43EEA">
        <w:rPr>
          <w:rFonts w:eastAsia="Times New Roman"/>
          <w:lang w:eastAsia="en-GB"/>
        </w:rPr>
        <w:t xml:space="preserve">. </w:t>
      </w:r>
    </w:p>
    <w:p w:rsidR="00194128" w:rsidRPr="00194128" w:rsidRDefault="00194128" w:rsidP="00194128">
      <w:pPr>
        <w:rPr>
          <w:color w:val="4F6228"/>
          <w:lang w:eastAsia="en-GB"/>
        </w:rPr>
      </w:pPr>
      <w:r w:rsidRPr="00194128">
        <w:rPr>
          <w:color w:val="4F6228"/>
          <w:lang w:eastAsia="en-GB"/>
        </w:rPr>
        <w:t xml:space="preserve">On utilisera la fonction  </w:t>
      </w:r>
      <w:r w:rsidRPr="00194128">
        <w:rPr>
          <w:noProof/>
          <w:color w:val="4F6228"/>
          <w:lang w:eastAsia="fr-FR"/>
        </w:rPr>
        <w:drawing>
          <wp:inline distT="0" distB="0" distL="0" distR="0">
            <wp:extent cx="704850" cy="257175"/>
            <wp:effectExtent l="19050" t="0" r="0" b="0"/>
            <wp:docPr id="21" name="Imag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4850" cy="257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4128">
        <w:rPr>
          <w:color w:val="4F6228"/>
          <w:lang w:eastAsia="en-GB"/>
        </w:rPr>
        <w:t xml:space="preserve"> de Solidworks.</w:t>
      </w:r>
    </w:p>
    <w:p w:rsidR="00934EB4" w:rsidRPr="00781726" w:rsidRDefault="00934EB4" w:rsidP="00934EB4">
      <w:pPr>
        <w:rPr>
          <w:rFonts w:eastAsia="Times New Roman"/>
          <w:color w:val="00B050"/>
          <w:lang w:eastAsia="en-GB"/>
        </w:rPr>
      </w:pPr>
    </w:p>
    <w:p w:rsidR="00934EB4" w:rsidRPr="00781726" w:rsidRDefault="00934EB4" w:rsidP="00934EB4">
      <w:pPr>
        <w:pStyle w:val="Titre4"/>
        <w:ind w:left="0"/>
        <w:rPr>
          <w:rFonts w:eastAsia="Times New Roman"/>
          <w:lang w:eastAsia="en-GB"/>
        </w:rPr>
      </w:pPr>
      <w:r w:rsidRPr="00781726">
        <w:rPr>
          <w:rFonts w:eastAsia="Times New Roman"/>
          <w:lang w:eastAsia="en-GB"/>
        </w:rPr>
        <w:t xml:space="preserve">Localisation des traces de moulage : </w:t>
      </w:r>
    </w:p>
    <w:p w:rsidR="00934EB4" w:rsidRPr="00781726" w:rsidRDefault="00934EB4" w:rsidP="00934EB4">
      <w:pPr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L</w:t>
      </w:r>
      <w:r w:rsidRPr="00781726">
        <w:rPr>
          <w:rFonts w:eastAsia="Times New Roman"/>
          <w:lang w:eastAsia="en-GB"/>
        </w:rPr>
        <w:t>es traces de lignes de soudure, seuils d'alimentation, éjecteurs,</w:t>
      </w:r>
      <w:r w:rsidR="00194128">
        <w:rPr>
          <w:rFonts w:eastAsia="Times New Roman"/>
          <w:lang w:eastAsia="en-GB"/>
        </w:rPr>
        <w:t xml:space="preserve"> sont à localiser</w:t>
      </w:r>
      <w:r w:rsidRPr="00781726">
        <w:rPr>
          <w:rFonts w:eastAsia="Times New Roman"/>
          <w:lang w:eastAsia="en-GB"/>
        </w:rPr>
        <w:t xml:space="preserve"> dans des endroits peu visibles pour ne pas nuire à l'aspect de la pièce. </w:t>
      </w:r>
    </w:p>
    <w:p w:rsidR="00934EB4" w:rsidRPr="00781726" w:rsidRDefault="00934EB4" w:rsidP="00934EB4">
      <w:pPr>
        <w:rPr>
          <w:rFonts w:eastAsia="Times New Roman"/>
          <w:color w:val="00B050"/>
          <w:lang w:eastAsia="en-GB"/>
        </w:rPr>
      </w:pPr>
    </w:p>
    <w:p w:rsidR="00934EB4" w:rsidRDefault="00934EB4" w:rsidP="00934EB4">
      <w:pPr>
        <w:pStyle w:val="Titre4"/>
        <w:ind w:left="0"/>
        <w:rPr>
          <w:rFonts w:eastAsia="Times New Roman"/>
          <w:lang w:eastAsia="en-GB"/>
        </w:rPr>
      </w:pPr>
      <w:r w:rsidRPr="00781726">
        <w:rPr>
          <w:rFonts w:eastAsia="Times New Roman"/>
          <w:lang w:eastAsia="en-GB"/>
        </w:rPr>
        <w:t>Tolérances</w:t>
      </w:r>
    </w:p>
    <w:p w:rsidR="00934EB4" w:rsidRPr="00781726" w:rsidRDefault="00934EB4" w:rsidP="00934EB4">
      <w:pPr>
        <w:rPr>
          <w:rFonts w:eastAsia="Times New Roman"/>
          <w:lang w:eastAsia="en-GB"/>
        </w:rPr>
      </w:pPr>
      <w:r w:rsidRPr="00781726">
        <w:rPr>
          <w:rFonts w:eastAsia="Times New Roman"/>
          <w:lang w:eastAsia="en-GB"/>
        </w:rPr>
        <w:t xml:space="preserve">Elle dépend de la précision du moule et peut aller jusqu'à </w:t>
      </w:r>
      <w:r w:rsidR="00194128">
        <w:rPr>
          <w:rFonts w:eastAsia="Times New Roman"/>
          <w:lang w:eastAsia="en-GB"/>
        </w:rPr>
        <w:t>une qualité 8.</w:t>
      </w:r>
    </w:p>
    <w:p w:rsidR="00934EB4" w:rsidRPr="002E315F" w:rsidRDefault="00934EB4" w:rsidP="00934EB4">
      <w:pPr>
        <w:rPr>
          <w:rFonts w:eastAsia="Times New Roman"/>
          <w:lang w:eastAsia="en-GB"/>
        </w:rPr>
      </w:pPr>
    </w:p>
    <w:p w:rsidR="00934EB4" w:rsidRDefault="00934EB4" w:rsidP="00934EB4">
      <w:pPr>
        <w:autoSpaceDE w:val="0"/>
        <w:autoSpaceDN w:val="0"/>
        <w:adjustRightInd w:val="0"/>
        <w:rPr>
          <w:rFonts w:eastAsiaTheme="minorHAnsi"/>
          <w:b/>
          <w:bCs/>
        </w:rPr>
      </w:pPr>
      <w:r w:rsidRPr="004744F0">
        <w:rPr>
          <w:rFonts w:eastAsiaTheme="minorHAnsi"/>
          <w:b/>
          <w:bCs/>
        </w:rPr>
        <w:t xml:space="preserve">La </w:t>
      </w:r>
      <w:r>
        <w:rPr>
          <w:rFonts w:eastAsiaTheme="minorHAnsi"/>
          <w:b/>
          <w:bCs/>
        </w:rPr>
        <w:t>conception d’une pièce destinée à être moulée doit aussi intégrer les</w:t>
      </w:r>
      <w:r w:rsidRPr="004744F0">
        <w:rPr>
          <w:rFonts w:eastAsiaTheme="minorHAnsi"/>
          <w:b/>
          <w:bCs/>
        </w:rPr>
        <w:t xml:space="preserve"> contrainte</w:t>
      </w:r>
      <w:r>
        <w:rPr>
          <w:rFonts w:eastAsiaTheme="minorHAnsi"/>
          <w:b/>
          <w:bCs/>
        </w:rPr>
        <w:t>s</w:t>
      </w:r>
      <w:r w:rsidRPr="004744F0">
        <w:rPr>
          <w:rFonts w:eastAsiaTheme="minorHAnsi"/>
          <w:b/>
          <w:bCs/>
        </w:rPr>
        <w:t xml:space="preserve"> de réalisation du moule, </w:t>
      </w:r>
      <w:r>
        <w:rPr>
          <w:rFonts w:eastAsiaTheme="minorHAnsi"/>
          <w:b/>
          <w:bCs/>
        </w:rPr>
        <w:t>d’</w:t>
      </w:r>
      <w:r w:rsidRPr="004744F0">
        <w:rPr>
          <w:rFonts w:eastAsiaTheme="minorHAnsi"/>
          <w:b/>
          <w:bCs/>
        </w:rPr>
        <w:t xml:space="preserve">usinage des éléments et </w:t>
      </w:r>
      <w:r>
        <w:rPr>
          <w:rFonts w:eastAsiaTheme="minorHAnsi"/>
          <w:b/>
          <w:bCs/>
        </w:rPr>
        <w:t xml:space="preserve">la </w:t>
      </w:r>
      <w:r w:rsidRPr="004744F0">
        <w:rPr>
          <w:rFonts w:eastAsiaTheme="minorHAnsi"/>
          <w:b/>
          <w:bCs/>
        </w:rPr>
        <w:t>nécessité de maintenance.</w:t>
      </w:r>
    </w:p>
    <w:p w:rsidR="000B5ECB" w:rsidRDefault="000B5ECB" w:rsidP="00934EB4">
      <w:pPr>
        <w:autoSpaceDE w:val="0"/>
        <w:autoSpaceDN w:val="0"/>
        <w:adjustRightInd w:val="0"/>
        <w:rPr>
          <w:rFonts w:eastAsiaTheme="minorHAnsi"/>
          <w:b/>
          <w:bCs/>
        </w:rPr>
      </w:pPr>
    </w:p>
    <w:p w:rsidR="000B5ECB" w:rsidRPr="004744F0" w:rsidRDefault="000B5ECB" w:rsidP="00934EB4">
      <w:pPr>
        <w:autoSpaceDE w:val="0"/>
        <w:autoSpaceDN w:val="0"/>
        <w:adjustRightInd w:val="0"/>
        <w:rPr>
          <w:rFonts w:eastAsiaTheme="minorHAnsi"/>
          <w:bCs/>
        </w:rPr>
      </w:pPr>
    </w:p>
    <w:p w:rsidR="0029157F" w:rsidRDefault="0029157F">
      <w:pPr>
        <w:spacing w:after="200" w:line="276" w:lineRule="auto"/>
        <w:jc w:val="left"/>
        <w:rPr>
          <w:rFonts w:ascii="Arial Black" w:hAnsi="Arial Black"/>
          <w:b/>
          <w:bCs/>
          <w:color w:val="C0504D" w:themeColor="accent2"/>
          <w:kern w:val="36"/>
          <w:sz w:val="36"/>
          <w:szCs w:val="48"/>
        </w:rPr>
      </w:pPr>
      <w:r>
        <w:br w:type="page"/>
      </w:r>
    </w:p>
    <w:p w:rsidR="000B5ECB" w:rsidRPr="000B5ECB" w:rsidRDefault="000B5ECB" w:rsidP="000B5ECB">
      <w:pPr>
        <w:pStyle w:val="Titre1"/>
      </w:pPr>
      <w:r w:rsidRPr="000B5ECB">
        <w:lastRenderedPageBreak/>
        <w:t>L’</w:t>
      </w:r>
      <w:bookmarkStart w:id="0" w:name="_GoBack"/>
      <w:bookmarkEnd w:id="0"/>
      <w:r w:rsidRPr="000B5ECB">
        <w:t xml:space="preserve">injection de la matière plastique </w:t>
      </w:r>
    </w:p>
    <w:p w:rsidR="004D1254" w:rsidRDefault="004D1254" w:rsidP="00646830">
      <w:pPr>
        <w:pStyle w:val="Titre3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Les défauts géométriques des pièces moulés</w:t>
      </w:r>
    </w:p>
    <w:p w:rsidR="004D1254" w:rsidRDefault="004D1254" w:rsidP="004D1254">
      <w:pPr>
        <w:rPr>
          <w:rFonts w:eastAsia="Times New Roman"/>
          <w:lang w:eastAsia="en-GB"/>
        </w:rPr>
      </w:pPr>
      <w:r w:rsidRPr="004D1254">
        <w:rPr>
          <w:rFonts w:eastAsia="Times New Roman"/>
          <w:lang w:eastAsia="en-GB"/>
        </w:rPr>
        <w:t>On observe fréquemment deux types de défauts géométriques sur les pièces réalisées par injection plastique :</w:t>
      </w:r>
    </w:p>
    <w:p w:rsidR="00B1565A" w:rsidRPr="004D1254" w:rsidRDefault="00B1565A" w:rsidP="004D1254">
      <w:pPr>
        <w:rPr>
          <w:rFonts w:eastAsia="Times New Roman"/>
          <w:lang w:eastAsia="en-GB"/>
        </w:rPr>
      </w:pPr>
    </w:p>
    <w:p w:rsidR="004D1254" w:rsidRPr="00F91EA5" w:rsidRDefault="00F91EA5" w:rsidP="0029157F">
      <w:pPr>
        <w:pStyle w:val="Titre4"/>
        <w:ind w:left="0"/>
      </w:pPr>
      <w:r>
        <w:rPr>
          <w:rFonts w:eastAsia="Times New Roman"/>
          <w:lang w:eastAsia="en-GB"/>
        </w:rPr>
        <w:t>Retassures (</w:t>
      </w:r>
      <w:r w:rsidRPr="00194128">
        <w:rPr>
          <w:rFonts w:eastAsia="Times New Roman"/>
          <w:i/>
          <w:lang w:eastAsia="en-GB"/>
        </w:rPr>
        <w:t>Cavités</w:t>
      </w:r>
      <w:r w:rsidR="004D1254" w:rsidRPr="00194128">
        <w:rPr>
          <w:rFonts w:eastAsia="Times New Roman"/>
          <w:i/>
          <w:lang w:eastAsia="en-GB"/>
        </w:rPr>
        <w:t xml:space="preserve"> inattendues</w:t>
      </w:r>
      <w:r>
        <w:rPr>
          <w:rFonts w:eastAsia="Times New Roman"/>
          <w:lang w:eastAsia="en-GB"/>
        </w:rPr>
        <w:t>)</w:t>
      </w:r>
    </w:p>
    <w:p w:rsidR="00F91EA5" w:rsidRDefault="00F91EA5" w:rsidP="00F91EA5">
      <w:pPr>
        <w:suppressAutoHyphens/>
        <w:autoSpaceDN w:val="0"/>
        <w:textAlignment w:val="baseline"/>
        <w:rPr>
          <w:rFonts w:eastAsia="Times New Roman"/>
          <w:lang w:eastAsia="en-GB"/>
        </w:rPr>
      </w:pPr>
      <w:r w:rsidRPr="004D1254">
        <w:rPr>
          <w:rFonts w:eastAsia="Times New Roman"/>
          <w:lang w:eastAsia="en-GB"/>
        </w:rPr>
        <w:t>À mesure que le p</w:t>
      </w:r>
      <w:r w:rsidR="00C66D79">
        <w:rPr>
          <w:rFonts w:eastAsia="Times New Roman"/>
          <w:lang w:eastAsia="en-GB"/>
        </w:rPr>
        <w:t>olymère</w:t>
      </w:r>
      <w:r w:rsidRPr="004D1254">
        <w:rPr>
          <w:rFonts w:eastAsia="Times New Roman"/>
          <w:lang w:eastAsia="en-GB"/>
        </w:rPr>
        <w:t xml:space="preserve"> se solidifie dans le moule, il se refroidit </w:t>
      </w:r>
      <w:r w:rsidR="00194128">
        <w:rPr>
          <w:rFonts w:eastAsia="Times New Roman"/>
          <w:lang w:eastAsia="en-GB"/>
        </w:rPr>
        <w:t>à partir de</w:t>
      </w:r>
      <w:r w:rsidRPr="004D1254">
        <w:rPr>
          <w:rFonts w:eastAsia="Times New Roman"/>
          <w:lang w:eastAsia="en-GB"/>
        </w:rPr>
        <w:t xml:space="preserve"> l’extérieur </w:t>
      </w:r>
      <w:r w:rsidR="00194128">
        <w:rPr>
          <w:rFonts w:eastAsia="Times New Roman"/>
          <w:lang w:eastAsia="en-GB"/>
        </w:rPr>
        <w:t xml:space="preserve">de la pièce </w:t>
      </w:r>
      <w:r w:rsidRPr="004D1254">
        <w:rPr>
          <w:rFonts w:eastAsia="Times New Roman"/>
          <w:lang w:eastAsia="en-GB"/>
        </w:rPr>
        <w:t>(</w:t>
      </w:r>
      <w:r w:rsidRPr="00194128">
        <w:rPr>
          <w:rFonts w:eastAsia="Times New Roman"/>
          <w:i/>
          <w:lang w:eastAsia="en-GB"/>
        </w:rPr>
        <w:t>à proximité de la surface du moule</w:t>
      </w:r>
      <w:r w:rsidRPr="004D1254">
        <w:rPr>
          <w:rFonts w:eastAsia="Times New Roman"/>
          <w:lang w:eastAsia="en-GB"/>
        </w:rPr>
        <w:t>) vers l’intérieur. Dans les sections épaisses, ceci se traduit par des contraintes</w:t>
      </w:r>
      <w:r w:rsidR="00C66D79">
        <w:rPr>
          <w:rFonts w:eastAsia="Times New Roman"/>
          <w:lang w:eastAsia="en-GB"/>
        </w:rPr>
        <w:t xml:space="preserve"> qui causent</w:t>
      </w:r>
      <w:r w:rsidRPr="004D1254">
        <w:rPr>
          <w:rFonts w:eastAsia="Times New Roman"/>
          <w:lang w:eastAsia="en-GB"/>
        </w:rPr>
        <w:t xml:space="preserve"> des marques </w:t>
      </w:r>
      <w:r w:rsidR="00C66D79">
        <w:rPr>
          <w:rFonts w:eastAsia="Times New Roman"/>
          <w:lang w:eastAsia="en-GB"/>
        </w:rPr>
        <w:t>appelées</w:t>
      </w:r>
      <w:r w:rsidRPr="004D1254">
        <w:rPr>
          <w:rFonts w:eastAsia="Times New Roman"/>
          <w:lang w:eastAsia="en-GB"/>
        </w:rPr>
        <w:t xml:space="preserve"> retassures </w:t>
      </w:r>
      <w:r w:rsidR="00C66D79">
        <w:rPr>
          <w:rFonts w:eastAsia="Times New Roman"/>
          <w:lang w:eastAsia="en-GB"/>
        </w:rPr>
        <w:t xml:space="preserve">à la surface </w:t>
      </w:r>
      <w:r w:rsidRPr="004D1254">
        <w:rPr>
          <w:rFonts w:eastAsia="Times New Roman"/>
          <w:lang w:eastAsia="en-GB"/>
        </w:rPr>
        <w:t>de la pièce.</w:t>
      </w:r>
    </w:p>
    <w:p w:rsidR="005858D9" w:rsidRDefault="005858D9" w:rsidP="00F91EA5">
      <w:pPr>
        <w:suppressAutoHyphens/>
        <w:autoSpaceDN w:val="0"/>
        <w:textAlignment w:val="baseline"/>
        <w:rPr>
          <w:rFonts w:eastAsia="Times New Roman"/>
          <w:lang w:eastAsia="en-GB"/>
        </w:rPr>
      </w:pPr>
    </w:p>
    <w:p w:rsidR="005858D9" w:rsidRPr="004D1254" w:rsidRDefault="005858D9" w:rsidP="00F91EA5">
      <w:pPr>
        <w:suppressAutoHyphens/>
        <w:autoSpaceDN w:val="0"/>
        <w:textAlignment w:val="baseline"/>
      </w:pPr>
    </w:p>
    <w:p w:rsidR="00F91EA5" w:rsidRDefault="00F91EA5" w:rsidP="0029157F">
      <w:pPr>
        <w:pStyle w:val="Titre4"/>
        <w:ind w:left="0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Gauchissement</w:t>
      </w:r>
    </w:p>
    <w:p w:rsidR="00F91EA5" w:rsidRDefault="00F91EA5" w:rsidP="00F91EA5">
      <w:pPr>
        <w:suppressAutoHyphens/>
        <w:autoSpaceDN w:val="0"/>
        <w:jc w:val="left"/>
        <w:textAlignment w:val="baseline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Ce sont des s</w:t>
      </w:r>
      <w:r w:rsidR="004D1254" w:rsidRPr="004D1254">
        <w:rPr>
          <w:rFonts w:eastAsia="Times New Roman"/>
          <w:lang w:eastAsia="en-GB"/>
        </w:rPr>
        <w:t>urfaces réputées planes qui ne le sont pas</w:t>
      </w:r>
      <w:r>
        <w:rPr>
          <w:rFonts w:eastAsia="Times New Roman"/>
          <w:lang w:eastAsia="en-GB"/>
        </w:rPr>
        <w:t>.</w:t>
      </w:r>
    </w:p>
    <w:p w:rsidR="00194128" w:rsidRDefault="00F91EA5" w:rsidP="00194128">
      <w:pPr>
        <w:suppressAutoHyphens/>
        <w:autoSpaceDN w:val="0"/>
        <w:textAlignment w:val="baseline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C</w:t>
      </w:r>
      <w:r w:rsidRPr="004D1254">
        <w:rPr>
          <w:rFonts w:eastAsia="Times New Roman"/>
          <w:lang w:eastAsia="en-GB"/>
        </w:rPr>
        <w:t>omme les sections plus minces se solidifie</w:t>
      </w:r>
      <w:r>
        <w:rPr>
          <w:rFonts w:eastAsia="Times New Roman"/>
          <w:lang w:eastAsia="en-GB"/>
        </w:rPr>
        <w:t>nt</w:t>
      </w:r>
      <w:r w:rsidRPr="004D1254">
        <w:rPr>
          <w:rFonts w:eastAsia="Times New Roman"/>
          <w:lang w:eastAsia="en-GB"/>
        </w:rPr>
        <w:t xml:space="preserve"> plus rapidement qu</w:t>
      </w:r>
      <w:r w:rsidR="00194128">
        <w:rPr>
          <w:rFonts w:eastAsia="Times New Roman"/>
          <w:lang w:eastAsia="en-GB"/>
        </w:rPr>
        <w:t xml:space="preserve">e les sections plus épaisses, </w:t>
      </w:r>
      <w:r w:rsidRPr="004D1254">
        <w:rPr>
          <w:rFonts w:eastAsia="Times New Roman"/>
          <w:lang w:eastAsia="en-GB"/>
        </w:rPr>
        <w:t>une accumulation de contraintes entre les sections épaisses et fines</w:t>
      </w:r>
      <w:r>
        <w:rPr>
          <w:rFonts w:eastAsia="Times New Roman"/>
          <w:lang w:eastAsia="en-GB"/>
        </w:rPr>
        <w:t xml:space="preserve"> peut se traduire </w:t>
      </w:r>
      <w:r w:rsidRPr="004D1254">
        <w:rPr>
          <w:rFonts w:eastAsia="Times New Roman"/>
          <w:lang w:eastAsia="en-GB"/>
        </w:rPr>
        <w:t xml:space="preserve"> par un gauchissement de la pièce.</w:t>
      </w:r>
    </w:p>
    <w:p w:rsidR="000C1C5E" w:rsidRDefault="00F91EA5" w:rsidP="0029157F">
      <w:pPr>
        <w:suppressAutoHyphens/>
        <w:autoSpaceDN w:val="0"/>
        <w:textAlignment w:val="baseline"/>
        <w:rPr>
          <w:rFonts w:eastAsia="Times New Roman"/>
          <w:b/>
          <w:bCs/>
          <w:kern w:val="3"/>
          <w:lang w:eastAsia="en-GB"/>
        </w:rPr>
      </w:pPr>
      <w:r w:rsidRPr="004D1254">
        <w:rPr>
          <w:rFonts w:eastAsia="Times New Roman"/>
          <w:lang w:eastAsia="en-GB"/>
        </w:rPr>
        <w:br/>
      </w:r>
      <w:r w:rsidR="00190929" w:rsidRPr="004D1254">
        <w:rPr>
          <w:rFonts w:eastAsia="Times New Roman"/>
          <w:lang w:eastAsia="en-GB"/>
        </w:rPr>
        <w:br/>
      </w:r>
    </w:p>
    <w:p w:rsidR="000C1C5E" w:rsidRDefault="000C1C5E" w:rsidP="000C1C5E">
      <w:pPr>
        <w:pStyle w:val="Titre3"/>
        <w:rPr>
          <w:rFonts w:eastAsia="Times New Roman"/>
          <w:lang w:eastAsia="en-GB"/>
        </w:rPr>
      </w:pPr>
      <w:r>
        <w:rPr>
          <w:rFonts w:eastAsia="Times New Roman"/>
          <w:lang w:eastAsia="en-GB"/>
        </w:rPr>
        <w:t>Les paramètres d’injections</w:t>
      </w:r>
    </w:p>
    <w:p w:rsidR="00B1565A" w:rsidRDefault="00393035" w:rsidP="00B1565A">
      <w:pPr>
        <w:pStyle w:val="Titre4"/>
        <w:ind w:left="0"/>
        <w:rPr>
          <w:noProof/>
        </w:rPr>
      </w:pPr>
      <w:r w:rsidRPr="0081160F">
        <w:rPr>
          <w:rFonts w:eastAsia="Times New Roman"/>
          <w:lang w:eastAsia="en-GB"/>
        </w:rPr>
        <w:t>I</w:t>
      </w:r>
      <w:r w:rsidR="00B1565A" w:rsidRPr="0081160F">
        <w:rPr>
          <w:rFonts w:eastAsia="Times New Roman"/>
          <w:lang w:eastAsia="en-GB"/>
        </w:rPr>
        <w:t>njection</w:t>
      </w:r>
      <w:r w:rsidRPr="0081160F">
        <w:rPr>
          <w:rFonts w:eastAsia="Times New Roman"/>
          <w:lang w:eastAsia="en-GB"/>
        </w:rPr>
        <w:t> moule fermé</w:t>
      </w:r>
      <w:r w:rsidR="00B1565A">
        <w:rPr>
          <w:noProof/>
        </w:rPr>
        <w:t>.</w:t>
      </w:r>
    </w:p>
    <w:p w:rsidR="00393035" w:rsidRDefault="00B1565A" w:rsidP="00B1565A">
      <w:pPr>
        <w:ind w:left="360"/>
        <w:rPr>
          <w:noProof/>
        </w:rPr>
      </w:pPr>
      <w:r>
        <w:rPr>
          <w:noProof/>
        </w:rPr>
        <w:t>L</w:t>
      </w:r>
      <w:r w:rsidR="00393035" w:rsidRPr="00C42AA1">
        <w:rPr>
          <w:noProof/>
        </w:rPr>
        <w:t>e groupe de plastification de la presse injecte la matière plastique fluidifiée sous pression</w:t>
      </w:r>
      <w:r w:rsidR="00393035" w:rsidRPr="00C02291">
        <w:rPr>
          <w:bCs/>
        </w:rPr>
        <w:t>(40 à 100 M</w:t>
      </w:r>
      <w:r w:rsidR="00393035">
        <w:rPr>
          <w:bCs/>
        </w:rPr>
        <w:t>Pa</w:t>
      </w:r>
      <w:r w:rsidR="00393035" w:rsidRPr="00C02291">
        <w:rPr>
          <w:bCs/>
        </w:rPr>
        <w:t xml:space="preserve">) </w:t>
      </w:r>
      <w:r w:rsidR="00393035" w:rsidRPr="00C42AA1">
        <w:rPr>
          <w:noProof/>
        </w:rPr>
        <w:t xml:space="preserve">dans l’empreinte du moule à travers </w:t>
      </w:r>
      <w:r w:rsidR="007B0132">
        <w:rPr>
          <w:noProof/>
        </w:rPr>
        <w:t>le</w:t>
      </w:r>
      <w:r w:rsidR="00393035" w:rsidRPr="00C42AA1">
        <w:rPr>
          <w:noProof/>
        </w:rPr>
        <w:t xml:space="preserve"> réseau d’alimentation</w:t>
      </w:r>
      <w:r w:rsidR="00486383">
        <w:rPr>
          <w:noProof/>
        </w:rPr>
        <w:t>. Cette pression génère un effort de séparation proportionnel à la surface projetéede la pièce dans le plan de joint. Le verrouillage du groupe de fermeture doit supporter cet effort (</w:t>
      </w:r>
      <w:r w:rsidR="00486383" w:rsidRPr="00486383">
        <w:rPr>
          <w:i/>
          <w:noProof/>
        </w:rPr>
        <w:t xml:space="preserve">voir </w:t>
      </w:r>
      <w:r w:rsidR="00486383" w:rsidRPr="00C07986">
        <w:rPr>
          <w:b/>
          <w:noProof/>
        </w:rPr>
        <w:t>5</w:t>
      </w:r>
      <w:r w:rsidR="00C07986">
        <w:rPr>
          <w:b/>
          <w:noProof/>
        </w:rPr>
        <w:t>.</w:t>
      </w:r>
      <w:r w:rsidR="00486383" w:rsidRPr="00486383">
        <w:rPr>
          <w:i/>
          <w:noProof/>
        </w:rPr>
        <w:t xml:space="preserve"> fermeture</w:t>
      </w:r>
      <w:r w:rsidR="00486383">
        <w:rPr>
          <w:noProof/>
        </w:rPr>
        <w:t xml:space="preserve">). </w:t>
      </w:r>
    </w:p>
    <w:p w:rsidR="00393035" w:rsidRDefault="00393035" w:rsidP="0081160F">
      <w:pPr>
        <w:pStyle w:val="Paragraphedeliste"/>
        <w:ind w:left="2160"/>
        <w:rPr>
          <w:noProof/>
        </w:rPr>
      </w:pPr>
      <w:r w:rsidRPr="0081160F">
        <w:rPr>
          <w:b/>
          <w:i/>
          <w:noProof/>
        </w:rPr>
        <w:t>Paramètres</w:t>
      </w:r>
      <w:r>
        <w:rPr>
          <w:noProof/>
        </w:rPr>
        <w:t> : vitesse d’in</w:t>
      </w:r>
      <w:r w:rsidR="00C07986">
        <w:rPr>
          <w:noProof/>
        </w:rPr>
        <w:t>jection, pressions  d’injection.</w:t>
      </w:r>
    </w:p>
    <w:p w:rsidR="00393035" w:rsidRPr="00C42AA1" w:rsidRDefault="00393035" w:rsidP="00393035">
      <w:pPr>
        <w:ind w:left="1418"/>
        <w:rPr>
          <w:noProof/>
        </w:rPr>
      </w:pPr>
    </w:p>
    <w:p w:rsidR="00B1565A" w:rsidRDefault="00393035" w:rsidP="00B1565A">
      <w:pPr>
        <w:pStyle w:val="Titre4"/>
        <w:ind w:left="0"/>
        <w:rPr>
          <w:noProof/>
        </w:rPr>
      </w:pPr>
      <w:r w:rsidRPr="0081160F">
        <w:rPr>
          <w:rFonts w:eastAsia="Times New Roman"/>
          <w:lang w:eastAsia="en-GB"/>
        </w:rPr>
        <w:t>R</w:t>
      </w:r>
      <w:r w:rsidR="00B1565A" w:rsidRPr="0081160F">
        <w:rPr>
          <w:rFonts w:eastAsia="Times New Roman"/>
          <w:lang w:eastAsia="en-GB"/>
        </w:rPr>
        <w:t>efroidissement</w:t>
      </w:r>
      <w:r w:rsidRPr="0081160F">
        <w:rPr>
          <w:rFonts w:eastAsia="Times New Roman"/>
          <w:lang w:eastAsia="en-GB"/>
        </w:rPr>
        <w:t> </w:t>
      </w:r>
      <w:r w:rsidR="00B1565A">
        <w:rPr>
          <w:noProof/>
        </w:rPr>
        <w:t xml:space="preserve">: </w:t>
      </w:r>
    </w:p>
    <w:p w:rsidR="00393035" w:rsidRDefault="00B1565A" w:rsidP="00B1565A">
      <w:pPr>
        <w:ind w:left="360"/>
        <w:rPr>
          <w:noProof/>
        </w:rPr>
      </w:pPr>
      <w:r>
        <w:rPr>
          <w:noProof/>
        </w:rPr>
        <w:t>L</w:t>
      </w:r>
      <w:r w:rsidR="00393035" w:rsidRPr="00C42AA1">
        <w:rPr>
          <w:noProof/>
        </w:rPr>
        <w:t>e moule possède un circuit de régulation thermique qui permet à la matière plastique de se solidifier</w:t>
      </w:r>
      <w:r w:rsidR="00C07986">
        <w:rPr>
          <w:noProof/>
        </w:rPr>
        <w:t>.</w:t>
      </w:r>
    </w:p>
    <w:p w:rsidR="00393035" w:rsidRDefault="00393035" w:rsidP="0081160F">
      <w:pPr>
        <w:pStyle w:val="Paragraphedeliste"/>
        <w:ind w:left="2160"/>
        <w:rPr>
          <w:noProof/>
        </w:rPr>
      </w:pPr>
      <w:r w:rsidRPr="0081160F">
        <w:rPr>
          <w:b/>
          <w:i/>
          <w:noProof/>
        </w:rPr>
        <w:t>Paramètres</w:t>
      </w:r>
      <w:r>
        <w:rPr>
          <w:noProof/>
        </w:rPr>
        <w:t> : temps de solidification.</w:t>
      </w:r>
    </w:p>
    <w:p w:rsidR="00393035" w:rsidRPr="00C42AA1" w:rsidRDefault="00393035" w:rsidP="00393035">
      <w:pPr>
        <w:ind w:left="1418"/>
        <w:rPr>
          <w:noProof/>
        </w:rPr>
      </w:pPr>
    </w:p>
    <w:p w:rsidR="00B1565A" w:rsidRDefault="00393035" w:rsidP="00B1565A">
      <w:pPr>
        <w:pStyle w:val="Titre4"/>
        <w:ind w:left="0"/>
        <w:rPr>
          <w:noProof/>
        </w:rPr>
      </w:pPr>
      <w:r w:rsidRPr="0081160F">
        <w:rPr>
          <w:rFonts w:eastAsia="Times New Roman"/>
          <w:lang w:eastAsia="en-GB"/>
        </w:rPr>
        <w:t>O</w:t>
      </w:r>
      <w:r w:rsidR="00B1565A" w:rsidRPr="0081160F">
        <w:rPr>
          <w:rFonts w:eastAsia="Times New Roman"/>
          <w:lang w:eastAsia="en-GB"/>
        </w:rPr>
        <w:t>uverture</w:t>
      </w:r>
      <w:r w:rsidRPr="0081160F">
        <w:rPr>
          <w:rFonts w:eastAsia="Times New Roman"/>
          <w:lang w:eastAsia="en-GB"/>
        </w:rPr>
        <w:t>:</w:t>
      </w:r>
    </w:p>
    <w:p w:rsidR="00393035" w:rsidRDefault="00B1565A" w:rsidP="00B1565A">
      <w:pPr>
        <w:ind w:left="360"/>
        <w:rPr>
          <w:noProof/>
        </w:rPr>
      </w:pPr>
      <w:r>
        <w:rPr>
          <w:noProof/>
        </w:rPr>
        <w:t>L</w:t>
      </w:r>
      <w:r w:rsidR="00393035" w:rsidRPr="00C42AA1">
        <w:rPr>
          <w:noProof/>
        </w:rPr>
        <w:t>e moule s’ouvre au plan de joint par déplacement du plateau mobile de la presse</w:t>
      </w:r>
      <w:r w:rsidR="00C07986">
        <w:rPr>
          <w:noProof/>
        </w:rPr>
        <w:t>.</w:t>
      </w:r>
    </w:p>
    <w:p w:rsidR="00393035" w:rsidRDefault="00393035" w:rsidP="0081160F">
      <w:pPr>
        <w:pStyle w:val="Paragraphedeliste"/>
        <w:ind w:left="2160"/>
        <w:rPr>
          <w:noProof/>
        </w:rPr>
      </w:pPr>
      <w:r w:rsidRPr="0081160F">
        <w:rPr>
          <w:b/>
          <w:i/>
          <w:noProof/>
        </w:rPr>
        <w:t>Paramètres</w:t>
      </w:r>
      <w:r>
        <w:rPr>
          <w:noProof/>
        </w:rPr>
        <w:t> : vitesse d’ouverture et course</w:t>
      </w:r>
      <w:r w:rsidR="00C07986">
        <w:rPr>
          <w:noProof/>
        </w:rPr>
        <w:t>.</w:t>
      </w:r>
    </w:p>
    <w:p w:rsidR="00393035" w:rsidRPr="00C42AA1" w:rsidRDefault="00393035" w:rsidP="00393035">
      <w:pPr>
        <w:ind w:left="1418"/>
        <w:rPr>
          <w:noProof/>
        </w:rPr>
      </w:pPr>
    </w:p>
    <w:p w:rsidR="00B1565A" w:rsidRDefault="00B1565A" w:rsidP="00B1565A">
      <w:pPr>
        <w:pStyle w:val="Titre4"/>
        <w:ind w:left="0"/>
        <w:rPr>
          <w:noProof/>
        </w:rPr>
      </w:pPr>
      <w:r>
        <w:rPr>
          <w:rFonts w:eastAsia="Times New Roman"/>
          <w:lang w:eastAsia="en-GB"/>
        </w:rPr>
        <w:t>E</w:t>
      </w:r>
      <w:r w:rsidRPr="0081160F">
        <w:rPr>
          <w:rFonts w:eastAsia="Times New Roman"/>
          <w:lang w:eastAsia="en-GB"/>
        </w:rPr>
        <w:t>jection :</w:t>
      </w:r>
    </w:p>
    <w:p w:rsidR="00393035" w:rsidRDefault="00B1565A" w:rsidP="00B1565A">
      <w:pPr>
        <w:rPr>
          <w:noProof/>
        </w:rPr>
      </w:pPr>
      <w:r>
        <w:rPr>
          <w:noProof/>
        </w:rPr>
        <w:t>L</w:t>
      </w:r>
      <w:r w:rsidR="00393035" w:rsidRPr="00C42AA1">
        <w:rPr>
          <w:noProof/>
        </w:rPr>
        <w:t>a pièce moulée et son réseau d’alimentation (</w:t>
      </w:r>
      <w:r w:rsidR="00393035" w:rsidRPr="007B0132">
        <w:rPr>
          <w:i/>
          <w:noProof/>
        </w:rPr>
        <w:t>déchets</w:t>
      </w:r>
      <w:r w:rsidR="00393035" w:rsidRPr="00C42AA1">
        <w:rPr>
          <w:noProof/>
        </w:rPr>
        <w:t>) sont évacués par un système d’éjection</w:t>
      </w:r>
      <w:r w:rsidR="00C07986">
        <w:rPr>
          <w:noProof/>
        </w:rPr>
        <w:t>.</w:t>
      </w:r>
    </w:p>
    <w:p w:rsidR="00393035" w:rsidRDefault="00393035" w:rsidP="0081160F">
      <w:pPr>
        <w:pStyle w:val="Paragraphedeliste"/>
        <w:ind w:left="1440" w:firstLine="687"/>
        <w:rPr>
          <w:noProof/>
        </w:rPr>
      </w:pPr>
      <w:r w:rsidRPr="0081160F">
        <w:rPr>
          <w:b/>
          <w:i/>
          <w:noProof/>
        </w:rPr>
        <w:t>Paramètres</w:t>
      </w:r>
      <w:r>
        <w:rPr>
          <w:noProof/>
        </w:rPr>
        <w:t> : n</w:t>
      </w:r>
      <w:r w:rsidR="007B0132">
        <w:rPr>
          <w:noProof/>
        </w:rPr>
        <w:t>om</w:t>
      </w:r>
      <w:r>
        <w:rPr>
          <w:noProof/>
        </w:rPr>
        <w:t>bre de coups d’ejection et course</w:t>
      </w:r>
      <w:r w:rsidR="00C07986">
        <w:rPr>
          <w:noProof/>
        </w:rPr>
        <w:t>.</w:t>
      </w:r>
    </w:p>
    <w:p w:rsidR="00393035" w:rsidRPr="00C42AA1" w:rsidRDefault="00393035" w:rsidP="00393035">
      <w:pPr>
        <w:ind w:left="714"/>
        <w:rPr>
          <w:noProof/>
        </w:rPr>
      </w:pPr>
    </w:p>
    <w:p w:rsidR="00B1565A" w:rsidRDefault="00393035" w:rsidP="00B1565A">
      <w:pPr>
        <w:pStyle w:val="Titre4"/>
        <w:ind w:left="0"/>
        <w:rPr>
          <w:noProof/>
        </w:rPr>
      </w:pPr>
      <w:r w:rsidRPr="0081160F">
        <w:rPr>
          <w:rFonts w:eastAsia="Times New Roman"/>
          <w:lang w:eastAsia="en-GB"/>
        </w:rPr>
        <w:t>F</w:t>
      </w:r>
      <w:r w:rsidR="00B1565A" w:rsidRPr="0081160F">
        <w:rPr>
          <w:rFonts w:eastAsia="Times New Roman"/>
          <w:lang w:eastAsia="en-GB"/>
        </w:rPr>
        <w:t>ermeture</w:t>
      </w:r>
      <w:r w:rsidRPr="0081160F">
        <w:rPr>
          <w:rFonts w:eastAsia="Times New Roman"/>
          <w:lang w:eastAsia="en-GB"/>
        </w:rPr>
        <w:t> :</w:t>
      </w:r>
    </w:p>
    <w:p w:rsidR="00393035" w:rsidRDefault="00B1565A" w:rsidP="00B1565A">
      <w:pPr>
        <w:rPr>
          <w:noProof/>
        </w:rPr>
      </w:pPr>
      <w:r>
        <w:rPr>
          <w:noProof/>
        </w:rPr>
        <w:t>L</w:t>
      </w:r>
      <w:r w:rsidR="007B0132" w:rsidRPr="00C42AA1">
        <w:rPr>
          <w:noProof/>
        </w:rPr>
        <w:t xml:space="preserve">e groupe de fermeture de la presse </w:t>
      </w:r>
      <w:r w:rsidR="007B0132">
        <w:rPr>
          <w:noProof/>
        </w:rPr>
        <w:t>ferme et verr</w:t>
      </w:r>
      <w:r w:rsidR="007B0132" w:rsidRPr="00C42AA1">
        <w:rPr>
          <w:noProof/>
        </w:rPr>
        <w:t xml:space="preserve">ouille </w:t>
      </w:r>
      <w:r w:rsidR="007B0132">
        <w:rPr>
          <w:noProof/>
        </w:rPr>
        <w:t>le moule. U</w:t>
      </w:r>
      <w:r w:rsidR="00393035" w:rsidRPr="00C42AA1">
        <w:rPr>
          <w:noProof/>
        </w:rPr>
        <w:t xml:space="preserve">n nouveau cycle </w:t>
      </w:r>
      <w:r w:rsidR="007B0132">
        <w:rPr>
          <w:noProof/>
        </w:rPr>
        <w:t xml:space="preserve">peu </w:t>
      </w:r>
      <w:r w:rsidR="00393035" w:rsidRPr="00C42AA1">
        <w:rPr>
          <w:noProof/>
        </w:rPr>
        <w:t>recommence</w:t>
      </w:r>
      <w:r w:rsidR="007B0132">
        <w:rPr>
          <w:noProof/>
        </w:rPr>
        <w:t>r.</w:t>
      </w:r>
    </w:p>
    <w:p w:rsidR="00393035" w:rsidRDefault="00393035" w:rsidP="0081160F">
      <w:pPr>
        <w:pStyle w:val="Paragraphedeliste"/>
        <w:ind w:left="1440" w:firstLine="687"/>
        <w:rPr>
          <w:noProof/>
        </w:rPr>
      </w:pPr>
      <w:r w:rsidRPr="0081160F">
        <w:rPr>
          <w:b/>
          <w:i/>
          <w:noProof/>
        </w:rPr>
        <w:t>Paramètres</w:t>
      </w:r>
      <w:r>
        <w:rPr>
          <w:noProof/>
        </w:rPr>
        <w:t> : vitesse d’ouverture et course</w:t>
      </w:r>
      <w:r w:rsidR="00C07986">
        <w:rPr>
          <w:noProof/>
        </w:rPr>
        <w:t>.</w:t>
      </w:r>
    </w:p>
    <w:p w:rsidR="007B0132" w:rsidRDefault="007B0132" w:rsidP="00393035">
      <w:pPr>
        <w:pStyle w:val="Paragraphedeliste"/>
        <w:rPr>
          <w:noProof/>
        </w:rPr>
      </w:pPr>
    </w:p>
    <w:p w:rsidR="004A0383" w:rsidRPr="004D1254" w:rsidRDefault="004A0383" w:rsidP="004D1254">
      <w:pPr>
        <w:rPr>
          <w:rFonts w:eastAsia="Times New Roman"/>
          <w:lang w:eastAsia="en-GB"/>
        </w:rPr>
      </w:pPr>
    </w:p>
    <w:sectPr w:rsidR="004A0383" w:rsidRPr="004D1254" w:rsidSect="000443FA">
      <w:footerReference w:type="default" r:id="rId41"/>
      <w:headerReference w:type="first" r:id="rId42"/>
      <w:footerReference w:type="first" r:id="rId43"/>
      <w:pgSz w:w="11906" w:h="16838"/>
      <w:pgMar w:top="1134" w:right="1134" w:bottom="1134" w:left="851" w:header="567" w:footer="454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BA072F" w:rsidRDefault="00BA072F" w:rsidP="00B5608C">
      <w:r>
        <w:separator/>
      </w:r>
    </w:p>
  </w:endnote>
  <w:endnote w:type="continuationSeparator" w:id="1">
    <w:p w:rsidR="00BA072F" w:rsidRDefault="00BA072F" w:rsidP="00B5608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Trebuchet MS">
    <w:altName w:val="Trebuchet MS"/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Sans Unicode1">
    <w:altName w:val="Arial"/>
    <w:charset w:val="00"/>
    <w:family w:val="swiss"/>
    <w:pitch w:val="variable"/>
    <w:sig w:usb0="00000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F8E" w:rsidRDefault="009A0F8E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 xml:space="preserve">Ressources: Injection 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 w:rsidR="00B5296E" w:rsidRPr="00B5296E">
      <w:rPr>
        <w:rFonts w:cstheme="minorBidi"/>
      </w:rPr>
      <w:fldChar w:fldCharType="begin"/>
    </w:r>
    <w:r>
      <w:instrText>PAGE   \* MERGEFORMAT</w:instrText>
    </w:r>
    <w:r w:rsidR="00B5296E" w:rsidRPr="00B5296E">
      <w:rPr>
        <w:rFonts w:cstheme="minorBidi"/>
      </w:rPr>
      <w:fldChar w:fldCharType="separate"/>
    </w:r>
    <w:r w:rsidR="00EA7722" w:rsidRPr="00EA7722">
      <w:rPr>
        <w:rFonts w:asciiTheme="majorHAnsi" w:eastAsiaTheme="majorEastAsia" w:hAnsiTheme="majorHAnsi" w:cstheme="majorBidi"/>
        <w:noProof/>
      </w:rPr>
      <w:t>11</w:t>
    </w:r>
    <w:r w:rsidR="00B5296E">
      <w:rPr>
        <w:rFonts w:asciiTheme="majorHAnsi" w:eastAsiaTheme="majorEastAsia" w:hAnsiTheme="majorHAnsi" w:cstheme="majorBidi"/>
      </w:rPr>
      <w:fldChar w:fldCharType="end"/>
    </w:r>
  </w:p>
  <w:p w:rsidR="009A0F8E" w:rsidRDefault="009A0F8E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0F8E" w:rsidRDefault="009A0F8E">
    <w:pPr>
      <w:pStyle w:val="Pieddepage"/>
      <w:pBdr>
        <w:top w:val="thinThickSmallGap" w:sz="24" w:space="1" w:color="622423" w:themeColor="accent2" w:themeShade="7F"/>
      </w:pBdr>
      <w:rPr>
        <w:rFonts w:asciiTheme="majorHAnsi" w:eastAsiaTheme="majorEastAsia" w:hAnsiTheme="majorHAnsi" w:cstheme="majorBidi"/>
      </w:rPr>
    </w:pPr>
    <w:r>
      <w:rPr>
        <w:rFonts w:asciiTheme="majorHAnsi" w:eastAsiaTheme="majorEastAsia" w:hAnsiTheme="majorHAnsi" w:cstheme="majorBidi"/>
      </w:rPr>
      <w:t xml:space="preserve">Ressources: Injection </w:t>
    </w:r>
    <w:r>
      <w:rPr>
        <w:rFonts w:asciiTheme="majorHAnsi" w:eastAsiaTheme="majorEastAsia" w:hAnsiTheme="majorHAnsi" w:cstheme="majorBidi"/>
      </w:rPr>
      <w:ptab w:relativeTo="margin" w:alignment="right" w:leader="none"/>
    </w:r>
    <w:r>
      <w:rPr>
        <w:rFonts w:asciiTheme="majorHAnsi" w:eastAsiaTheme="majorEastAsia" w:hAnsiTheme="majorHAnsi" w:cstheme="majorBidi"/>
      </w:rPr>
      <w:t xml:space="preserve">Page </w:t>
    </w:r>
    <w:r w:rsidR="00B5296E" w:rsidRPr="00B5296E">
      <w:rPr>
        <w:rFonts w:cstheme="minorBidi"/>
      </w:rPr>
      <w:fldChar w:fldCharType="begin"/>
    </w:r>
    <w:r>
      <w:instrText>PAGE   \* MERGEFORMAT</w:instrText>
    </w:r>
    <w:r w:rsidR="00B5296E" w:rsidRPr="00B5296E">
      <w:rPr>
        <w:rFonts w:cstheme="minorBidi"/>
      </w:rPr>
      <w:fldChar w:fldCharType="separate"/>
    </w:r>
    <w:r w:rsidR="00EA7722" w:rsidRPr="00EA7722">
      <w:rPr>
        <w:rFonts w:asciiTheme="majorHAnsi" w:eastAsiaTheme="majorEastAsia" w:hAnsiTheme="majorHAnsi" w:cstheme="majorBidi"/>
        <w:noProof/>
      </w:rPr>
      <w:t>1</w:t>
    </w:r>
    <w:r w:rsidR="00B5296E">
      <w:rPr>
        <w:rFonts w:asciiTheme="majorHAnsi" w:eastAsiaTheme="majorEastAsia" w:hAnsiTheme="majorHAnsi" w:cstheme="majorBidi"/>
      </w:rPr>
      <w:fldChar w:fldCharType="end"/>
    </w:r>
  </w:p>
  <w:p w:rsidR="009A0F8E" w:rsidRDefault="009A0F8E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BA072F" w:rsidRDefault="00BA072F" w:rsidP="00B5608C">
      <w:r>
        <w:separator/>
      </w:r>
    </w:p>
  </w:footnote>
  <w:footnote w:type="continuationSeparator" w:id="1">
    <w:p w:rsidR="00BA072F" w:rsidRDefault="00BA072F" w:rsidP="00B5608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10557" w:type="dxa"/>
      <w:jc w:val="center"/>
      <w:tblInd w:w="-57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left w:w="0" w:type="dxa"/>
        <w:right w:w="0" w:type="dxa"/>
      </w:tblCellMar>
      <w:tblLook w:val="0000"/>
    </w:tblPr>
    <w:tblGrid>
      <w:gridCol w:w="2335"/>
      <w:gridCol w:w="5954"/>
      <w:gridCol w:w="2268"/>
    </w:tblGrid>
    <w:tr w:rsidR="009A0F8E" w:rsidRPr="0076561B" w:rsidTr="00027DEE">
      <w:trPr>
        <w:trHeight w:val="838"/>
        <w:tblHeader/>
        <w:jc w:val="center"/>
      </w:trPr>
      <w:tc>
        <w:tcPr>
          <w:tcW w:w="2335" w:type="dxa"/>
          <w:vAlign w:val="center"/>
        </w:tcPr>
        <w:p w:rsidR="009A0F8E" w:rsidRPr="0076561B" w:rsidRDefault="009A0F8E" w:rsidP="00163EB6">
          <w:pPr>
            <w:jc w:val="center"/>
            <w:rPr>
              <w:b/>
              <w:color w:val="1F497D"/>
            </w:rPr>
          </w:pPr>
          <w:r>
            <w:rPr>
              <w:b/>
              <w:noProof/>
              <w:color w:val="4F6228"/>
              <w:sz w:val="40"/>
              <w:lang w:eastAsia="fr-FR"/>
            </w:rPr>
            <w:drawing>
              <wp:inline distT="0" distB="0" distL="0" distR="0">
                <wp:extent cx="1310005" cy="501015"/>
                <wp:effectExtent l="19050" t="0" r="4445" b="0"/>
                <wp:docPr id="27" name="Image 25" descr="sti2dlog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5" descr="sti2dlog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 l="15617" t="21568" r="16016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10005" cy="501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54" w:type="dxa"/>
          <w:vAlign w:val="center"/>
        </w:tcPr>
        <w:p w:rsidR="009A0F8E" w:rsidRPr="0076561B" w:rsidRDefault="009A0F8E" w:rsidP="00F26F45">
          <w:pPr>
            <w:jc w:val="center"/>
            <w:rPr>
              <w:sz w:val="40"/>
            </w:rPr>
          </w:pPr>
          <w:r>
            <w:rPr>
              <w:b/>
              <w:color w:val="4F6228"/>
              <w:sz w:val="40"/>
            </w:rPr>
            <w:t>F</w:t>
          </w:r>
          <w:r>
            <w:rPr>
              <w:sz w:val="40"/>
            </w:rPr>
            <w:t xml:space="preserve">iche de </w:t>
          </w:r>
          <w:r>
            <w:rPr>
              <w:b/>
              <w:color w:val="4F6228"/>
              <w:sz w:val="40"/>
            </w:rPr>
            <w:t>C</w:t>
          </w:r>
          <w:r>
            <w:rPr>
              <w:sz w:val="40"/>
            </w:rPr>
            <w:t>onnaissances</w:t>
          </w:r>
        </w:p>
        <w:p w:rsidR="009A0F8E" w:rsidRDefault="009A0F8E" w:rsidP="00F26F45">
          <w:pPr>
            <w:jc w:val="center"/>
            <w:rPr>
              <w:color w:val="BFBFBF"/>
              <w:sz w:val="40"/>
            </w:rPr>
          </w:pPr>
          <w:r>
            <w:rPr>
              <w:color w:val="BFBFBF"/>
              <w:sz w:val="40"/>
            </w:rPr>
            <w:t>Injection</w:t>
          </w:r>
        </w:p>
        <w:p w:rsidR="009A0F8E" w:rsidRPr="0076561B" w:rsidRDefault="009A0F8E" w:rsidP="00757A65">
          <w:pPr>
            <w:jc w:val="center"/>
            <w:rPr>
              <w:i/>
              <w:sz w:val="28"/>
            </w:rPr>
          </w:pPr>
          <w:r>
            <w:rPr>
              <w:b/>
              <w:i/>
              <w:color w:val="4F6228"/>
            </w:rPr>
            <w:t>I</w:t>
          </w:r>
          <w:r>
            <w:rPr>
              <w:i/>
            </w:rPr>
            <w:t xml:space="preserve">nnovation </w:t>
          </w:r>
          <w:r>
            <w:rPr>
              <w:b/>
              <w:i/>
              <w:color w:val="4F6228"/>
            </w:rPr>
            <w:t>T</w:t>
          </w:r>
          <w:r>
            <w:rPr>
              <w:i/>
            </w:rPr>
            <w:t xml:space="preserve">echnologique et </w:t>
          </w:r>
          <w:r>
            <w:rPr>
              <w:b/>
              <w:i/>
              <w:color w:val="4F6228"/>
            </w:rPr>
            <w:t>E</w:t>
          </w:r>
          <w:r>
            <w:rPr>
              <w:i/>
            </w:rPr>
            <w:t xml:space="preserve">co </w:t>
          </w:r>
          <w:r>
            <w:rPr>
              <w:b/>
              <w:i/>
              <w:color w:val="4F6228"/>
            </w:rPr>
            <w:t>C</w:t>
          </w:r>
          <w:r>
            <w:rPr>
              <w:i/>
            </w:rPr>
            <w:t>onception</w:t>
          </w:r>
        </w:p>
      </w:tc>
      <w:tc>
        <w:tcPr>
          <w:tcW w:w="2268" w:type="dxa"/>
          <w:vAlign w:val="center"/>
        </w:tcPr>
        <w:p w:rsidR="009A0F8E" w:rsidRPr="0076561B" w:rsidRDefault="009A0F8E" w:rsidP="00163EB6">
          <w:pPr>
            <w:jc w:val="center"/>
          </w:pPr>
          <w:r>
            <w:rPr>
              <w:noProof/>
              <w:lang w:eastAsia="fr-FR"/>
            </w:rPr>
            <w:drawing>
              <wp:inline distT="0" distB="0" distL="0" distR="0">
                <wp:extent cx="941070" cy="747395"/>
                <wp:effectExtent l="19050" t="0" r="0" b="0"/>
                <wp:docPr id="28" name="Image 1" descr="http://www.web-libre.org/medias/img/articles/1ecdec353419f6d7e30857d00d0312d1-2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1" descr="http://www.web-libre.org/medias/img/articles/1ecdec353419f6d7e30857d00d0312d1-2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 t="9615" b="11539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41070" cy="74739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9A0F8E" w:rsidRPr="002A0529" w:rsidRDefault="009A0F8E" w:rsidP="00027DEE">
    <w:pPr>
      <w:pStyle w:val="En-tte"/>
      <w:rPr>
        <w:sz w:val="1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3" type="#_x0000_t75" style="width:34.65pt;height:34.65pt" o:bullet="t">
        <v:imagedata r:id="rId1" o:title="info"/>
      </v:shape>
    </w:pict>
  </w:numPicBullet>
  <w:numPicBullet w:numPicBulletId="1">
    <w:pict>
      <v:shape id="_x0000_i1034" type="#_x0000_t75" style="width:34.65pt;height:34.65pt" o:bullet="t">
        <v:imagedata r:id="rId2" o:title="zcode_question"/>
      </v:shape>
    </w:pict>
  </w:numPicBullet>
  <w:numPicBullet w:numPicBulletId="2">
    <w:pict>
      <v:shape id="_x0000_i1035" type="#_x0000_t75" style="width:7.3pt;height:7.3pt" o:bullet="t">
        <v:imagedata r:id="rId3" o:title="liste_img"/>
      </v:shape>
    </w:pict>
  </w:numPicBullet>
  <w:numPicBullet w:numPicBulletId="3">
    <w:pict>
      <v:shape id="_x0000_i1036" type="#_x0000_t75" style="width:10.05pt;height:10.05pt" o:bullet="t">
        <v:imagedata r:id="rId4" o:title="liste_img_verte"/>
      </v:shape>
    </w:pict>
  </w:numPicBullet>
  <w:numPicBullet w:numPicBulletId="4">
    <w:pict>
      <v:shape id="_x0000_i1037" type="#_x0000_t75" style="width:34.65pt;height:34.65pt" o:bullet="t">
        <v:imagedata r:id="rId5" o:title="erreur"/>
      </v:shape>
    </w:pict>
  </w:numPicBullet>
  <w:numPicBullet w:numPicBulletId="5">
    <w:pict>
      <v:shape id="_x0000_i1038" type="#_x0000_t75" style="width:34.65pt;height:34.65pt" o:bullet="t">
        <v:imagedata r:id="rId6" o:title="attention"/>
      </v:shape>
    </w:pict>
  </w:numPicBullet>
  <w:numPicBullet w:numPicBulletId="6">
    <w:pict>
      <v:shape id="_x0000_i1039" type="#_x0000_t75" style="width:5.45pt;height:5.45pt" o:bullet="t">
        <v:imagedata r:id="rId7" o:title="info_zozor"/>
      </v:shape>
    </w:pict>
  </w:numPicBullet>
  <w:abstractNum w:abstractNumId="0">
    <w:nsid w:val="00000004"/>
    <w:multiLevelType w:val="singleLevel"/>
    <w:tmpl w:val="00000004"/>
    <w:name w:val="WW8Num4"/>
    <w:lvl w:ilvl="0">
      <w:start w:val="2"/>
      <w:numFmt w:val="bullet"/>
      <w:lvlText w:val="-"/>
      <w:lvlJc w:val="left"/>
      <w:pPr>
        <w:tabs>
          <w:tab w:val="num" w:pos="720"/>
        </w:tabs>
        <w:ind w:left="0" w:firstLine="0"/>
      </w:pPr>
      <w:rPr>
        <w:rFonts w:ascii="Times New Roman" w:hAnsi="Times New Roman" w:cs="Times New Roman"/>
      </w:rPr>
    </w:lvl>
  </w:abstractNum>
  <w:abstractNum w:abstractNumId="1">
    <w:nsid w:val="00000007"/>
    <w:multiLevelType w:val="multilevel"/>
    <w:tmpl w:val="00000007"/>
    <w:name w:val="WW8Num7"/>
    <w:lvl w:ilvl="0">
      <w:start w:val="1"/>
      <w:numFmt w:val="bullet"/>
      <w:lvlText w:val=""/>
      <w:lvlJc w:val="left"/>
      <w:pPr>
        <w:tabs>
          <w:tab w:val="num" w:pos="720"/>
        </w:tabs>
        <w:ind w:left="0" w:firstLine="0"/>
      </w:pPr>
      <w:rPr>
        <w:rFonts w:ascii="Symbol" w:hAnsi="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0" w:firstLine="0"/>
      </w:pPr>
      <w:rPr>
        <w:rFonts w:ascii="Symbol" w:hAnsi="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0" w:firstLine="0"/>
      </w:pPr>
      <w:rPr>
        <w:rFonts w:ascii="Symbol" w:hAnsi="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0" w:firstLine="0"/>
      </w:pPr>
      <w:rPr>
        <w:rFonts w:ascii="Symbol" w:hAnsi="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0" w:firstLine="0"/>
      </w:pPr>
      <w:rPr>
        <w:rFonts w:ascii="Symbol" w:hAnsi="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0" w:firstLine="0"/>
      </w:pPr>
      <w:rPr>
        <w:rFonts w:ascii="Symbol" w:hAnsi="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0" w:firstLine="0"/>
      </w:pPr>
      <w:rPr>
        <w:rFonts w:ascii="Symbol" w:hAnsi="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0" w:firstLine="0"/>
      </w:pPr>
      <w:rPr>
        <w:rFonts w:ascii="Symbol" w:hAnsi="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0" w:firstLine="0"/>
      </w:pPr>
      <w:rPr>
        <w:rFonts w:ascii="Symbol" w:hAnsi="Symbol"/>
      </w:rPr>
    </w:lvl>
  </w:abstractNum>
  <w:abstractNum w:abstractNumId="2">
    <w:nsid w:val="118D0BCF"/>
    <w:multiLevelType w:val="hybridMultilevel"/>
    <w:tmpl w:val="623897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248093E"/>
    <w:multiLevelType w:val="hybridMultilevel"/>
    <w:tmpl w:val="CB006890"/>
    <w:lvl w:ilvl="0" w:tplc="FCF05150">
      <w:start w:val="1"/>
      <w:numFmt w:val="bullet"/>
      <w:pStyle w:val="Puce1"/>
      <w:lvlText w:val=""/>
      <w:lvlPicBulletId w:val="2"/>
      <w:lvlJc w:val="left"/>
      <w:pPr>
        <w:ind w:left="1004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2BB40B2"/>
    <w:multiLevelType w:val="hybridMultilevel"/>
    <w:tmpl w:val="2CC25A66"/>
    <w:lvl w:ilvl="0" w:tplc="D78A60CE">
      <w:start w:val="1"/>
      <w:numFmt w:val="bullet"/>
      <w:lvlText w:val=""/>
      <w:lvlPicBulletId w:val="4"/>
      <w:lvlJc w:val="left"/>
      <w:pPr>
        <w:ind w:left="1713" w:hanging="360"/>
      </w:pPr>
      <w:rPr>
        <w:rFonts w:ascii="Symbol" w:hAnsi="Symbol" w:hint="default"/>
        <w:color w:val="auto"/>
      </w:rPr>
    </w:lvl>
    <w:lvl w:ilvl="1" w:tplc="5456E966">
      <w:start w:val="1"/>
      <w:numFmt w:val="bullet"/>
      <w:pStyle w:val="Interdit"/>
      <w:lvlText w:val=""/>
      <w:lvlPicBulletId w:val="4"/>
      <w:lvlJc w:val="left"/>
      <w:pPr>
        <w:ind w:left="2062" w:hanging="360"/>
      </w:pPr>
      <w:rPr>
        <w:rFonts w:ascii="Symbol" w:hAnsi="Symbol" w:hint="default"/>
        <w:color w:val="auto"/>
        <w:sz w:val="40"/>
        <w:szCs w:val="4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A560F7"/>
    <w:multiLevelType w:val="hybridMultilevel"/>
    <w:tmpl w:val="4A1A180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B203F2F"/>
    <w:multiLevelType w:val="hybridMultilevel"/>
    <w:tmpl w:val="68866EE4"/>
    <w:lvl w:ilvl="0" w:tplc="04D009CC">
      <w:start w:val="1"/>
      <w:numFmt w:val="bullet"/>
      <w:lvlText w:val=""/>
      <w:lvlPicBulletId w:val="5"/>
      <w:lvlJc w:val="left"/>
      <w:pPr>
        <w:ind w:left="1713" w:hanging="360"/>
      </w:pPr>
      <w:rPr>
        <w:rFonts w:ascii="Symbol" w:hAnsi="Symbol" w:hint="default"/>
        <w:color w:val="auto"/>
      </w:rPr>
    </w:lvl>
    <w:lvl w:ilvl="1" w:tplc="ACA60B36">
      <w:start w:val="1"/>
      <w:numFmt w:val="bullet"/>
      <w:pStyle w:val="Attention"/>
      <w:lvlText w:val=""/>
      <w:lvlPicBulletId w:val="5"/>
      <w:lvlJc w:val="left"/>
      <w:pPr>
        <w:ind w:left="1440" w:hanging="360"/>
      </w:pPr>
      <w:rPr>
        <w:rFonts w:ascii="Symbol" w:hAnsi="Symbol" w:hint="default"/>
        <w:color w:val="auto"/>
        <w:sz w:val="40"/>
        <w:szCs w:val="4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23762AC"/>
    <w:multiLevelType w:val="hybridMultilevel"/>
    <w:tmpl w:val="C17648F8"/>
    <w:lvl w:ilvl="0" w:tplc="1CF2D72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426C709D"/>
    <w:multiLevelType w:val="hybridMultilevel"/>
    <w:tmpl w:val="CAB65CFC"/>
    <w:lvl w:ilvl="0" w:tplc="A4980050">
      <w:start w:val="1"/>
      <w:numFmt w:val="bullet"/>
      <w:pStyle w:val="Puce2"/>
      <w:lvlText w:val=""/>
      <w:lvlPicBulletId w:val="3"/>
      <w:lvlJc w:val="left"/>
      <w:pPr>
        <w:ind w:left="1648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1F418C"/>
    <w:multiLevelType w:val="hybridMultilevel"/>
    <w:tmpl w:val="AD0EA46A"/>
    <w:lvl w:ilvl="0" w:tplc="A8204244">
      <w:start w:val="34"/>
      <w:numFmt w:val="bullet"/>
      <w:lvlText w:val="-"/>
      <w:lvlJc w:val="left"/>
      <w:pPr>
        <w:ind w:left="720" w:hanging="360"/>
      </w:pPr>
      <w:rPr>
        <w:rFonts w:ascii="Calibri" w:eastAsiaTheme="minorEastAsia" w:hAnsi="Calibri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83E422D"/>
    <w:multiLevelType w:val="hybridMultilevel"/>
    <w:tmpl w:val="10644DF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C8C684B"/>
    <w:multiLevelType w:val="hybridMultilevel"/>
    <w:tmpl w:val="75547350"/>
    <w:lvl w:ilvl="0" w:tplc="93989390">
      <w:start w:val="2"/>
      <w:numFmt w:val="bullet"/>
      <w:lvlText w:val="-"/>
      <w:lvlJc w:val="left"/>
      <w:pPr>
        <w:ind w:left="36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4F4E3670"/>
    <w:multiLevelType w:val="hybridMultilevel"/>
    <w:tmpl w:val="570A8E3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5B00958"/>
    <w:multiLevelType w:val="hybridMultilevel"/>
    <w:tmpl w:val="70B8D07E"/>
    <w:lvl w:ilvl="0" w:tplc="321A57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7F089F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11041948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258E52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B54472E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9268DD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EC3A11E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15A2440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>
    <w:nsid w:val="676130E4"/>
    <w:multiLevelType w:val="hybridMultilevel"/>
    <w:tmpl w:val="0E16DE66"/>
    <w:lvl w:ilvl="0" w:tplc="87EC0D3A">
      <w:start w:val="1"/>
      <w:numFmt w:val="bullet"/>
      <w:lvlText w:val=""/>
      <w:lvlPicBulletId w:val="6"/>
      <w:lvlJc w:val="left"/>
      <w:pPr>
        <w:ind w:left="1713" w:hanging="360"/>
      </w:pPr>
      <w:rPr>
        <w:rFonts w:ascii="Symbol" w:hAnsi="Symbol" w:hint="default"/>
        <w:color w:val="auto"/>
      </w:rPr>
    </w:lvl>
    <w:lvl w:ilvl="1" w:tplc="9C166438">
      <w:start w:val="1"/>
      <w:numFmt w:val="bullet"/>
      <w:pStyle w:val="Information"/>
      <w:lvlText w:val=""/>
      <w:lvlPicBulletId w:val="0"/>
      <w:lvlJc w:val="left"/>
      <w:pPr>
        <w:ind w:left="5322" w:hanging="360"/>
      </w:pPr>
      <w:rPr>
        <w:rFonts w:ascii="Symbol" w:hAnsi="Symbol" w:hint="default"/>
        <w:color w:val="auto"/>
        <w:sz w:val="40"/>
        <w:szCs w:val="40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95A01CA"/>
    <w:multiLevelType w:val="multilevel"/>
    <w:tmpl w:val="530A1790"/>
    <w:lvl w:ilvl="0">
      <w:start w:val="1"/>
      <w:numFmt w:val="upperRoman"/>
      <w:pStyle w:val="Titre1"/>
      <w:lvlText w:val="%1."/>
      <w:lvlJc w:val="left"/>
      <w:pPr>
        <w:ind w:left="0" w:firstLine="0"/>
      </w:pPr>
    </w:lvl>
    <w:lvl w:ilvl="1">
      <w:start w:val="1"/>
      <w:numFmt w:val="upperLetter"/>
      <w:pStyle w:val="Titre2"/>
      <w:lvlText w:val="%2."/>
      <w:lvlJc w:val="left"/>
      <w:pPr>
        <w:ind w:left="720" w:firstLine="0"/>
      </w:pPr>
    </w:lvl>
    <w:lvl w:ilvl="2">
      <w:start w:val="1"/>
      <w:numFmt w:val="decimal"/>
      <w:pStyle w:val="Titre3"/>
      <w:lvlText w:val="%3."/>
      <w:lvlJc w:val="left"/>
      <w:pPr>
        <w:ind w:left="1440" w:firstLine="0"/>
      </w:pPr>
    </w:lvl>
    <w:lvl w:ilvl="3">
      <w:start w:val="1"/>
      <w:numFmt w:val="lowerLetter"/>
      <w:pStyle w:val="Titre4"/>
      <w:lvlText w:val="%4)"/>
      <w:lvlJc w:val="left"/>
      <w:pPr>
        <w:ind w:left="4537" w:firstLine="0"/>
      </w:pPr>
    </w:lvl>
    <w:lvl w:ilvl="4">
      <w:start w:val="1"/>
      <w:numFmt w:val="decimal"/>
      <w:pStyle w:val="Titre5"/>
      <w:lvlText w:val="(%5)"/>
      <w:lvlJc w:val="left"/>
      <w:pPr>
        <w:ind w:left="2880" w:firstLine="0"/>
      </w:pPr>
    </w:lvl>
    <w:lvl w:ilvl="5">
      <w:start w:val="1"/>
      <w:numFmt w:val="lowerLetter"/>
      <w:pStyle w:val="Titre6"/>
      <w:lvlText w:val="(%6)"/>
      <w:lvlJc w:val="left"/>
      <w:pPr>
        <w:ind w:left="3600" w:firstLine="0"/>
      </w:pPr>
    </w:lvl>
    <w:lvl w:ilvl="6">
      <w:start w:val="1"/>
      <w:numFmt w:val="lowerRoman"/>
      <w:pStyle w:val="Titre7"/>
      <w:lvlText w:val="(%7)"/>
      <w:lvlJc w:val="left"/>
      <w:pPr>
        <w:ind w:left="4320" w:firstLine="0"/>
      </w:pPr>
    </w:lvl>
    <w:lvl w:ilvl="7">
      <w:start w:val="1"/>
      <w:numFmt w:val="lowerLetter"/>
      <w:pStyle w:val="Titre8"/>
      <w:lvlText w:val="(%8)"/>
      <w:lvlJc w:val="left"/>
      <w:pPr>
        <w:ind w:left="5040" w:firstLine="0"/>
      </w:pPr>
    </w:lvl>
    <w:lvl w:ilvl="8">
      <w:start w:val="1"/>
      <w:numFmt w:val="lowerRoman"/>
      <w:pStyle w:val="Titre9"/>
      <w:lvlText w:val="(%9)"/>
      <w:lvlJc w:val="left"/>
      <w:pPr>
        <w:ind w:left="5760" w:firstLine="0"/>
      </w:pPr>
    </w:lvl>
  </w:abstractNum>
  <w:abstractNum w:abstractNumId="16">
    <w:nsid w:val="6E52101F"/>
    <w:multiLevelType w:val="hybridMultilevel"/>
    <w:tmpl w:val="170A18C2"/>
    <w:lvl w:ilvl="0" w:tplc="70445180">
      <w:start w:val="1"/>
      <w:numFmt w:val="bullet"/>
      <w:pStyle w:val="Question"/>
      <w:lvlText w:val=""/>
      <w:lvlPicBulletId w:val="1"/>
      <w:lvlJc w:val="left"/>
      <w:pPr>
        <w:ind w:left="360" w:hanging="360"/>
      </w:pPr>
      <w:rPr>
        <w:rFonts w:ascii="Symbol" w:hAnsi="Symbol" w:hint="default"/>
        <w:color w:val="auto"/>
        <w:sz w:val="40"/>
        <w:szCs w:val="40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7C650719"/>
    <w:multiLevelType w:val="hybridMultilevel"/>
    <w:tmpl w:val="088E95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3"/>
  </w:num>
  <w:num w:numId="3">
    <w:abstractNumId w:val="8"/>
  </w:num>
  <w:num w:numId="4">
    <w:abstractNumId w:val="16"/>
  </w:num>
  <w:num w:numId="5">
    <w:abstractNumId w:val="4"/>
  </w:num>
  <w:num w:numId="6">
    <w:abstractNumId w:val="6"/>
  </w:num>
  <w:num w:numId="7">
    <w:abstractNumId w:val="14"/>
  </w:num>
  <w:num w:numId="8">
    <w:abstractNumId w:val="11"/>
  </w:num>
  <w:num w:numId="9">
    <w:abstractNumId w:val="12"/>
  </w:num>
  <w:num w:numId="10">
    <w:abstractNumId w:val="2"/>
  </w:num>
  <w:num w:numId="11">
    <w:abstractNumId w:val="13"/>
  </w:num>
  <w:num w:numId="12">
    <w:abstractNumId w:val="7"/>
  </w:num>
  <w:num w:numId="13">
    <w:abstractNumId w:val="5"/>
  </w:num>
  <w:num w:numId="14">
    <w:abstractNumId w:val="17"/>
  </w:num>
  <w:num w:numId="15">
    <w:abstractNumId w:val="9"/>
  </w:num>
  <w:num w:numId="16">
    <w:abstractNumId w:val="10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2"/>
  <w:displayBackgroundShape/>
  <w:attachedTemplate r:id="rId1"/>
  <w:stylePaneFormatFilter w:val="5724"/>
  <w:defaultTabStop w:val="709"/>
  <w:hyphenationZone w:val="425"/>
  <w:drawingGridHorizontalSpacing w:val="110"/>
  <w:displayHorizontalDrawingGridEvery w:val="2"/>
  <w:characterSpacingControl w:val="doNotCompress"/>
  <w:hdrShapeDefaults>
    <o:shapedefaults v:ext="edit" spidmax="3074">
      <o:colormru v:ext="edit" colors="#ffc,#fffff0,#ccecff"/>
    </o:shapedefaults>
  </w:hdrShapeDefaults>
  <w:footnotePr>
    <w:footnote w:id="0"/>
    <w:footnote w:id="1"/>
  </w:footnotePr>
  <w:endnotePr>
    <w:endnote w:id="0"/>
    <w:endnote w:id="1"/>
  </w:endnotePr>
  <w:compat/>
  <w:rsids>
    <w:rsidRoot w:val="00BB0F84"/>
    <w:rsid w:val="000027F0"/>
    <w:rsid w:val="000032F7"/>
    <w:rsid w:val="00004373"/>
    <w:rsid w:val="000050E1"/>
    <w:rsid w:val="00007DBB"/>
    <w:rsid w:val="00011D6C"/>
    <w:rsid w:val="000132CD"/>
    <w:rsid w:val="000148F1"/>
    <w:rsid w:val="00025DD0"/>
    <w:rsid w:val="00027DEE"/>
    <w:rsid w:val="00027E3D"/>
    <w:rsid w:val="00031B4D"/>
    <w:rsid w:val="0003543E"/>
    <w:rsid w:val="000443FA"/>
    <w:rsid w:val="0005597F"/>
    <w:rsid w:val="00063737"/>
    <w:rsid w:val="0006385D"/>
    <w:rsid w:val="00065655"/>
    <w:rsid w:val="00080844"/>
    <w:rsid w:val="0008620E"/>
    <w:rsid w:val="000919B4"/>
    <w:rsid w:val="00091F56"/>
    <w:rsid w:val="000A16BA"/>
    <w:rsid w:val="000A2923"/>
    <w:rsid w:val="000B1D8E"/>
    <w:rsid w:val="000B5ECB"/>
    <w:rsid w:val="000C1C5E"/>
    <w:rsid w:val="000C7354"/>
    <w:rsid w:val="000D34E4"/>
    <w:rsid w:val="000E19FF"/>
    <w:rsid w:val="000E2226"/>
    <w:rsid w:val="000E58E9"/>
    <w:rsid w:val="00101E7A"/>
    <w:rsid w:val="001211E1"/>
    <w:rsid w:val="00122376"/>
    <w:rsid w:val="00125612"/>
    <w:rsid w:val="00130FA6"/>
    <w:rsid w:val="001357B4"/>
    <w:rsid w:val="001366BE"/>
    <w:rsid w:val="001519B0"/>
    <w:rsid w:val="00163EB6"/>
    <w:rsid w:val="001649DF"/>
    <w:rsid w:val="0017185C"/>
    <w:rsid w:val="00184F60"/>
    <w:rsid w:val="00190929"/>
    <w:rsid w:val="00194128"/>
    <w:rsid w:val="001A56F8"/>
    <w:rsid w:val="001B1566"/>
    <w:rsid w:val="001C7CFA"/>
    <w:rsid w:val="001D37C7"/>
    <w:rsid w:val="001D3D52"/>
    <w:rsid w:val="001E1B0F"/>
    <w:rsid w:val="001E1EFB"/>
    <w:rsid w:val="001E4FFA"/>
    <w:rsid w:val="001E5D83"/>
    <w:rsid w:val="001E759C"/>
    <w:rsid w:val="001F2F27"/>
    <w:rsid w:val="001F4B64"/>
    <w:rsid w:val="001F6D49"/>
    <w:rsid w:val="002011D3"/>
    <w:rsid w:val="00212599"/>
    <w:rsid w:val="002145B3"/>
    <w:rsid w:val="00227425"/>
    <w:rsid w:val="002367D1"/>
    <w:rsid w:val="00244154"/>
    <w:rsid w:val="0026594E"/>
    <w:rsid w:val="00271DCA"/>
    <w:rsid w:val="00271E51"/>
    <w:rsid w:val="00277CF1"/>
    <w:rsid w:val="002850CD"/>
    <w:rsid w:val="0029157F"/>
    <w:rsid w:val="002A0529"/>
    <w:rsid w:val="002A21B8"/>
    <w:rsid w:val="002A33BD"/>
    <w:rsid w:val="002A752A"/>
    <w:rsid w:val="002C4771"/>
    <w:rsid w:val="002D3B3E"/>
    <w:rsid w:val="002E1365"/>
    <w:rsid w:val="002E2A24"/>
    <w:rsid w:val="002E315F"/>
    <w:rsid w:val="002E33ED"/>
    <w:rsid w:val="002E4D44"/>
    <w:rsid w:val="002F63B1"/>
    <w:rsid w:val="0031320C"/>
    <w:rsid w:val="00320937"/>
    <w:rsid w:val="0032547F"/>
    <w:rsid w:val="00327384"/>
    <w:rsid w:val="0033284E"/>
    <w:rsid w:val="003329C2"/>
    <w:rsid w:val="0033515A"/>
    <w:rsid w:val="00337E42"/>
    <w:rsid w:val="00341413"/>
    <w:rsid w:val="0034142B"/>
    <w:rsid w:val="00341FC1"/>
    <w:rsid w:val="003472B8"/>
    <w:rsid w:val="00350D7A"/>
    <w:rsid w:val="003521C3"/>
    <w:rsid w:val="00357166"/>
    <w:rsid w:val="00362C29"/>
    <w:rsid w:val="003637F6"/>
    <w:rsid w:val="0036477D"/>
    <w:rsid w:val="0036555F"/>
    <w:rsid w:val="00367FF6"/>
    <w:rsid w:val="00374537"/>
    <w:rsid w:val="003768CC"/>
    <w:rsid w:val="00377856"/>
    <w:rsid w:val="00380A1E"/>
    <w:rsid w:val="003857F5"/>
    <w:rsid w:val="00393035"/>
    <w:rsid w:val="0039347F"/>
    <w:rsid w:val="003A1DCC"/>
    <w:rsid w:val="003A457D"/>
    <w:rsid w:val="003A47F5"/>
    <w:rsid w:val="003B5146"/>
    <w:rsid w:val="003B6AC9"/>
    <w:rsid w:val="003B6C7E"/>
    <w:rsid w:val="003C2C36"/>
    <w:rsid w:val="003D1406"/>
    <w:rsid w:val="003D1603"/>
    <w:rsid w:val="003E2FBE"/>
    <w:rsid w:val="003E381F"/>
    <w:rsid w:val="003F1A2C"/>
    <w:rsid w:val="003F7243"/>
    <w:rsid w:val="00410309"/>
    <w:rsid w:val="004367A6"/>
    <w:rsid w:val="00436ED7"/>
    <w:rsid w:val="00437C72"/>
    <w:rsid w:val="00463BD6"/>
    <w:rsid w:val="004744F0"/>
    <w:rsid w:val="0047520F"/>
    <w:rsid w:val="00477899"/>
    <w:rsid w:val="00484538"/>
    <w:rsid w:val="00486383"/>
    <w:rsid w:val="0048719D"/>
    <w:rsid w:val="004A0383"/>
    <w:rsid w:val="004A7137"/>
    <w:rsid w:val="004C19C3"/>
    <w:rsid w:val="004C5996"/>
    <w:rsid w:val="004D1254"/>
    <w:rsid w:val="004D2950"/>
    <w:rsid w:val="004E53E4"/>
    <w:rsid w:val="00500B67"/>
    <w:rsid w:val="00511B98"/>
    <w:rsid w:val="00511EC6"/>
    <w:rsid w:val="00514430"/>
    <w:rsid w:val="00516817"/>
    <w:rsid w:val="00520CFC"/>
    <w:rsid w:val="0052799A"/>
    <w:rsid w:val="00530CBA"/>
    <w:rsid w:val="00533BEC"/>
    <w:rsid w:val="00533CF4"/>
    <w:rsid w:val="00536225"/>
    <w:rsid w:val="00537114"/>
    <w:rsid w:val="00546479"/>
    <w:rsid w:val="005528E9"/>
    <w:rsid w:val="00562FB4"/>
    <w:rsid w:val="00583A94"/>
    <w:rsid w:val="005858D9"/>
    <w:rsid w:val="005909CA"/>
    <w:rsid w:val="00597CB8"/>
    <w:rsid w:val="005A6BD8"/>
    <w:rsid w:val="005C05F0"/>
    <w:rsid w:val="005D342B"/>
    <w:rsid w:val="005D67AE"/>
    <w:rsid w:val="005E44FB"/>
    <w:rsid w:val="005F6995"/>
    <w:rsid w:val="0061210E"/>
    <w:rsid w:val="00614193"/>
    <w:rsid w:val="006302D4"/>
    <w:rsid w:val="006314D2"/>
    <w:rsid w:val="006332D3"/>
    <w:rsid w:val="0063352F"/>
    <w:rsid w:val="00642FCF"/>
    <w:rsid w:val="0064535F"/>
    <w:rsid w:val="00646830"/>
    <w:rsid w:val="00650B63"/>
    <w:rsid w:val="006519AD"/>
    <w:rsid w:val="00651B49"/>
    <w:rsid w:val="00663196"/>
    <w:rsid w:val="00663C4C"/>
    <w:rsid w:val="006651B5"/>
    <w:rsid w:val="00697266"/>
    <w:rsid w:val="006A1223"/>
    <w:rsid w:val="006B08F7"/>
    <w:rsid w:val="006B6D6A"/>
    <w:rsid w:val="006B713E"/>
    <w:rsid w:val="006C5261"/>
    <w:rsid w:val="006C572C"/>
    <w:rsid w:val="006C62EF"/>
    <w:rsid w:val="006C7DD7"/>
    <w:rsid w:val="006D3590"/>
    <w:rsid w:val="006D446D"/>
    <w:rsid w:val="006E124F"/>
    <w:rsid w:val="006E6980"/>
    <w:rsid w:val="006F32B3"/>
    <w:rsid w:val="006F4D4F"/>
    <w:rsid w:val="006F611A"/>
    <w:rsid w:val="00701F6B"/>
    <w:rsid w:val="0070254B"/>
    <w:rsid w:val="00702FDB"/>
    <w:rsid w:val="00707064"/>
    <w:rsid w:val="007136FA"/>
    <w:rsid w:val="007151A4"/>
    <w:rsid w:val="00717892"/>
    <w:rsid w:val="007249D8"/>
    <w:rsid w:val="00725DB3"/>
    <w:rsid w:val="00725E96"/>
    <w:rsid w:val="007269E5"/>
    <w:rsid w:val="007323D8"/>
    <w:rsid w:val="0073281C"/>
    <w:rsid w:val="0073628A"/>
    <w:rsid w:val="00737A36"/>
    <w:rsid w:val="0075652E"/>
    <w:rsid w:val="00757A65"/>
    <w:rsid w:val="00771024"/>
    <w:rsid w:val="0077385A"/>
    <w:rsid w:val="0077440C"/>
    <w:rsid w:val="00774791"/>
    <w:rsid w:val="00781726"/>
    <w:rsid w:val="00790412"/>
    <w:rsid w:val="007A4D38"/>
    <w:rsid w:val="007B0132"/>
    <w:rsid w:val="007B3FDA"/>
    <w:rsid w:val="007C261B"/>
    <w:rsid w:val="007D4286"/>
    <w:rsid w:val="007E085A"/>
    <w:rsid w:val="007F10B9"/>
    <w:rsid w:val="007F7D2D"/>
    <w:rsid w:val="0080314C"/>
    <w:rsid w:val="0081160F"/>
    <w:rsid w:val="008206AA"/>
    <w:rsid w:val="00821136"/>
    <w:rsid w:val="008277A5"/>
    <w:rsid w:val="00832705"/>
    <w:rsid w:val="008414D7"/>
    <w:rsid w:val="008420FD"/>
    <w:rsid w:val="00844FCC"/>
    <w:rsid w:val="008869D1"/>
    <w:rsid w:val="00893C86"/>
    <w:rsid w:val="008972BD"/>
    <w:rsid w:val="008A41EB"/>
    <w:rsid w:val="008B5518"/>
    <w:rsid w:val="008B7DAE"/>
    <w:rsid w:val="008E6808"/>
    <w:rsid w:val="008E71C8"/>
    <w:rsid w:val="009117EF"/>
    <w:rsid w:val="00912720"/>
    <w:rsid w:val="00923CEA"/>
    <w:rsid w:val="00926B40"/>
    <w:rsid w:val="00934EB4"/>
    <w:rsid w:val="00941110"/>
    <w:rsid w:val="00970A19"/>
    <w:rsid w:val="0097380A"/>
    <w:rsid w:val="009979D4"/>
    <w:rsid w:val="009A0F8E"/>
    <w:rsid w:val="009A0FCE"/>
    <w:rsid w:val="009B2C43"/>
    <w:rsid w:val="009C0E68"/>
    <w:rsid w:val="009C5EE9"/>
    <w:rsid w:val="009D51F5"/>
    <w:rsid w:val="009E2CD1"/>
    <w:rsid w:val="009E44A3"/>
    <w:rsid w:val="009E57CC"/>
    <w:rsid w:val="009F19AC"/>
    <w:rsid w:val="009F1EB5"/>
    <w:rsid w:val="009F5EE2"/>
    <w:rsid w:val="00A01749"/>
    <w:rsid w:val="00A039B6"/>
    <w:rsid w:val="00A0641C"/>
    <w:rsid w:val="00A11AB8"/>
    <w:rsid w:val="00A1335A"/>
    <w:rsid w:val="00A15A5A"/>
    <w:rsid w:val="00A249DE"/>
    <w:rsid w:val="00A270AE"/>
    <w:rsid w:val="00A335B8"/>
    <w:rsid w:val="00A43326"/>
    <w:rsid w:val="00A652D4"/>
    <w:rsid w:val="00A81CC6"/>
    <w:rsid w:val="00A859F9"/>
    <w:rsid w:val="00AB7602"/>
    <w:rsid w:val="00AC394A"/>
    <w:rsid w:val="00AD2A15"/>
    <w:rsid w:val="00AD60DC"/>
    <w:rsid w:val="00AD6487"/>
    <w:rsid w:val="00AD6BFC"/>
    <w:rsid w:val="00AE63B1"/>
    <w:rsid w:val="00B0528A"/>
    <w:rsid w:val="00B072C1"/>
    <w:rsid w:val="00B1565A"/>
    <w:rsid w:val="00B21714"/>
    <w:rsid w:val="00B51116"/>
    <w:rsid w:val="00B5296E"/>
    <w:rsid w:val="00B5608C"/>
    <w:rsid w:val="00B71078"/>
    <w:rsid w:val="00B735D0"/>
    <w:rsid w:val="00B7372E"/>
    <w:rsid w:val="00B840D9"/>
    <w:rsid w:val="00B90B2D"/>
    <w:rsid w:val="00BA072F"/>
    <w:rsid w:val="00BB0F84"/>
    <w:rsid w:val="00BB0FE3"/>
    <w:rsid w:val="00BC2881"/>
    <w:rsid w:val="00BC2F36"/>
    <w:rsid w:val="00BC30A8"/>
    <w:rsid w:val="00BC5F17"/>
    <w:rsid w:val="00BC7657"/>
    <w:rsid w:val="00BD2C3C"/>
    <w:rsid w:val="00BD6792"/>
    <w:rsid w:val="00BE584F"/>
    <w:rsid w:val="00C02291"/>
    <w:rsid w:val="00C05D6F"/>
    <w:rsid w:val="00C060C0"/>
    <w:rsid w:val="00C07986"/>
    <w:rsid w:val="00C1052D"/>
    <w:rsid w:val="00C111BB"/>
    <w:rsid w:val="00C159C7"/>
    <w:rsid w:val="00C1780A"/>
    <w:rsid w:val="00C42AA1"/>
    <w:rsid w:val="00C4653C"/>
    <w:rsid w:val="00C47B49"/>
    <w:rsid w:val="00C50692"/>
    <w:rsid w:val="00C56D59"/>
    <w:rsid w:val="00C66D79"/>
    <w:rsid w:val="00C721E4"/>
    <w:rsid w:val="00C753CA"/>
    <w:rsid w:val="00C81CBD"/>
    <w:rsid w:val="00C85208"/>
    <w:rsid w:val="00C852DF"/>
    <w:rsid w:val="00C86383"/>
    <w:rsid w:val="00C90FB5"/>
    <w:rsid w:val="00C944B2"/>
    <w:rsid w:val="00C944B7"/>
    <w:rsid w:val="00CA4A50"/>
    <w:rsid w:val="00CA5B81"/>
    <w:rsid w:val="00CA708E"/>
    <w:rsid w:val="00CB30F5"/>
    <w:rsid w:val="00CC0338"/>
    <w:rsid w:val="00CC0E82"/>
    <w:rsid w:val="00CD5958"/>
    <w:rsid w:val="00CD72AC"/>
    <w:rsid w:val="00CF2D37"/>
    <w:rsid w:val="00D03ABE"/>
    <w:rsid w:val="00D201DC"/>
    <w:rsid w:val="00D20759"/>
    <w:rsid w:val="00D20AA4"/>
    <w:rsid w:val="00D23381"/>
    <w:rsid w:val="00D3459B"/>
    <w:rsid w:val="00D45272"/>
    <w:rsid w:val="00D81425"/>
    <w:rsid w:val="00D83285"/>
    <w:rsid w:val="00D83B95"/>
    <w:rsid w:val="00D8723B"/>
    <w:rsid w:val="00D91C24"/>
    <w:rsid w:val="00D96BAD"/>
    <w:rsid w:val="00D97283"/>
    <w:rsid w:val="00DB4A5A"/>
    <w:rsid w:val="00DB7170"/>
    <w:rsid w:val="00DD0EBC"/>
    <w:rsid w:val="00DD3A1D"/>
    <w:rsid w:val="00DF0609"/>
    <w:rsid w:val="00DF10AE"/>
    <w:rsid w:val="00DF17A7"/>
    <w:rsid w:val="00DF37E7"/>
    <w:rsid w:val="00DF3D5D"/>
    <w:rsid w:val="00DF5872"/>
    <w:rsid w:val="00DF66BA"/>
    <w:rsid w:val="00E12A76"/>
    <w:rsid w:val="00E20D05"/>
    <w:rsid w:val="00E26778"/>
    <w:rsid w:val="00E31983"/>
    <w:rsid w:val="00E3653D"/>
    <w:rsid w:val="00E371A6"/>
    <w:rsid w:val="00E43EEA"/>
    <w:rsid w:val="00E45FC6"/>
    <w:rsid w:val="00E5179F"/>
    <w:rsid w:val="00E55899"/>
    <w:rsid w:val="00E60C81"/>
    <w:rsid w:val="00E630DC"/>
    <w:rsid w:val="00E80411"/>
    <w:rsid w:val="00E822FF"/>
    <w:rsid w:val="00E9080C"/>
    <w:rsid w:val="00E92EC9"/>
    <w:rsid w:val="00E959EC"/>
    <w:rsid w:val="00EA595E"/>
    <w:rsid w:val="00EA7722"/>
    <w:rsid w:val="00EB2C7A"/>
    <w:rsid w:val="00EB66B7"/>
    <w:rsid w:val="00ED5071"/>
    <w:rsid w:val="00EF5547"/>
    <w:rsid w:val="00F02824"/>
    <w:rsid w:val="00F23050"/>
    <w:rsid w:val="00F24445"/>
    <w:rsid w:val="00F26F45"/>
    <w:rsid w:val="00F304F6"/>
    <w:rsid w:val="00F307AD"/>
    <w:rsid w:val="00F34810"/>
    <w:rsid w:val="00F4031E"/>
    <w:rsid w:val="00F43487"/>
    <w:rsid w:val="00F5310D"/>
    <w:rsid w:val="00F707CE"/>
    <w:rsid w:val="00F90296"/>
    <w:rsid w:val="00F91EA5"/>
    <w:rsid w:val="00F94569"/>
    <w:rsid w:val="00FA4797"/>
    <w:rsid w:val="00FC0722"/>
    <w:rsid w:val="00FC6BAC"/>
    <w:rsid w:val="00FD1588"/>
    <w:rsid w:val="00FE1D84"/>
    <w:rsid w:val="00FE6B00"/>
    <w:rsid w:val="00FF5577"/>
    <w:rsid w:val="00FF7DB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>
      <o:colormru v:ext="edit" colors="#ffc,#fffff0,#ccecff"/>
    </o:shapedefaults>
    <o:shapelayout v:ext="edit">
      <o:idmap v:ext="edit" data="1"/>
      <o:rules v:ext="edit">
        <o:r id="V:Rule1" type="connector" idref="#AutoShape 215"/>
        <o:r id="V:Rule2" type="connector" idref="#AutoShape 222"/>
        <o:r id="V:Rule3" type="connector" idref="#AutoShape 226"/>
        <o:r id="V:Rule4" type="connector" idref="#AutoShape 227"/>
        <o:r id="V:Rule5" type="connector" idref="#AutoShape 228"/>
        <o:r id="V:Rule6" type="connector" idref="#AutoShape 230"/>
        <o:r id="V:Rule7" type="connector" idref="#AutoShape 231"/>
        <o:r id="V:Rule8" type="connector" idref="#AutoShape 232"/>
        <o:r id="V:Rule9" type="callout" idref="#Légende encadrée 1 21582"/>
        <o:r id="V:Rule10" type="callout" idref="#Légende encadrée 1 21584"/>
        <o:r id="V:Rule11" type="callout" idref="#Légende encadrée 1 21587"/>
        <o:r id="V:Rule12" type="callout" idref="#_x0000_s1054"/>
        <o:r id="V:Rule13" type="connector" idref="#Connecteur droit avec flèche 20488"/>
        <o:r id="V:Rule14" type="connector" idref="#Connecteur droit avec flèche 21616"/>
        <o:r id="V:Rule15" type="connector" idref="#Connecteur droit avec flèche 21620"/>
        <o:r id="V:Rule16" type="connector" idref="#Connecteur droit avec flèche 21622"/>
        <o:r id="V:Rule17" type="connector" idref="#Connecteur droit avec flèche 21624"/>
        <o:r id="V:Rule18" type="connector" idref="#Connecteur droit avec flèche 81"/>
        <o:r id="V:Rule19" type="connector" idref="#Connecteur droit avec flèche 21627"/>
        <o:r id="V:Rule20" type="connector" idref="#Connecteur droit avec flèche 21628"/>
        <o:r id="V:Rule21" type="connector" idref="#Connecteur droit avec flèche 93"/>
        <o:r id="V:Rule22" type="callout" idref="#Légende encadrée 1 30"/>
        <o:r id="V:Rule23" type="callout" idref="#Légende encadrée 1 32"/>
        <o:r id="V:Rule24" type="callout" idref="#Légende encadrée 1 36"/>
        <o:r id="V:Rule25" type="connector" idref="#Connecteur droit avec flèche 41"/>
        <o:r id="V:Rule26" type="connector" idref="#Connecteur droit avec flèche 43"/>
        <o:r id="V:Rule27" type="callout" idref="#Légende encadrée 1 33"/>
        <o:r id="V:Rule28" type="callout" idref="#Légende encadrée 1 31"/>
        <o:r id="V:Rule29" type="callout" idref="#Légende encadrée 1 34"/>
        <o:r id="V:Rule30" type="callout" idref="#Légende encadrée 1 35"/>
        <o:r id="V:Rule31" type="callout" idref="#Légende encadrée 1 37"/>
        <o:r id="V:Rule32" type="callout" idref="#Légende encadrée 1 9"/>
        <o:r id="V:Rule33" type="connector" idref="#Connecteur droit avec flèche 42"/>
        <o:r id="V:Rule34" type="callout" idref="#Légende encadrée 1 38"/>
        <o:r id="V:Rule35" type="callout" idref="#Légende encadrée 1 65"/>
        <o:r id="V:Rule36" type="callout" idref="#Légende encadrée 1 73"/>
        <o:r id="V:Rule37" type="callout" idref="#Légende encadrée 1 21527"/>
        <o:r id="V:Rule38" type="callout" idref="#Légende encadrée 1 21526"/>
        <o:r id="V:Rule39" type="callout" idref="#Légende encadrée 1 21519"/>
        <o:r id="V:Rule40" type="callout" idref="#Légende encadrée 1 21523"/>
        <o:r id="V:Rule41" type="callout" idref="#Légende encadrée 1 12"/>
        <o:r id="V:Rule42" type="callout" idref="#Légende encadrée 1 77"/>
        <o:r id="V:Rule43" type="callout" idref="#Légende encadrée 1 95"/>
        <o:r id="V:Rule44" type="callout" idref="#Légende encadrée 1 96"/>
        <o:r id="V:Rule45" type="callout" idref="#Légende encadrée 1 46"/>
        <o:r id="V:Rule46" type="callout" idref="#Légende encadrée 1 99"/>
        <o:r id="V:Rule47" type="callout" idref="#Légende encadrée 1 100"/>
        <o:r id="V:Rule48" type="callout" idref="#Légende encadrée 1 101"/>
        <o:r id="V:Rule49" type="callout" idref="#Légende encadrée 1 102"/>
        <o:r id="V:Rule50" type="callout" idref="#Légende encadrée 1 45"/>
        <o:r id="V:Rule51" type="callout" idref="#Légende encadrée 1 109"/>
        <o:r id="V:Rule52" type="callout" idref="#Légende encadrée 1 72"/>
        <o:r id="V:Rule53" type="callout" idref="#Légende encadrée 1 111"/>
        <o:r id="V:Rule54" type="callout" idref="#Légende encadrée 1 110"/>
        <o:r id="V:Rule55" type="callout" idref="#Légende encadrée 1 48"/>
        <o:r id="V:Rule56" type="connector" idref="#AutoShape 244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185C"/>
    <w:pPr>
      <w:spacing w:after="0" w:line="240" w:lineRule="auto"/>
      <w:jc w:val="both"/>
    </w:pPr>
    <w:rPr>
      <w:rFonts w:eastAsiaTheme="minorEastAsia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163EB6"/>
    <w:pPr>
      <w:numPr>
        <w:numId w:val="1"/>
      </w:numPr>
      <w:spacing w:line="360" w:lineRule="auto"/>
      <w:jc w:val="left"/>
      <w:outlineLvl w:val="0"/>
    </w:pPr>
    <w:rPr>
      <w:rFonts w:ascii="Arial Black" w:hAnsi="Arial Black"/>
      <w:b/>
      <w:bCs/>
      <w:color w:val="C0504D" w:themeColor="accent2"/>
      <w:kern w:val="36"/>
      <w:sz w:val="36"/>
      <w:szCs w:val="48"/>
    </w:rPr>
  </w:style>
  <w:style w:type="paragraph" w:styleId="Titre2">
    <w:name w:val="heading 2"/>
    <w:basedOn w:val="Normal"/>
    <w:next w:val="Normal"/>
    <w:link w:val="Titre2Car"/>
    <w:qFormat/>
    <w:rsid w:val="00163EB6"/>
    <w:pPr>
      <w:numPr>
        <w:ilvl w:val="1"/>
        <w:numId w:val="1"/>
      </w:numPr>
      <w:spacing w:line="360" w:lineRule="auto"/>
      <w:outlineLvl w:val="1"/>
    </w:pPr>
    <w:rPr>
      <w:rFonts w:ascii="Trebuchet MS" w:hAnsi="Trebuchet MS"/>
      <w:b/>
      <w:bCs/>
      <w:color w:val="9BBB59" w:themeColor="accent3"/>
      <w:sz w:val="32"/>
      <w:szCs w:val="32"/>
    </w:rPr>
  </w:style>
  <w:style w:type="paragraph" w:styleId="Titre3">
    <w:name w:val="heading 3"/>
    <w:basedOn w:val="Normal"/>
    <w:next w:val="Normal"/>
    <w:link w:val="Titre3Car"/>
    <w:qFormat/>
    <w:rsid w:val="00163EB6"/>
    <w:pPr>
      <w:numPr>
        <w:ilvl w:val="2"/>
        <w:numId w:val="1"/>
      </w:numPr>
      <w:spacing w:line="360" w:lineRule="auto"/>
      <w:outlineLvl w:val="2"/>
    </w:pPr>
    <w:rPr>
      <w:rFonts w:ascii="Comic Sans MS" w:hAnsi="Comic Sans MS"/>
      <w:bCs/>
      <w:i/>
      <w:color w:val="1F497D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unhideWhenUsed/>
    <w:qFormat/>
    <w:rsid w:val="00163EB6"/>
    <w:pPr>
      <w:numPr>
        <w:ilvl w:val="3"/>
        <w:numId w:val="1"/>
      </w:numPr>
      <w:outlineLvl w:val="3"/>
    </w:pPr>
    <w:rPr>
      <w:rFonts w:ascii="Trebuchet MS" w:hAnsi="Trebuchet MS"/>
      <w:b/>
      <w:color w:val="F79646" w:themeColor="accent6"/>
    </w:rPr>
  </w:style>
  <w:style w:type="paragraph" w:styleId="Titre5">
    <w:name w:val="heading 5"/>
    <w:basedOn w:val="Normal"/>
    <w:next w:val="Normal"/>
    <w:link w:val="Titre5Car"/>
    <w:unhideWhenUsed/>
    <w:qFormat/>
    <w:rsid w:val="00DD3A1D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nhideWhenUsed/>
    <w:qFormat/>
    <w:rsid w:val="00DD3A1D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nhideWhenUsed/>
    <w:qFormat/>
    <w:rsid w:val="00DD3A1D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nhideWhenUsed/>
    <w:qFormat/>
    <w:rsid w:val="00DD3A1D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nhideWhenUsed/>
    <w:qFormat/>
    <w:rsid w:val="00DD3A1D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oixvalid">
    <w:name w:val="Choix validé"/>
    <w:basedOn w:val="Normal"/>
    <w:rsid w:val="0036477D"/>
    <w:pPr>
      <w:adjustRightInd w:val="0"/>
    </w:pPr>
    <w:rPr>
      <w:rFonts w:ascii="Calibri" w:eastAsia="Lucida Sans Unicode1" w:hAnsi="Calibri" w:cs="Calibri"/>
      <w:b/>
      <w:color w:val="1F497D"/>
      <w:szCs w:val="20"/>
    </w:rPr>
  </w:style>
  <w:style w:type="character" w:customStyle="1" w:styleId="Titre1Car">
    <w:name w:val="Titre 1 Car"/>
    <w:basedOn w:val="Policepardfaut"/>
    <w:link w:val="Titre1"/>
    <w:rsid w:val="00163EB6"/>
    <w:rPr>
      <w:rFonts w:ascii="Arial Black" w:eastAsiaTheme="minorEastAsia" w:hAnsi="Arial Black" w:cs="Times New Roman"/>
      <w:b/>
      <w:bCs/>
      <w:color w:val="C0504D" w:themeColor="accent2"/>
      <w:kern w:val="36"/>
      <w:sz w:val="36"/>
      <w:szCs w:val="48"/>
    </w:rPr>
  </w:style>
  <w:style w:type="character" w:customStyle="1" w:styleId="Titre2Car">
    <w:name w:val="Titre 2 Car"/>
    <w:basedOn w:val="Policepardfaut"/>
    <w:link w:val="Titre2"/>
    <w:rsid w:val="00163EB6"/>
    <w:rPr>
      <w:rFonts w:ascii="Trebuchet MS" w:eastAsiaTheme="minorEastAsia" w:hAnsi="Trebuchet MS" w:cs="Times New Roman"/>
      <w:b/>
      <w:bCs/>
      <w:color w:val="9BBB59" w:themeColor="accent3"/>
      <w:sz w:val="32"/>
      <w:szCs w:val="32"/>
    </w:rPr>
  </w:style>
  <w:style w:type="character" w:customStyle="1" w:styleId="Titre3Car">
    <w:name w:val="Titre 3 Car"/>
    <w:basedOn w:val="Policepardfaut"/>
    <w:link w:val="Titre3"/>
    <w:rsid w:val="00163EB6"/>
    <w:rPr>
      <w:rFonts w:ascii="Comic Sans MS" w:eastAsiaTheme="minorEastAsia" w:hAnsi="Comic Sans MS" w:cs="Times New Roman"/>
      <w:bCs/>
      <w:i/>
      <w:color w:val="1F497D" w:themeColor="text2"/>
      <w:sz w:val="28"/>
      <w:szCs w:val="28"/>
    </w:rPr>
  </w:style>
  <w:style w:type="paragraph" w:styleId="NormalWeb">
    <w:name w:val="Normal (Web)"/>
    <w:basedOn w:val="Normal"/>
    <w:uiPriority w:val="99"/>
    <w:unhideWhenUsed/>
    <w:rsid w:val="009F19AC"/>
    <w:rPr>
      <w:rFonts w:ascii="Times New Roman" w:hAnsi="Times New Roman"/>
    </w:rPr>
  </w:style>
  <w:style w:type="character" w:customStyle="1" w:styleId="clavier">
    <w:name w:val="clavier"/>
    <w:basedOn w:val="Policepardfaut"/>
    <w:rsid w:val="009F19AC"/>
  </w:style>
  <w:style w:type="character" w:customStyle="1" w:styleId="clavierrouge">
    <w:name w:val="clavier_rouge"/>
    <w:basedOn w:val="Policepardfaut"/>
    <w:rsid w:val="009F19AC"/>
  </w:style>
  <w:style w:type="character" w:customStyle="1" w:styleId="definition">
    <w:name w:val="definition"/>
    <w:basedOn w:val="Policepardfaut"/>
    <w:rsid w:val="009F19AC"/>
  </w:style>
  <w:style w:type="character" w:customStyle="1" w:styleId="balise2">
    <w:name w:val="balise2"/>
    <w:basedOn w:val="Policepardfaut"/>
    <w:rsid w:val="009F19AC"/>
  </w:style>
  <w:style w:type="character" w:customStyle="1" w:styleId="balise1">
    <w:name w:val="balise1"/>
    <w:basedOn w:val="Policepardfaut"/>
    <w:rsid w:val="009F19AC"/>
  </w:style>
  <w:style w:type="paragraph" w:styleId="Textedebulles">
    <w:name w:val="Balloon Text"/>
    <w:basedOn w:val="Normal"/>
    <w:link w:val="TextedebullesCar"/>
    <w:uiPriority w:val="99"/>
    <w:semiHidden/>
    <w:unhideWhenUsed/>
    <w:rsid w:val="009F19AC"/>
    <w:rPr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F19AC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rsid w:val="00163EB6"/>
    <w:rPr>
      <w:rFonts w:ascii="Trebuchet MS" w:eastAsiaTheme="minorEastAsia" w:hAnsi="Trebuchet MS" w:cs="Times New Roman"/>
      <w:b/>
      <w:color w:val="F79646" w:themeColor="accent6"/>
      <w:sz w:val="24"/>
      <w:szCs w:val="24"/>
    </w:rPr>
  </w:style>
  <w:style w:type="character" w:customStyle="1" w:styleId="Titre5Car">
    <w:name w:val="Titre 5 Car"/>
    <w:basedOn w:val="Policepardfaut"/>
    <w:link w:val="Titre5"/>
    <w:rsid w:val="00DD3A1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itre6Car">
    <w:name w:val="Titre 6 Car"/>
    <w:basedOn w:val="Policepardfaut"/>
    <w:link w:val="Titre6"/>
    <w:rsid w:val="00DD3A1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rsid w:val="00DD3A1D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rsid w:val="00DD3A1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rsid w:val="00DD3A1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formation">
    <w:name w:val="Information"/>
    <w:basedOn w:val="Normal"/>
    <w:next w:val="Normal"/>
    <w:qFormat/>
    <w:rsid w:val="006F32B3"/>
    <w:pPr>
      <w:numPr>
        <w:ilvl w:val="1"/>
        <w:numId w:val="7"/>
      </w:numPr>
      <w:ind w:left="1418" w:firstLine="0"/>
    </w:pPr>
    <w:rPr>
      <w:noProof/>
      <w:color w:val="4F6228" w:themeColor="accent3" w:themeShade="80"/>
    </w:rPr>
  </w:style>
  <w:style w:type="paragraph" w:styleId="Paragraphedeliste">
    <w:name w:val="List Paragraph"/>
    <w:basedOn w:val="Normal"/>
    <w:uiPriority w:val="34"/>
    <w:qFormat/>
    <w:rsid w:val="0047520F"/>
    <w:pPr>
      <w:ind w:left="720"/>
    </w:pPr>
  </w:style>
  <w:style w:type="paragraph" w:customStyle="1" w:styleId="Question">
    <w:name w:val="Question"/>
    <w:basedOn w:val="Paragraphedeliste"/>
    <w:next w:val="Normal"/>
    <w:link w:val="QuestionCar"/>
    <w:uiPriority w:val="99"/>
    <w:qFormat/>
    <w:rsid w:val="00BC2F36"/>
    <w:pPr>
      <w:numPr>
        <w:numId w:val="4"/>
      </w:numPr>
    </w:pPr>
    <w:rPr>
      <w:noProof/>
      <w:color w:val="145AC1"/>
    </w:rPr>
  </w:style>
  <w:style w:type="paragraph" w:customStyle="1" w:styleId="Interdit">
    <w:name w:val="Interdit"/>
    <w:basedOn w:val="Normal"/>
    <w:next w:val="Normal"/>
    <w:qFormat/>
    <w:rsid w:val="00011D6C"/>
    <w:pPr>
      <w:numPr>
        <w:ilvl w:val="1"/>
        <w:numId w:val="5"/>
      </w:numPr>
      <w:ind w:left="1418" w:firstLine="0"/>
    </w:pPr>
    <w:rPr>
      <w:noProof/>
      <w:color w:val="BE0B3F"/>
    </w:rPr>
  </w:style>
  <w:style w:type="paragraph" w:customStyle="1" w:styleId="Attention">
    <w:name w:val="Attention"/>
    <w:basedOn w:val="Normal"/>
    <w:next w:val="Normal"/>
    <w:qFormat/>
    <w:rsid w:val="00A01749"/>
    <w:pPr>
      <w:numPr>
        <w:ilvl w:val="1"/>
        <w:numId w:val="6"/>
      </w:numPr>
      <w:ind w:hanging="22"/>
    </w:pPr>
    <w:rPr>
      <w:color w:val="984806" w:themeColor="accent6" w:themeShade="80"/>
    </w:rPr>
  </w:style>
  <w:style w:type="paragraph" w:styleId="En-tte">
    <w:name w:val="header"/>
    <w:basedOn w:val="Normal"/>
    <w:link w:val="En-tteCar"/>
    <w:unhideWhenUsed/>
    <w:rsid w:val="00B5608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5608C"/>
    <w:rPr>
      <w:rFonts w:ascii="Tahoma" w:eastAsia="Times New Roman" w:hAnsi="Tahoma" w:cs="Tahoma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B5608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5608C"/>
    <w:rPr>
      <w:rFonts w:ascii="Tahoma" w:eastAsia="Times New Roman" w:hAnsi="Tahoma" w:cs="Tahoma"/>
      <w:lang w:eastAsia="fr-FR"/>
    </w:rPr>
  </w:style>
  <w:style w:type="table" w:styleId="Grilledutableau">
    <w:name w:val="Table Grid"/>
    <w:basedOn w:val="TableauNormal"/>
    <w:uiPriority w:val="59"/>
    <w:rsid w:val="00B5608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Puce1">
    <w:name w:val="Puce 1"/>
    <w:basedOn w:val="Paragraphedeliste"/>
    <w:qFormat/>
    <w:rsid w:val="00DF37E7"/>
    <w:pPr>
      <w:numPr>
        <w:numId w:val="2"/>
      </w:numPr>
    </w:pPr>
  </w:style>
  <w:style w:type="paragraph" w:customStyle="1" w:styleId="Puce2">
    <w:name w:val="Puce 2"/>
    <w:basedOn w:val="Puce1"/>
    <w:rsid w:val="00DF37E7"/>
    <w:pPr>
      <w:numPr>
        <w:numId w:val="3"/>
      </w:numPr>
    </w:pPr>
  </w:style>
  <w:style w:type="character" w:styleId="Lienhypertexte">
    <w:name w:val="Hyperlink"/>
    <w:basedOn w:val="Policepardfaut"/>
    <w:uiPriority w:val="99"/>
    <w:unhideWhenUsed/>
    <w:rsid w:val="00790412"/>
    <w:rPr>
      <w:color w:val="0000FF" w:themeColor="hyperlink"/>
      <w:u w:val="single"/>
    </w:rPr>
  </w:style>
  <w:style w:type="character" w:styleId="Textedelespacerserv">
    <w:name w:val="Placeholder Text"/>
    <w:basedOn w:val="Policepardfaut"/>
    <w:uiPriority w:val="99"/>
    <w:semiHidden/>
    <w:rsid w:val="005D67AE"/>
    <w:rPr>
      <w:color w:val="808080"/>
    </w:rPr>
  </w:style>
  <w:style w:type="paragraph" w:styleId="Retraitcorpsdetexte">
    <w:name w:val="Body Text Indent"/>
    <w:basedOn w:val="Normal"/>
    <w:link w:val="RetraitcorpsdetexteCar"/>
    <w:semiHidden/>
    <w:rsid w:val="00893C86"/>
    <w:pPr>
      <w:jc w:val="left"/>
    </w:pPr>
    <w:rPr>
      <w:rFonts w:ascii="Comic Sans MS" w:eastAsia="Times New Roman" w:hAnsi="Comic Sans MS"/>
      <w:color w:val="000000"/>
      <w:sz w:val="18"/>
      <w:szCs w:val="18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893C86"/>
    <w:rPr>
      <w:rFonts w:ascii="Comic Sans MS" w:eastAsia="Times New Roman" w:hAnsi="Comic Sans MS" w:cs="Times New Roman"/>
      <w:color w:val="000000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61210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1210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1210E"/>
    <w:rPr>
      <w:rFonts w:eastAsiaTheme="minorEastAsia" w:cs="Times New Roman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1210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1210E"/>
    <w:rPr>
      <w:rFonts w:eastAsiaTheme="minorEastAsia" w:cs="Times New Roman"/>
      <w:b/>
      <w:bCs/>
      <w:sz w:val="20"/>
      <w:szCs w:val="20"/>
    </w:rPr>
  </w:style>
  <w:style w:type="character" w:customStyle="1" w:styleId="QuestionCar">
    <w:name w:val="Question Car"/>
    <w:basedOn w:val="Policepardfaut"/>
    <w:link w:val="Question"/>
    <w:uiPriority w:val="99"/>
    <w:locked/>
    <w:rsid w:val="000B1D8E"/>
    <w:rPr>
      <w:rFonts w:eastAsiaTheme="minorEastAsia" w:cs="Times New Roman"/>
      <w:noProof/>
      <w:color w:val="145AC1"/>
      <w:sz w:val="24"/>
      <w:szCs w:val="24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637F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3637F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titre20">
    <w:name w:val="titre 2"/>
    <w:basedOn w:val="Normal"/>
    <w:link w:val="titre2Car0"/>
    <w:qFormat/>
    <w:rsid w:val="006D446D"/>
    <w:rPr>
      <w:rFonts w:ascii="Times New Roman" w:eastAsiaTheme="minorHAnsi" w:hAnsi="Times New Roman"/>
      <w:b/>
      <w:bCs/>
      <w:noProof/>
      <w:color w:val="FF0000"/>
      <w:sz w:val="20"/>
      <w:szCs w:val="20"/>
      <w:u w:val="single"/>
    </w:rPr>
  </w:style>
  <w:style w:type="character" w:customStyle="1" w:styleId="titre2Car0">
    <w:name w:val="titre 2 Car"/>
    <w:basedOn w:val="Policepardfaut"/>
    <w:link w:val="titre20"/>
    <w:rsid w:val="006D446D"/>
    <w:rPr>
      <w:rFonts w:ascii="Times New Roman" w:hAnsi="Times New Roman" w:cs="Times New Roman"/>
      <w:b/>
      <w:bCs/>
      <w:noProof/>
      <w:color w:val="FF0000"/>
      <w:sz w:val="20"/>
      <w:szCs w:val="20"/>
      <w:u w:val="single"/>
    </w:rPr>
  </w:style>
  <w:style w:type="character" w:styleId="Emphaseple">
    <w:name w:val="Subtle Emphasis"/>
    <w:basedOn w:val="Policepardfaut"/>
    <w:uiPriority w:val="19"/>
    <w:qFormat/>
    <w:rsid w:val="006D446D"/>
    <w:rPr>
      <w:i/>
      <w:iCs/>
      <w:color w:val="808080" w:themeColor="text1" w:themeTint="7F"/>
    </w:rPr>
  </w:style>
  <w:style w:type="paragraph" w:styleId="Rvision">
    <w:name w:val="Revision"/>
    <w:hidden/>
    <w:uiPriority w:val="99"/>
    <w:semiHidden/>
    <w:rsid w:val="003329C2"/>
    <w:pPr>
      <w:spacing w:after="0" w:line="240" w:lineRule="auto"/>
    </w:pPr>
    <w:rPr>
      <w:rFonts w:eastAsiaTheme="minorEastAsia" w:cs="Times New Roman"/>
      <w:sz w:val="24"/>
      <w:szCs w:val="24"/>
    </w:rPr>
  </w:style>
  <w:style w:type="character" w:styleId="lev">
    <w:name w:val="Strong"/>
    <w:basedOn w:val="Policepardfaut"/>
    <w:uiPriority w:val="22"/>
    <w:qFormat/>
    <w:rsid w:val="000C1C5E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185C"/>
    <w:pPr>
      <w:spacing w:after="0" w:line="240" w:lineRule="auto"/>
      <w:jc w:val="both"/>
    </w:pPr>
    <w:rPr>
      <w:rFonts w:eastAsiaTheme="minorEastAsia" w:cs="Times New Roman"/>
      <w:sz w:val="24"/>
      <w:szCs w:val="24"/>
    </w:rPr>
  </w:style>
  <w:style w:type="paragraph" w:styleId="Titre1">
    <w:name w:val="heading 1"/>
    <w:basedOn w:val="Normal"/>
    <w:next w:val="Normal"/>
    <w:link w:val="Titre1Car"/>
    <w:qFormat/>
    <w:rsid w:val="00163EB6"/>
    <w:pPr>
      <w:numPr>
        <w:numId w:val="1"/>
      </w:numPr>
      <w:spacing w:line="360" w:lineRule="auto"/>
      <w:jc w:val="left"/>
      <w:outlineLvl w:val="0"/>
    </w:pPr>
    <w:rPr>
      <w:rFonts w:ascii="Arial Black" w:hAnsi="Arial Black"/>
      <w:b/>
      <w:bCs/>
      <w:color w:val="C0504D" w:themeColor="accent2"/>
      <w:kern w:val="36"/>
      <w:sz w:val="36"/>
      <w:szCs w:val="48"/>
    </w:rPr>
  </w:style>
  <w:style w:type="paragraph" w:styleId="Titre2">
    <w:name w:val="heading 2"/>
    <w:basedOn w:val="Normal"/>
    <w:next w:val="Normal"/>
    <w:link w:val="Titre2Car"/>
    <w:qFormat/>
    <w:rsid w:val="00163EB6"/>
    <w:pPr>
      <w:numPr>
        <w:ilvl w:val="1"/>
        <w:numId w:val="1"/>
      </w:numPr>
      <w:spacing w:line="360" w:lineRule="auto"/>
      <w:outlineLvl w:val="1"/>
    </w:pPr>
    <w:rPr>
      <w:rFonts w:ascii="Trebuchet MS" w:hAnsi="Trebuchet MS"/>
      <w:b/>
      <w:bCs/>
      <w:color w:val="9BBB59" w:themeColor="accent3"/>
      <w:sz w:val="32"/>
      <w:szCs w:val="32"/>
    </w:rPr>
  </w:style>
  <w:style w:type="paragraph" w:styleId="Titre3">
    <w:name w:val="heading 3"/>
    <w:basedOn w:val="Normal"/>
    <w:next w:val="Normal"/>
    <w:link w:val="Titre3Car"/>
    <w:qFormat/>
    <w:rsid w:val="00163EB6"/>
    <w:pPr>
      <w:numPr>
        <w:ilvl w:val="2"/>
        <w:numId w:val="1"/>
      </w:numPr>
      <w:spacing w:line="360" w:lineRule="auto"/>
      <w:outlineLvl w:val="2"/>
    </w:pPr>
    <w:rPr>
      <w:rFonts w:ascii="Comic Sans MS" w:hAnsi="Comic Sans MS"/>
      <w:bCs/>
      <w:i/>
      <w:color w:val="1F497D" w:themeColor="text2"/>
      <w:sz w:val="28"/>
      <w:szCs w:val="28"/>
    </w:rPr>
  </w:style>
  <w:style w:type="paragraph" w:styleId="Titre4">
    <w:name w:val="heading 4"/>
    <w:basedOn w:val="Normal"/>
    <w:next w:val="Normal"/>
    <w:link w:val="Titre4Car"/>
    <w:unhideWhenUsed/>
    <w:qFormat/>
    <w:rsid w:val="00163EB6"/>
    <w:pPr>
      <w:numPr>
        <w:ilvl w:val="3"/>
        <w:numId w:val="1"/>
      </w:numPr>
      <w:outlineLvl w:val="3"/>
    </w:pPr>
    <w:rPr>
      <w:rFonts w:ascii="Trebuchet MS" w:hAnsi="Trebuchet MS"/>
      <w:b/>
      <w:color w:val="F79646" w:themeColor="accent6"/>
    </w:rPr>
  </w:style>
  <w:style w:type="paragraph" w:styleId="Titre5">
    <w:name w:val="heading 5"/>
    <w:basedOn w:val="Normal"/>
    <w:next w:val="Normal"/>
    <w:link w:val="Titre5Car"/>
    <w:unhideWhenUsed/>
    <w:qFormat/>
    <w:rsid w:val="00DD3A1D"/>
    <w:pPr>
      <w:keepNext/>
      <w:keepLines/>
      <w:numPr>
        <w:ilvl w:val="4"/>
        <w:numId w:val="1"/>
      </w:numPr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Titre6">
    <w:name w:val="heading 6"/>
    <w:basedOn w:val="Normal"/>
    <w:next w:val="Normal"/>
    <w:link w:val="Titre6Car"/>
    <w:unhideWhenUsed/>
    <w:qFormat/>
    <w:rsid w:val="00DD3A1D"/>
    <w:pPr>
      <w:keepNext/>
      <w:keepLines/>
      <w:numPr>
        <w:ilvl w:val="5"/>
        <w:numId w:val="1"/>
      </w:numPr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Titre7">
    <w:name w:val="heading 7"/>
    <w:basedOn w:val="Normal"/>
    <w:next w:val="Normal"/>
    <w:link w:val="Titre7Car"/>
    <w:unhideWhenUsed/>
    <w:qFormat/>
    <w:rsid w:val="00DD3A1D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nhideWhenUsed/>
    <w:qFormat/>
    <w:rsid w:val="00DD3A1D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Titre9">
    <w:name w:val="heading 9"/>
    <w:basedOn w:val="Normal"/>
    <w:next w:val="Normal"/>
    <w:link w:val="Titre9Car"/>
    <w:unhideWhenUsed/>
    <w:qFormat/>
    <w:rsid w:val="00DD3A1D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Choixvalid">
    <w:name w:val="Choix validé"/>
    <w:basedOn w:val="Normal"/>
    <w:rsid w:val="0036477D"/>
    <w:pPr>
      <w:adjustRightInd w:val="0"/>
    </w:pPr>
    <w:rPr>
      <w:rFonts w:ascii="Calibri" w:eastAsia="Lucida Sans Unicode1" w:hAnsi="Calibri" w:cs="Calibri"/>
      <w:b/>
      <w:color w:val="1F497D"/>
      <w:szCs w:val="20"/>
    </w:rPr>
  </w:style>
  <w:style w:type="character" w:customStyle="1" w:styleId="Titre1Car">
    <w:name w:val="Titre 1 Car"/>
    <w:basedOn w:val="Policepardfaut"/>
    <w:link w:val="Titre1"/>
    <w:rsid w:val="00163EB6"/>
    <w:rPr>
      <w:rFonts w:ascii="Arial Black" w:eastAsiaTheme="minorEastAsia" w:hAnsi="Arial Black" w:cs="Times New Roman"/>
      <w:b/>
      <w:bCs/>
      <w:color w:val="C0504D" w:themeColor="accent2"/>
      <w:kern w:val="36"/>
      <w:sz w:val="36"/>
      <w:szCs w:val="48"/>
    </w:rPr>
  </w:style>
  <w:style w:type="character" w:customStyle="1" w:styleId="Titre2Car">
    <w:name w:val="Titre 2 Car"/>
    <w:basedOn w:val="Policepardfaut"/>
    <w:link w:val="Titre2"/>
    <w:rsid w:val="00163EB6"/>
    <w:rPr>
      <w:rFonts w:ascii="Trebuchet MS" w:eastAsiaTheme="minorEastAsia" w:hAnsi="Trebuchet MS" w:cs="Times New Roman"/>
      <w:b/>
      <w:bCs/>
      <w:color w:val="9BBB59" w:themeColor="accent3"/>
      <w:sz w:val="32"/>
      <w:szCs w:val="32"/>
    </w:rPr>
  </w:style>
  <w:style w:type="character" w:customStyle="1" w:styleId="Titre3Car">
    <w:name w:val="Titre 3 Car"/>
    <w:basedOn w:val="Policepardfaut"/>
    <w:link w:val="Titre3"/>
    <w:rsid w:val="00163EB6"/>
    <w:rPr>
      <w:rFonts w:ascii="Comic Sans MS" w:eastAsiaTheme="minorEastAsia" w:hAnsi="Comic Sans MS" w:cs="Times New Roman"/>
      <w:bCs/>
      <w:i/>
      <w:color w:val="1F497D" w:themeColor="text2"/>
      <w:sz w:val="28"/>
      <w:szCs w:val="28"/>
    </w:rPr>
  </w:style>
  <w:style w:type="paragraph" w:styleId="NormalWeb">
    <w:name w:val="Normal (Web)"/>
    <w:basedOn w:val="Normal"/>
    <w:uiPriority w:val="99"/>
    <w:unhideWhenUsed/>
    <w:rsid w:val="009F19AC"/>
    <w:rPr>
      <w:rFonts w:ascii="Times New Roman" w:hAnsi="Times New Roman"/>
    </w:rPr>
  </w:style>
  <w:style w:type="character" w:customStyle="1" w:styleId="clavier">
    <w:name w:val="clavier"/>
    <w:basedOn w:val="Policepardfaut"/>
    <w:rsid w:val="009F19AC"/>
  </w:style>
  <w:style w:type="character" w:customStyle="1" w:styleId="clavierrouge">
    <w:name w:val="clavier_rouge"/>
    <w:basedOn w:val="Policepardfaut"/>
    <w:rsid w:val="009F19AC"/>
  </w:style>
  <w:style w:type="character" w:customStyle="1" w:styleId="definition">
    <w:name w:val="definition"/>
    <w:basedOn w:val="Policepardfaut"/>
    <w:rsid w:val="009F19AC"/>
  </w:style>
  <w:style w:type="character" w:customStyle="1" w:styleId="balise2">
    <w:name w:val="balise2"/>
    <w:basedOn w:val="Policepardfaut"/>
    <w:rsid w:val="009F19AC"/>
  </w:style>
  <w:style w:type="character" w:customStyle="1" w:styleId="balise1">
    <w:name w:val="balise1"/>
    <w:basedOn w:val="Policepardfaut"/>
    <w:rsid w:val="009F19AC"/>
  </w:style>
  <w:style w:type="paragraph" w:styleId="Textedebulles">
    <w:name w:val="Balloon Text"/>
    <w:basedOn w:val="Normal"/>
    <w:link w:val="TextedebullesCar"/>
    <w:uiPriority w:val="99"/>
    <w:semiHidden/>
    <w:unhideWhenUsed/>
    <w:rsid w:val="009F19AC"/>
    <w:rPr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F19AC"/>
    <w:rPr>
      <w:rFonts w:ascii="Tahoma" w:hAnsi="Tahoma" w:cs="Tahoma"/>
      <w:sz w:val="16"/>
      <w:szCs w:val="16"/>
    </w:rPr>
  </w:style>
  <w:style w:type="character" w:customStyle="1" w:styleId="Titre4Car">
    <w:name w:val="Titre 4 Car"/>
    <w:basedOn w:val="Policepardfaut"/>
    <w:link w:val="Titre4"/>
    <w:rsid w:val="00163EB6"/>
    <w:rPr>
      <w:rFonts w:ascii="Trebuchet MS" w:eastAsiaTheme="minorEastAsia" w:hAnsi="Trebuchet MS" w:cs="Times New Roman"/>
      <w:b/>
      <w:color w:val="F79646" w:themeColor="accent6"/>
      <w:sz w:val="24"/>
      <w:szCs w:val="24"/>
    </w:rPr>
  </w:style>
  <w:style w:type="character" w:customStyle="1" w:styleId="Titre5Car">
    <w:name w:val="Titre 5 Car"/>
    <w:basedOn w:val="Policepardfaut"/>
    <w:link w:val="Titre5"/>
    <w:rsid w:val="00DD3A1D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Titre6Car">
    <w:name w:val="Titre 6 Car"/>
    <w:basedOn w:val="Policepardfaut"/>
    <w:link w:val="Titre6"/>
    <w:rsid w:val="00DD3A1D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character" w:customStyle="1" w:styleId="Titre7Car">
    <w:name w:val="Titre 7 Car"/>
    <w:basedOn w:val="Policepardfaut"/>
    <w:link w:val="Titre7"/>
    <w:rsid w:val="00DD3A1D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</w:rPr>
  </w:style>
  <w:style w:type="character" w:customStyle="1" w:styleId="Titre8Car">
    <w:name w:val="Titre 8 Car"/>
    <w:basedOn w:val="Policepardfaut"/>
    <w:link w:val="Titre8"/>
    <w:rsid w:val="00DD3A1D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Titre9Car">
    <w:name w:val="Titre 9 Car"/>
    <w:basedOn w:val="Policepardfaut"/>
    <w:link w:val="Titre9"/>
    <w:rsid w:val="00DD3A1D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customStyle="1" w:styleId="Information">
    <w:name w:val="Information"/>
    <w:basedOn w:val="Normal"/>
    <w:next w:val="Normal"/>
    <w:qFormat/>
    <w:rsid w:val="006F32B3"/>
    <w:pPr>
      <w:numPr>
        <w:ilvl w:val="1"/>
        <w:numId w:val="7"/>
      </w:numPr>
      <w:ind w:left="1418" w:firstLine="0"/>
    </w:pPr>
    <w:rPr>
      <w:noProof/>
      <w:color w:val="4F6228" w:themeColor="accent3" w:themeShade="80"/>
    </w:rPr>
  </w:style>
  <w:style w:type="paragraph" w:styleId="Paragraphedeliste">
    <w:name w:val="List Paragraph"/>
    <w:basedOn w:val="Normal"/>
    <w:uiPriority w:val="34"/>
    <w:qFormat/>
    <w:rsid w:val="0047520F"/>
    <w:pPr>
      <w:ind w:left="720"/>
    </w:pPr>
  </w:style>
  <w:style w:type="paragraph" w:customStyle="1" w:styleId="Question">
    <w:name w:val="Question"/>
    <w:basedOn w:val="Paragraphedeliste"/>
    <w:next w:val="Normal"/>
    <w:link w:val="QuestionCar"/>
    <w:uiPriority w:val="99"/>
    <w:qFormat/>
    <w:rsid w:val="00BC2F36"/>
    <w:pPr>
      <w:numPr>
        <w:numId w:val="4"/>
      </w:numPr>
    </w:pPr>
    <w:rPr>
      <w:noProof/>
      <w:color w:val="145AC1"/>
    </w:rPr>
  </w:style>
  <w:style w:type="paragraph" w:customStyle="1" w:styleId="Interdit">
    <w:name w:val="Interdit"/>
    <w:basedOn w:val="Normal"/>
    <w:next w:val="Normal"/>
    <w:qFormat/>
    <w:rsid w:val="00011D6C"/>
    <w:pPr>
      <w:numPr>
        <w:ilvl w:val="1"/>
        <w:numId w:val="5"/>
      </w:numPr>
      <w:ind w:left="1418" w:firstLine="0"/>
    </w:pPr>
    <w:rPr>
      <w:noProof/>
      <w:color w:val="BE0B3F"/>
    </w:rPr>
  </w:style>
  <w:style w:type="paragraph" w:customStyle="1" w:styleId="Attention">
    <w:name w:val="Attention"/>
    <w:basedOn w:val="Normal"/>
    <w:next w:val="Normal"/>
    <w:qFormat/>
    <w:rsid w:val="00A01749"/>
    <w:pPr>
      <w:numPr>
        <w:ilvl w:val="1"/>
        <w:numId w:val="6"/>
      </w:numPr>
      <w:ind w:hanging="22"/>
    </w:pPr>
    <w:rPr>
      <w:color w:val="984806" w:themeColor="accent6" w:themeShade="80"/>
    </w:rPr>
  </w:style>
  <w:style w:type="paragraph" w:styleId="En-tte">
    <w:name w:val="header"/>
    <w:basedOn w:val="Normal"/>
    <w:link w:val="En-tteCar"/>
    <w:unhideWhenUsed/>
    <w:rsid w:val="00B5608C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B5608C"/>
    <w:rPr>
      <w:rFonts w:ascii="Tahoma" w:eastAsia="Times New Roman" w:hAnsi="Tahoma" w:cs="Tahoma"/>
      <w:lang w:eastAsia="fr-FR"/>
    </w:rPr>
  </w:style>
  <w:style w:type="paragraph" w:styleId="Pieddepage">
    <w:name w:val="footer"/>
    <w:basedOn w:val="Normal"/>
    <w:link w:val="PieddepageCar"/>
    <w:uiPriority w:val="99"/>
    <w:unhideWhenUsed/>
    <w:rsid w:val="00B5608C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B5608C"/>
    <w:rPr>
      <w:rFonts w:ascii="Tahoma" w:eastAsia="Times New Roman" w:hAnsi="Tahoma" w:cs="Tahoma"/>
      <w:lang w:eastAsia="fr-FR"/>
    </w:rPr>
  </w:style>
  <w:style w:type="table" w:styleId="Grilledutableau">
    <w:name w:val="Table Grid"/>
    <w:basedOn w:val="TableauNormal"/>
    <w:uiPriority w:val="59"/>
    <w:rsid w:val="00B5608C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Puce1">
    <w:name w:val="Puce 1"/>
    <w:basedOn w:val="Paragraphedeliste"/>
    <w:qFormat/>
    <w:rsid w:val="00DF37E7"/>
    <w:pPr>
      <w:numPr>
        <w:numId w:val="2"/>
      </w:numPr>
    </w:pPr>
  </w:style>
  <w:style w:type="paragraph" w:customStyle="1" w:styleId="Puce2">
    <w:name w:val="Puce 2"/>
    <w:basedOn w:val="Puce1"/>
    <w:rsid w:val="00DF37E7"/>
    <w:pPr>
      <w:numPr>
        <w:numId w:val="3"/>
      </w:numPr>
    </w:pPr>
  </w:style>
  <w:style w:type="character" w:styleId="Lienhypertexte">
    <w:name w:val="Hyperlink"/>
    <w:basedOn w:val="Policepardfaut"/>
    <w:uiPriority w:val="99"/>
    <w:unhideWhenUsed/>
    <w:rsid w:val="00790412"/>
    <w:rPr>
      <w:color w:val="0000FF" w:themeColor="hyperlink"/>
      <w:u w:val="single"/>
    </w:rPr>
  </w:style>
  <w:style w:type="character" w:styleId="Textedelespacerserv">
    <w:name w:val="Placeholder Text"/>
    <w:basedOn w:val="Policepardfaut"/>
    <w:uiPriority w:val="99"/>
    <w:semiHidden/>
    <w:rsid w:val="005D67AE"/>
    <w:rPr>
      <w:color w:val="808080"/>
    </w:rPr>
  </w:style>
  <w:style w:type="paragraph" w:styleId="Retraitcorpsdetexte">
    <w:name w:val="Body Text Indent"/>
    <w:basedOn w:val="Normal"/>
    <w:link w:val="RetraitcorpsdetexteCar"/>
    <w:semiHidden/>
    <w:rsid w:val="00893C86"/>
    <w:pPr>
      <w:jc w:val="left"/>
    </w:pPr>
    <w:rPr>
      <w:rFonts w:ascii="Comic Sans MS" w:eastAsia="Times New Roman" w:hAnsi="Comic Sans MS"/>
      <w:color w:val="000000"/>
      <w:sz w:val="18"/>
      <w:szCs w:val="18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893C86"/>
    <w:rPr>
      <w:rFonts w:ascii="Comic Sans MS" w:eastAsia="Times New Roman" w:hAnsi="Comic Sans MS" w:cs="Times New Roman"/>
      <w:color w:val="000000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61210E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61210E"/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61210E"/>
    <w:rPr>
      <w:rFonts w:eastAsiaTheme="minorEastAsia" w:cs="Times New Roman"/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1210E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1210E"/>
    <w:rPr>
      <w:rFonts w:eastAsiaTheme="minorEastAsia" w:cs="Times New Roman"/>
      <w:b/>
      <w:bCs/>
      <w:sz w:val="20"/>
      <w:szCs w:val="20"/>
    </w:rPr>
  </w:style>
  <w:style w:type="character" w:customStyle="1" w:styleId="QuestionCar">
    <w:name w:val="Question Car"/>
    <w:basedOn w:val="Policepardfaut"/>
    <w:link w:val="Question"/>
    <w:uiPriority w:val="99"/>
    <w:locked/>
    <w:rsid w:val="000B1D8E"/>
    <w:rPr>
      <w:rFonts w:eastAsiaTheme="minorEastAsia" w:cs="Times New Roman"/>
      <w:noProof/>
      <w:color w:val="145AC1"/>
      <w:sz w:val="24"/>
      <w:szCs w:val="24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3637F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Sous-titreCar">
    <w:name w:val="Sous-titre Car"/>
    <w:basedOn w:val="Policepardfaut"/>
    <w:link w:val="Sous-titre"/>
    <w:uiPriority w:val="11"/>
    <w:rsid w:val="003637F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customStyle="1" w:styleId="titre20">
    <w:name w:val="titre 2"/>
    <w:basedOn w:val="Normal"/>
    <w:link w:val="titre2Car0"/>
    <w:qFormat/>
    <w:rsid w:val="006D446D"/>
    <w:rPr>
      <w:rFonts w:ascii="Times New Roman" w:eastAsiaTheme="minorHAnsi" w:hAnsi="Times New Roman"/>
      <w:b/>
      <w:bCs/>
      <w:noProof/>
      <w:color w:val="FF0000"/>
      <w:sz w:val="20"/>
      <w:szCs w:val="20"/>
      <w:u w:val="single"/>
    </w:rPr>
  </w:style>
  <w:style w:type="character" w:customStyle="1" w:styleId="titre2Car0">
    <w:name w:val="titre 2 Car"/>
    <w:basedOn w:val="Policepardfaut"/>
    <w:link w:val="titre20"/>
    <w:rsid w:val="006D446D"/>
    <w:rPr>
      <w:rFonts w:ascii="Times New Roman" w:hAnsi="Times New Roman" w:cs="Times New Roman"/>
      <w:b/>
      <w:bCs/>
      <w:noProof/>
      <w:color w:val="FF0000"/>
      <w:sz w:val="20"/>
      <w:szCs w:val="20"/>
      <w:u w:val="single"/>
    </w:rPr>
  </w:style>
  <w:style w:type="character" w:styleId="Emphaseple">
    <w:name w:val="Subtle Emphasis"/>
    <w:basedOn w:val="Policepardfaut"/>
    <w:uiPriority w:val="19"/>
    <w:qFormat/>
    <w:rsid w:val="006D446D"/>
    <w:rPr>
      <w:i/>
      <w:iCs/>
      <w:color w:val="808080" w:themeColor="text1" w:themeTint="7F"/>
    </w:rPr>
  </w:style>
  <w:style w:type="paragraph" w:styleId="Rvision">
    <w:name w:val="Revision"/>
    <w:hidden/>
    <w:uiPriority w:val="99"/>
    <w:semiHidden/>
    <w:rsid w:val="003329C2"/>
    <w:pPr>
      <w:spacing w:after="0" w:line="240" w:lineRule="auto"/>
    </w:pPr>
    <w:rPr>
      <w:rFonts w:eastAsiaTheme="minorEastAsia" w:cs="Times New Roman"/>
      <w:sz w:val="24"/>
      <w:szCs w:val="24"/>
    </w:rPr>
  </w:style>
  <w:style w:type="character" w:styleId="lev">
    <w:name w:val="Strong"/>
    <w:basedOn w:val="Policepardfaut"/>
    <w:uiPriority w:val="22"/>
    <w:qFormat/>
    <w:rsid w:val="000C1C5E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77081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8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6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009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392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57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54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936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44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7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41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769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69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121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870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60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3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812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5609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824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5714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34300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3601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3712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55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51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9736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90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774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694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841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9295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310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20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0585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1422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122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897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8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3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039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153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9995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600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910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138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5262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2593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073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251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97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2617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510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03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849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844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159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82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9904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957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969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57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60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8361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561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39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5267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314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97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213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7331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753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958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115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7559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656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793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5736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3438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1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636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35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89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29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881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236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6760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0617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966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8785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8501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759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518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98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042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799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008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047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749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560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790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683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042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129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636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1742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527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278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1040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79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82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90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861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09220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11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869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1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23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534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50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959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292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1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689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2422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757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611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675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683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5911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4949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995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9905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453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10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2362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5441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0021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5156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915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118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1247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956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0061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7394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70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9088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6344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613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46522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3537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955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7078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2126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8353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125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2620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07749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21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450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1945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9227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1127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212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60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77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373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812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698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0838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834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2022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1271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1121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659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209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06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10893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8173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882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848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9999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8249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14090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6861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233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4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258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5569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8546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4814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56545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684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7179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121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3463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2518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210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2407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93565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06691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1130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160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17315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2965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2481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6490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8545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162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188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0138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7028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90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39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319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404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548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9737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83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9926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225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3183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400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575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435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4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8586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4373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426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5306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49937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3607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99910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2030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3132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01730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142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1946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482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6808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5056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530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3214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94250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935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670814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309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93951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065800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3857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6878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1890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6243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0634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0894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4265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273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2367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341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8968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846699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1917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905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05334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288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907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06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18513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2956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18923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0526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6946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920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988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8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299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9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94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4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50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076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837876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502343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532900">
          <w:marLeft w:val="216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872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167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73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1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9438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96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054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987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395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45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609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7385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51102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99822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4295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067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4354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8768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5640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4439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916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8053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377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365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2673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4279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4633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15498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6404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638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738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816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9229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354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347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3714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1510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049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786634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37081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239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534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717616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07480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7529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1535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516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9126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7738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1500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143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7045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854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3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5268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7508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55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025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909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2172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02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1680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31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29400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8795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540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4468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7712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868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273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0964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7418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186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95221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734037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704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60859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8502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272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7352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695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4764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2976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6724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1965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94824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310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47916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294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09319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4904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9567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767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1764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69387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0111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4431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804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2122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87188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241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41680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4443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8.png"/><Relationship Id="rId13" Type="http://schemas.openxmlformats.org/officeDocument/2006/relationships/image" Target="media/image13.png"/><Relationship Id="rId18" Type="http://schemas.openxmlformats.org/officeDocument/2006/relationships/image" Target="media/image18.jpeg"/><Relationship Id="rId26" Type="http://schemas.openxmlformats.org/officeDocument/2006/relationships/image" Target="media/image26.png"/><Relationship Id="rId39" Type="http://schemas.openxmlformats.org/officeDocument/2006/relationships/image" Target="media/image39.png"/><Relationship Id="rId3" Type="http://schemas.openxmlformats.org/officeDocument/2006/relationships/styles" Target="styles.xml"/><Relationship Id="rId21" Type="http://schemas.openxmlformats.org/officeDocument/2006/relationships/image" Target="media/image21.gif"/><Relationship Id="rId34" Type="http://schemas.openxmlformats.org/officeDocument/2006/relationships/image" Target="media/image34.png"/><Relationship Id="rId42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image" Target="media/image12.png"/><Relationship Id="rId17" Type="http://schemas.openxmlformats.org/officeDocument/2006/relationships/image" Target="media/image17.jpeg"/><Relationship Id="rId25" Type="http://schemas.openxmlformats.org/officeDocument/2006/relationships/image" Target="media/image25.jpeg"/><Relationship Id="rId33" Type="http://schemas.openxmlformats.org/officeDocument/2006/relationships/image" Target="media/image33.png"/><Relationship Id="rId38" Type="http://schemas.openxmlformats.org/officeDocument/2006/relationships/image" Target="media/image38.png"/><Relationship Id="rId46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image" Target="media/image16.jpeg"/><Relationship Id="rId20" Type="http://schemas.openxmlformats.org/officeDocument/2006/relationships/image" Target="media/image20.jpeg"/><Relationship Id="rId29" Type="http://schemas.openxmlformats.org/officeDocument/2006/relationships/image" Target="media/image29.png"/><Relationship Id="rId41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1.png"/><Relationship Id="rId24" Type="http://schemas.openxmlformats.org/officeDocument/2006/relationships/image" Target="media/image24.png"/><Relationship Id="rId32" Type="http://schemas.openxmlformats.org/officeDocument/2006/relationships/image" Target="media/image32.jpeg"/><Relationship Id="rId37" Type="http://schemas.openxmlformats.org/officeDocument/2006/relationships/image" Target="media/image37.png"/><Relationship Id="rId40" Type="http://schemas.openxmlformats.org/officeDocument/2006/relationships/image" Target="media/image40.png"/><Relationship Id="rId45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5.jpeg"/><Relationship Id="rId23" Type="http://schemas.openxmlformats.org/officeDocument/2006/relationships/image" Target="media/image23.jpeg"/><Relationship Id="rId28" Type="http://schemas.openxmlformats.org/officeDocument/2006/relationships/image" Target="media/image28.png"/><Relationship Id="rId36" Type="http://schemas.openxmlformats.org/officeDocument/2006/relationships/image" Target="media/image36.png"/><Relationship Id="rId10" Type="http://schemas.openxmlformats.org/officeDocument/2006/relationships/image" Target="media/image10.png"/><Relationship Id="rId19" Type="http://schemas.openxmlformats.org/officeDocument/2006/relationships/image" Target="media/image19.jpeg"/><Relationship Id="rId31" Type="http://schemas.openxmlformats.org/officeDocument/2006/relationships/image" Target="media/image31.jpeg"/><Relationship Id="rId44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9.png"/><Relationship Id="rId14" Type="http://schemas.openxmlformats.org/officeDocument/2006/relationships/image" Target="media/image14.png"/><Relationship Id="rId22" Type="http://schemas.openxmlformats.org/officeDocument/2006/relationships/image" Target="media/image22.gif"/><Relationship Id="rId27" Type="http://schemas.openxmlformats.org/officeDocument/2006/relationships/image" Target="media/image27.png"/><Relationship Id="rId30" Type="http://schemas.openxmlformats.org/officeDocument/2006/relationships/image" Target="media/image30.png"/><Relationship Id="rId35" Type="http://schemas.openxmlformats.org/officeDocument/2006/relationships/image" Target="media/image35.png"/><Relationship Id="rId43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2.jpeg"/><Relationship Id="rId1" Type="http://schemas.openxmlformats.org/officeDocument/2006/relationships/image" Target="media/image41.jpeg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7" Type="http://schemas.openxmlformats.org/officeDocument/2006/relationships/image" Target="media/image7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Yann\AppData\Roaming\Microsoft\Templates\Mod&#232;le%20STI2D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0645B38-8AED-49C9-A8EF-39DDDB86D2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Modèle STI2D</Template>
  <TotalTime>1</TotalTime>
  <Pages>1</Pages>
  <Words>2154</Words>
  <Characters>11849</Characters>
  <Application>Microsoft Office Word</Application>
  <DocSecurity>0</DocSecurity>
  <Lines>98</Lines>
  <Paragraphs>27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Titres</vt:lpstr>
      </vt:variant>
      <vt:variant>
        <vt:i4>22</vt:i4>
      </vt:variant>
    </vt:vector>
  </HeadingPairs>
  <TitlesOfParts>
    <vt:vector size="23" baseType="lpstr">
      <vt:lpstr/>
      <vt:lpstr>Le procédé d’obtention par moulage</vt:lpstr>
      <vt:lpstr>        /Déroulement du cycle d’injection</vt:lpstr>
      <vt:lpstr>        </vt:lpstr>
      <vt:lpstr>        La matière plastique (exemple : PP, PE, ABS, …) se présente sous forme de granul</vt:lpstr>
      <vt:lpstr>        Les matières injectables</vt:lpstr>
      <vt:lpstr>        /La presse à injecter</vt:lpstr>
      <vt:lpstr>L’outillage d’injection</vt:lpstr>
      <vt:lpstr>        /Extrait du cahier des charges de l’outillage d’injection</vt:lpstr>
      <vt:lpstr>        /Structure du moule à cassette</vt:lpstr>
      <vt:lpstr>        /Les fonctions de l’outillage</vt:lpstr>
      <vt:lpstr>        </vt:lpstr>
      <vt:lpstr>        La conception des éléments du moule à cassette</vt:lpstr>
      <vt:lpstr>        Méthode d’obtention des empreintes</vt:lpstr>
      <vt:lpstr>///Etude de moulage</vt:lpstr>
      <vt:lpstr>        </vt:lpstr>
      <vt:lpstr>        La direction de démoulage </vt:lpstr>
      <vt:lpstr>        /Le plan de joint</vt:lpstr>
      <vt:lpstr>        Retrait </vt:lpstr>
      <vt:lpstr>        Règles de conception d’une pièce injectée</vt:lpstr>
      <vt:lpstr>L’injection de la matière plastique </vt:lpstr>
      <vt:lpstr>        Les défauts géométriques des pièces moulés</vt:lpstr>
      <vt:lpstr>        Les paramètres d’injections</vt:lpstr>
    </vt:vector>
  </TitlesOfParts>
  <Company/>
  <LinksUpToDate>false</LinksUpToDate>
  <CharactersWithSpaces>13976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christelle</dc:creator>
  <cp:lastModifiedBy>Michel Bercot</cp:lastModifiedBy>
  <cp:revision>4</cp:revision>
  <cp:lastPrinted>2013-11-03T08:04:00Z</cp:lastPrinted>
  <dcterms:created xsi:type="dcterms:W3CDTF">2014-12-11T18:24:00Z</dcterms:created>
  <dcterms:modified xsi:type="dcterms:W3CDTF">2014-12-12T13:08:00Z</dcterms:modified>
</cp:coreProperties>
</file>