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EA160C" w:rsidRPr="005F2A20" w:rsidRDefault="00EA160C" w:rsidP="00025C9F">
            <w:pPr>
              <w:spacing w:after="120"/>
              <w:rPr>
                <w:b/>
                <w:bCs/>
              </w:rPr>
            </w:pPr>
            <w:r w:rsidRPr="005F2A20">
              <w:rPr>
                <w:b/>
                <w:bCs/>
                <w:u w:val="single"/>
              </w:rPr>
              <w:t>Durée</w:t>
            </w:r>
            <w:r w:rsidRPr="005F2A20">
              <w:rPr>
                <w:b/>
                <w:bCs/>
              </w:rPr>
              <w:t xml:space="preserve"> : </w:t>
            </w:r>
            <w:r w:rsidR="005F2A20" w:rsidRPr="005F2A20">
              <w:rPr>
                <w:b/>
                <w:bCs/>
              </w:rPr>
              <w:t>3 H 00</w:t>
            </w:r>
          </w:p>
          <w:p w:rsidR="005F2A20" w:rsidRPr="0040476B" w:rsidRDefault="005F2A20" w:rsidP="005F2A20">
            <w:pPr>
              <w:spacing w:after="120"/>
              <w:ind w:left="2552" w:hanging="2552"/>
              <w:rPr>
                <w:rFonts w:asciiTheme="minorHAnsi" w:hAnsiTheme="minorHAnsi" w:cstheme="minorHAnsi"/>
                <w:b/>
                <w:bCs/>
              </w:rPr>
            </w:pPr>
            <w:r w:rsidRPr="00A93EDB">
              <w:rPr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 w:rsidRPr="009153D9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E877C7" w:rsidRPr="00AE59F7" w:rsidRDefault="000261C1" w:rsidP="00E85757">
            <w:pPr>
              <w:spacing w:after="120"/>
              <w:rPr>
                <w:b/>
                <w:bCs/>
              </w:rPr>
            </w:pPr>
            <w:r w:rsidRPr="002D6D25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 xml:space="preserve"> visée</w:t>
            </w:r>
            <w:r>
              <w:rPr>
                <w:rFonts w:asciiTheme="minorHAnsi" w:hAnsiTheme="minorHAnsi" w:cstheme="minorHAnsi"/>
                <w:b/>
                <w:bCs/>
                <w:u w:val="single"/>
              </w:rPr>
              <w:t>s</w:t>
            </w:r>
            <w:r w:rsidRPr="002D6D25">
              <w:rPr>
                <w:rFonts w:asciiTheme="minorHAnsi" w:hAnsiTheme="minorHAnsi" w:cstheme="minorHAnsi"/>
                <w:b/>
                <w:bCs/>
              </w:rPr>
              <w:t> :</w:t>
            </w:r>
            <w:r w:rsidR="00E85757" w:rsidRPr="00AE59F7">
              <w:rPr>
                <w:b/>
                <w:bCs/>
              </w:rPr>
              <w:t xml:space="preserve">            </w:t>
            </w:r>
            <w:r w:rsidR="00860005" w:rsidRPr="00AE59F7">
              <w:rPr>
                <w:b/>
                <w:bCs/>
              </w:rPr>
              <w:t>CO3</w:t>
            </w:r>
            <w:r w:rsidR="00E85757" w:rsidRPr="00AE59F7">
              <w:rPr>
                <w:b/>
                <w:bCs/>
              </w:rPr>
              <w:t>.</w:t>
            </w:r>
            <w:r w:rsidR="00860005" w:rsidRPr="00AE59F7">
              <w:rPr>
                <w:b/>
                <w:bCs/>
              </w:rPr>
              <w:t>1      CO3.</w:t>
            </w:r>
            <w:r w:rsidR="00E85757" w:rsidRPr="00AE59F7">
              <w:rPr>
                <w:b/>
                <w:bCs/>
              </w:rPr>
              <w:t>2</w:t>
            </w:r>
            <w:r w:rsidR="005F2A20" w:rsidRPr="00AE59F7">
              <w:rPr>
                <w:b/>
                <w:bCs/>
              </w:rPr>
              <w:t xml:space="preserve">      CO3.4</w:t>
            </w:r>
          </w:p>
          <w:p w:rsidR="00BB24A9" w:rsidRPr="00BB24A9" w:rsidRDefault="00DF4F93" w:rsidP="00BB24A9">
            <w:pPr>
              <w:pStyle w:val="Default"/>
              <w:tabs>
                <w:tab w:val="left" w:pos="2268"/>
              </w:tabs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u w:val="single"/>
              </w:rPr>
              <w:t>Connaissances visées</w:t>
            </w:r>
            <w:r>
              <w:rPr>
                <w:b/>
                <w:bCs/>
              </w:rPr>
              <w:t> </w:t>
            </w:r>
            <w:bookmarkStart w:id="0" w:name="_GoBack"/>
            <w:bookmarkEnd w:id="0"/>
            <w:r w:rsidR="00611223">
              <w:rPr>
                <w:b/>
                <w:bCs/>
              </w:rPr>
              <w:t>:</w:t>
            </w:r>
            <w:r w:rsidR="00611223">
              <w:rPr>
                <w:b/>
                <w:bCs/>
              </w:rPr>
              <w:tab/>
            </w:r>
            <w:r w:rsidR="00222EB1" w:rsidRPr="00860005">
              <w:rPr>
                <w:b/>
                <w:bCs/>
              </w:rPr>
              <w:t xml:space="preserve">SA </w:t>
            </w:r>
            <w:r w:rsidR="00860005">
              <w:rPr>
                <w:b/>
                <w:bCs/>
                <w:sz w:val="22"/>
                <w:szCs w:val="22"/>
              </w:rPr>
              <w:t>2.1</w:t>
            </w:r>
            <w:r w:rsidR="00222EB1" w:rsidRPr="00860005">
              <w:rPr>
                <w:b/>
                <w:bCs/>
                <w:sz w:val="22"/>
                <w:szCs w:val="22"/>
              </w:rPr>
              <w:t xml:space="preserve"> Représentation des flux MEI</w:t>
            </w:r>
          </w:p>
          <w:p w:rsidR="00BB24A9" w:rsidRPr="00BB24A9" w:rsidRDefault="00BB24A9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SA </w:t>
            </w:r>
            <w:r w:rsidRPr="00BB24A9">
              <w:rPr>
                <w:b/>
                <w:bCs/>
                <w:sz w:val="22"/>
                <w:szCs w:val="22"/>
              </w:rPr>
              <w:t xml:space="preserve">2.3. Approche </w:t>
            </w:r>
            <w:r>
              <w:rPr>
                <w:b/>
                <w:bCs/>
                <w:sz w:val="22"/>
                <w:szCs w:val="22"/>
              </w:rPr>
              <w:t>s</w:t>
            </w:r>
            <w:r w:rsidRPr="00BB24A9">
              <w:rPr>
                <w:b/>
                <w:bCs/>
                <w:sz w:val="22"/>
                <w:szCs w:val="22"/>
              </w:rPr>
              <w:t>tructurelle des chaînes de puissance</w:t>
            </w:r>
          </w:p>
          <w:p w:rsidR="00BB24A9" w:rsidRDefault="00BB24A9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SA </w:t>
            </w:r>
            <w:r w:rsidRPr="00BB24A9">
              <w:rPr>
                <w:b/>
                <w:bCs/>
                <w:sz w:val="22"/>
                <w:szCs w:val="22"/>
              </w:rPr>
              <w:t xml:space="preserve">2.4. Approche structurelle d’une chaîne d’information </w:t>
            </w:r>
          </w:p>
          <w:p w:rsidR="00BB24A9" w:rsidRDefault="00BB24A9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5F2A20" w:rsidRDefault="005F2A20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5F2A20" w:rsidRDefault="005F2A20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5F2A20" w:rsidRDefault="005F2A20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5F2A20" w:rsidRPr="00BB24A9" w:rsidRDefault="005F2A20" w:rsidP="00BB24A9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611223" w:rsidRPr="00996D0F" w:rsidRDefault="00611223" w:rsidP="00F9409D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CA748B">
              <w:rPr>
                <w:b/>
                <w:bCs/>
                <w:u w:val="single"/>
              </w:rPr>
              <w:t>Matériel nécessaire</w:t>
            </w:r>
            <w:r>
              <w:rPr>
                <w:b/>
                <w:bCs/>
              </w:rPr>
              <w:t> :</w:t>
            </w:r>
            <w:r w:rsidR="00122041">
              <w:rPr>
                <w:b/>
                <w:bCs/>
              </w:rPr>
              <w:tab/>
            </w:r>
            <w:r w:rsidR="00996D0F">
              <w:rPr>
                <w:b/>
                <w:bCs/>
              </w:rPr>
              <w:t xml:space="preserve"> </w:t>
            </w:r>
            <w:r w:rsidR="00996D0F" w:rsidRPr="00996D0F">
              <w:rPr>
                <w:bCs/>
              </w:rPr>
              <w:t>P</w:t>
            </w:r>
            <w:r w:rsidRPr="00996D0F">
              <w:rPr>
                <w:bCs/>
              </w:rPr>
              <w:t xml:space="preserve">oste </w:t>
            </w:r>
            <w:r w:rsidRPr="00122041">
              <w:t>informatique</w:t>
            </w:r>
            <w:r w:rsidR="00C845B5">
              <w:t xml:space="preserve"> équipé d’internet</w:t>
            </w:r>
          </w:p>
        </w:tc>
        <w:tc>
          <w:tcPr>
            <w:tcW w:w="1242" w:type="pct"/>
            <w:vAlign w:val="center"/>
          </w:tcPr>
          <w:p w:rsidR="00CA748B" w:rsidRDefault="00067C1C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0B518FA0" wp14:editId="52FF9AD5">
                  <wp:extent cx="1544128" cy="1247179"/>
                  <wp:effectExtent l="0" t="0" r="0" b="0"/>
                  <wp:docPr id="5" name="Image 5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Pr="00860005" w:rsidRDefault="00AB027A" w:rsidP="00B82856">
      <w:pPr>
        <w:tabs>
          <w:tab w:val="left" w:pos="2552"/>
        </w:tabs>
        <w:ind w:left="2552" w:hanging="2552"/>
        <w:rPr>
          <w:rFonts w:asciiTheme="minorHAnsi" w:hAnsiTheme="minorHAnsi" w:cstheme="minorHAnsi"/>
        </w:rPr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 w:rsidRPr="00860005">
        <w:rPr>
          <w:rFonts w:asciiTheme="minorHAnsi" w:hAnsiTheme="minorHAnsi" w:cstheme="minorHAnsi"/>
        </w:rPr>
        <w:t xml:space="preserve">À partir de </w:t>
      </w:r>
      <w:r w:rsidR="00B45BBF" w:rsidRPr="00860005">
        <w:rPr>
          <w:rFonts w:asciiTheme="minorHAnsi" w:hAnsiTheme="minorHAnsi" w:cstheme="minorHAnsi"/>
        </w:rPr>
        <w:t>documents ressources</w:t>
      </w:r>
      <w:r w:rsidR="00E85757" w:rsidRPr="00860005">
        <w:rPr>
          <w:rFonts w:asciiTheme="minorHAnsi" w:hAnsiTheme="minorHAnsi" w:cstheme="minorHAnsi"/>
        </w:rPr>
        <w:t xml:space="preserve"> et des ressources sur i</w:t>
      </w:r>
      <w:r w:rsidR="00C845B5" w:rsidRPr="00860005">
        <w:rPr>
          <w:rFonts w:asciiTheme="minorHAnsi" w:hAnsiTheme="minorHAnsi" w:cstheme="minorHAnsi"/>
        </w:rPr>
        <w:t>nternet, l’élève doit</w:t>
      </w:r>
      <w:r w:rsidR="00E85757" w:rsidRPr="00860005">
        <w:rPr>
          <w:rFonts w:asciiTheme="minorHAnsi" w:hAnsiTheme="minorHAnsi" w:cstheme="minorHAnsi"/>
        </w:rPr>
        <w:t xml:space="preserve"> être capable à la fin de la séquence :</w:t>
      </w:r>
    </w:p>
    <w:p w:rsidR="00222EB1" w:rsidRDefault="00222EB1" w:rsidP="00222EB1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222EB1">
        <w:rPr>
          <w:b w:val="0"/>
          <w:color w:val="1F497D" w:themeColor="text2"/>
          <w:sz w:val="20"/>
        </w:rPr>
        <w:t>Analyser l’organisation structurelle d’un produit</w:t>
      </w:r>
    </w:p>
    <w:p w:rsidR="00222EB1" w:rsidRDefault="00222EB1" w:rsidP="00222EB1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222EB1">
        <w:rPr>
          <w:b w:val="0"/>
          <w:color w:val="1F497D" w:themeColor="text2"/>
          <w:sz w:val="20"/>
        </w:rPr>
        <w:t>Communiquer une idée, un principe ou une solution technique</w:t>
      </w:r>
    </w:p>
    <w:p w:rsidR="00E85757" w:rsidRPr="00034DB3" w:rsidRDefault="00860005" w:rsidP="00860005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860005">
        <w:rPr>
          <w:b w:val="0"/>
          <w:color w:val="1F497D" w:themeColor="text2"/>
          <w:sz w:val="20"/>
        </w:rPr>
        <w:t>Caractériser des produits ou des constituants</w:t>
      </w:r>
    </w:p>
    <w:p w:rsidR="00277551" w:rsidRDefault="00277551" w:rsidP="00277551">
      <w:pPr>
        <w:rPr>
          <w:rFonts w:asciiTheme="minorHAnsi" w:hAnsiTheme="minorHAnsi" w:cstheme="minorHAnsi"/>
          <w:b/>
          <w:color w:val="000000" w:themeColor="text1"/>
        </w:rPr>
      </w:pPr>
    </w:p>
    <w:p w:rsidR="00277551" w:rsidRPr="00277551" w:rsidRDefault="00277551" w:rsidP="00277551">
      <w:pPr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b/>
          <w:color w:val="000000" w:themeColor="text1"/>
        </w:rPr>
        <w:t>L’analyse structurelle</w:t>
      </w:r>
      <w:r w:rsidRPr="00277551">
        <w:rPr>
          <w:rFonts w:asciiTheme="minorHAnsi" w:hAnsiTheme="minorHAnsi" w:cstheme="minorHAnsi"/>
          <w:color w:val="000000" w:themeColor="text1"/>
        </w:rPr>
        <w:t xml:space="preserve"> permet de définir les constituants internes au système (de quoi est-il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77551">
        <w:rPr>
          <w:rFonts w:asciiTheme="minorHAnsi" w:hAnsiTheme="minorHAnsi" w:cstheme="minorHAnsi"/>
          <w:color w:val="000000" w:themeColor="text1"/>
        </w:rPr>
        <w:t>constitué ?) et comment ceux-ci interagissent. Elle consiste à :</w:t>
      </w:r>
    </w:p>
    <w:p w:rsidR="00277551" w:rsidRPr="00277551" w:rsidRDefault="00277551" w:rsidP="00277551">
      <w:pPr>
        <w:pStyle w:val="Paragraphedeliste"/>
        <w:numPr>
          <w:ilvl w:val="0"/>
          <w:numId w:val="12"/>
        </w:numPr>
        <w:rPr>
          <w:rFonts w:asciiTheme="minorHAnsi" w:hAnsiTheme="minorHAnsi" w:cstheme="minorHAnsi"/>
          <w:b w:val="0"/>
          <w:color w:val="000000" w:themeColor="text1"/>
        </w:rPr>
      </w:pPr>
      <w:r w:rsidRPr="00277551">
        <w:rPr>
          <w:rFonts w:asciiTheme="minorHAnsi" w:hAnsiTheme="minorHAnsi" w:cstheme="minorHAnsi"/>
          <w:b w:val="0"/>
          <w:color w:val="000000" w:themeColor="text1"/>
        </w:rPr>
        <w:t xml:space="preserve">Définir les constituants du système étudié, sous forme hiérarchique (diagramme de définition de blocs) </w:t>
      </w:r>
    </w:p>
    <w:p w:rsidR="00277551" w:rsidRDefault="00277551" w:rsidP="00277551">
      <w:pPr>
        <w:pStyle w:val="Paragraphedeliste"/>
        <w:numPr>
          <w:ilvl w:val="0"/>
          <w:numId w:val="12"/>
        </w:numPr>
        <w:rPr>
          <w:rFonts w:asciiTheme="minorHAnsi" w:hAnsiTheme="minorHAnsi" w:cstheme="minorHAnsi"/>
          <w:b w:val="0"/>
          <w:color w:val="000000" w:themeColor="text1"/>
        </w:rPr>
      </w:pPr>
      <w:r w:rsidRPr="00277551">
        <w:rPr>
          <w:rFonts w:asciiTheme="minorHAnsi" w:hAnsiTheme="minorHAnsi" w:cstheme="minorHAnsi"/>
          <w:b w:val="0"/>
          <w:color w:val="000000" w:themeColor="text1"/>
        </w:rPr>
        <w:t xml:space="preserve">Définir les échanges entre ces constituants (diagramme des blocs internes). </w:t>
      </w:r>
      <w:r w:rsidRPr="00277551">
        <w:rPr>
          <w:rFonts w:asciiTheme="minorHAnsi" w:hAnsiTheme="minorHAnsi" w:cstheme="minorHAnsi"/>
          <w:b w:val="0"/>
          <w:color w:val="000000" w:themeColor="text1"/>
        </w:rPr>
        <w:cr/>
      </w:r>
    </w:p>
    <w:p w:rsidR="005F2A20" w:rsidRPr="00277551" w:rsidRDefault="005F2A20" w:rsidP="00277551">
      <w:pPr>
        <w:pStyle w:val="Paragraphedeliste"/>
        <w:numPr>
          <w:ilvl w:val="0"/>
          <w:numId w:val="12"/>
        </w:numPr>
        <w:rPr>
          <w:rFonts w:asciiTheme="minorHAnsi" w:hAnsiTheme="minorHAnsi" w:cstheme="minorHAnsi"/>
          <w:b w:val="0"/>
          <w:color w:val="000000" w:themeColor="text1"/>
        </w:rPr>
      </w:pPr>
    </w:p>
    <w:p w:rsidR="00C845B5" w:rsidRDefault="0032206F" w:rsidP="00034DB3">
      <w:pPr>
        <w:pStyle w:val="Titre1"/>
      </w:pPr>
      <w:r>
        <w:rPr>
          <w:u w:val="none"/>
        </w:rPr>
        <w:t>Quels</w:t>
      </w:r>
      <w:r w:rsidR="00034DB3" w:rsidRPr="00034DB3">
        <w:rPr>
          <w:u w:val="none"/>
        </w:rPr>
        <w:t xml:space="preserve"> </w:t>
      </w:r>
      <w:r>
        <w:rPr>
          <w:u w:val="none"/>
        </w:rPr>
        <w:t>sont les</w:t>
      </w:r>
      <w:r w:rsidR="00034DB3" w:rsidRPr="00034DB3">
        <w:rPr>
          <w:u w:val="none"/>
        </w:rPr>
        <w:t xml:space="preserve"> </w:t>
      </w:r>
      <w:r w:rsidR="00277551">
        <w:rPr>
          <w:u w:val="none"/>
        </w:rPr>
        <w:t>constituants</w:t>
      </w:r>
      <w:r w:rsidR="00860005">
        <w:rPr>
          <w:u w:val="none"/>
        </w:rPr>
        <w:t xml:space="preserve"> du</w:t>
      </w:r>
      <w:r>
        <w:rPr>
          <w:u w:val="none"/>
        </w:rPr>
        <w:t xml:space="preserve"> </w:t>
      </w:r>
      <w:r w:rsidR="00250568">
        <w:rPr>
          <w:u w:val="none"/>
        </w:rPr>
        <w:t>système</w:t>
      </w:r>
      <w:r>
        <w:rPr>
          <w:u w:val="none"/>
        </w:rPr>
        <w:t xml:space="preserve"> </w:t>
      </w:r>
      <w:r w:rsidR="00034DB3" w:rsidRPr="00034DB3">
        <w:rPr>
          <w:u w:val="none"/>
        </w:rPr>
        <w:t>?</w:t>
      </w:r>
    </w:p>
    <w:p w:rsidR="00123845" w:rsidRPr="00A42FC9" w:rsidRDefault="00123845" w:rsidP="00A42FC9">
      <w:pPr>
        <w:rPr>
          <w:rFonts w:asciiTheme="minorHAnsi" w:hAnsiTheme="minorHAnsi" w:cstheme="minorHAnsi"/>
          <w:color w:val="000000" w:themeColor="text1"/>
        </w:rPr>
      </w:pPr>
    </w:p>
    <w:p w:rsidR="00123845" w:rsidRPr="00A42FC9" w:rsidRDefault="00277551" w:rsidP="00277551">
      <w:pPr>
        <w:ind w:left="567"/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color w:val="000000" w:themeColor="text1"/>
        </w:rPr>
        <w:t xml:space="preserve">Le </w:t>
      </w:r>
      <w:r w:rsidRPr="00277551">
        <w:rPr>
          <w:rFonts w:asciiTheme="minorHAnsi" w:hAnsiTheme="minorHAnsi" w:cstheme="minorHAnsi"/>
          <w:b/>
          <w:color w:val="E36C0A" w:themeColor="accent6" w:themeShade="BF"/>
        </w:rPr>
        <w:t xml:space="preserve">diagramme de définition de blocs </w:t>
      </w:r>
      <w:r w:rsidRPr="00277551">
        <w:rPr>
          <w:rFonts w:asciiTheme="minorHAnsi" w:hAnsiTheme="minorHAnsi" w:cstheme="minorHAnsi"/>
          <w:color w:val="000000" w:themeColor="text1"/>
        </w:rPr>
        <w:t>(</w:t>
      </w:r>
      <w:proofErr w:type="spellStart"/>
      <w:r w:rsidRPr="00277551">
        <w:rPr>
          <w:rFonts w:asciiTheme="minorHAnsi" w:hAnsiTheme="minorHAnsi" w:cstheme="minorHAnsi"/>
          <w:color w:val="000000" w:themeColor="text1"/>
        </w:rPr>
        <w:t>bdd</w:t>
      </w:r>
      <w:proofErr w:type="spellEnd"/>
      <w:r w:rsidRPr="00277551">
        <w:rPr>
          <w:rFonts w:asciiTheme="minorHAnsi" w:hAnsiTheme="minorHAnsi" w:cstheme="minorHAnsi"/>
          <w:color w:val="000000" w:themeColor="text1"/>
        </w:rPr>
        <w:t>) permet de réaliser l’inventaire des constituants qui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="005C665E">
        <w:rPr>
          <w:rFonts w:asciiTheme="minorHAnsi" w:hAnsiTheme="minorHAnsi" w:cstheme="minorHAnsi"/>
          <w:color w:val="000000" w:themeColor="text1"/>
        </w:rPr>
        <w:t>forment</w:t>
      </w:r>
      <w:r w:rsidRPr="00277551">
        <w:rPr>
          <w:rFonts w:asciiTheme="minorHAnsi" w:hAnsiTheme="minorHAnsi" w:cstheme="minorHAnsi"/>
          <w:color w:val="000000" w:themeColor="text1"/>
        </w:rPr>
        <w:t xml:space="preserve"> le système en le </w:t>
      </w:r>
      <w:r>
        <w:rPr>
          <w:rFonts w:asciiTheme="minorHAnsi" w:hAnsiTheme="minorHAnsi" w:cstheme="minorHAnsi"/>
          <w:color w:val="000000" w:themeColor="text1"/>
        </w:rPr>
        <w:t>"</w:t>
      </w:r>
      <w:proofErr w:type="spellStart"/>
      <w:r w:rsidRPr="00277551">
        <w:rPr>
          <w:rFonts w:asciiTheme="minorHAnsi" w:hAnsiTheme="minorHAnsi" w:cstheme="minorHAnsi"/>
          <w:color w:val="000000" w:themeColor="text1"/>
        </w:rPr>
        <w:t>déconstituant</w:t>
      </w:r>
      <w:proofErr w:type="spellEnd"/>
      <w:r>
        <w:rPr>
          <w:rFonts w:asciiTheme="minorHAnsi" w:hAnsiTheme="minorHAnsi" w:cstheme="minorHAnsi"/>
          <w:color w:val="000000" w:themeColor="text1"/>
        </w:rPr>
        <w:t>"</w:t>
      </w:r>
      <w:r w:rsidRPr="00277551">
        <w:rPr>
          <w:rFonts w:asciiTheme="minorHAnsi" w:hAnsiTheme="minorHAnsi" w:cstheme="minorHAnsi"/>
          <w:color w:val="000000" w:themeColor="text1"/>
        </w:rPr>
        <w:t xml:space="preserve"> en sous-systèmes, puis en constituants élémentaires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77551">
        <w:rPr>
          <w:rFonts w:asciiTheme="minorHAnsi" w:hAnsiTheme="minorHAnsi" w:cstheme="minorHAnsi"/>
          <w:color w:val="000000" w:themeColor="text1"/>
        </w:rPr>
        <w:t>par une analyse</w:t>
      </w:r>
      <w:r>
        <w:rPr>
          <w:rFonts w:asciiTheme="minorHAnsi" w:hAnsiTheme="minorHAnsi" w:cstheme="minorHAnsi"/>
          <w:color w:val="000000" w:themeColor="text1"/>
        </w:rPr>
        <w:t xml:space="preserve"> descendante. </w:t>
      </w:r>
    </w:p>
    <w:p w:rsidR="00123845" w:rsidRPr="00986364" w:rsidRDefault="00123845" w:rsidP="00277551">
      <w:pPr>
        <w:rPr>
          <w:rFonts w:asciiTheme="minorHAnsi" w:hAnsiTheme="minorHAnsi" w:cstheme="minorHAnsi"/>
          <w:color w:val="000000" w:themeColor="text1"/>
          <w:sz w:val="8"/>
        </w:rPr>
      </w:pPr>
    </w:p>
    <w:p w:rsidR="00123845" w:rsidRDefault="00986364" w:rsidP="007226F4">
      <w:pPr>
        <w:ind w:left="567"/>
        <w:rPr>
          <w:rFonts w:asciiTheme="minorHAnsi" w:hAnsiTheme="minorHAnsi" w:cstheme="minorHAnsi"/>
          <w:color w:val="000000" w:themeColor="text1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46976" behindDoc="0" locked="0" layoutInCell="1" allowOverlap="1" wp14:anchorId="7F3E9D04" wp14:editId="201A9A1E">
                <wp:simplePos x="0" y="0"/>
                <wp:positionH relativeFrom="column">
                  <wp:posOffset>240665</wp:posOffset>
                </wp:positionH>
                <wp:positionV relativeFrom="paragraph">
                  <wp:posOffset>446405</wp:posOffset>
                </wp:positionV>
                <wp:extent cx="6515100" cy="2121535"/>
                <wp:effectExtent l="0" t="0" r="19050" b="12065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15100" cy="212153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7992" w:rsidRP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Construction du diagramme de définition des blocs :</w:t>
                            </w:r>
                          </w:p>
                          <w:p w:rsidR="002B7992" w:rsidRP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>● Au centre : le système, dans un rectangle ;</w:t>
                            </w:r>
                          </w:p>
                          <w:p w:rsid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 xml:space="preserve">● </w:t>
                            </w:r>
                            <w:r w:rsidR="00250568">
                              <w:rPr>
                                <w:rFonts w:asciiTheme="minorHAnsi" w:hAnsiTheme="minorHAnsi" w:cstheme="minorHAnsi"/>
                              </w:rPr>
                              <w:t>A</w:t>
                            </w: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>utour : les parties ou sous parties du système, dans un rectangle, reliées par un connecteur de type :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 </w:t>
                            </w:r>
                            <w:r w:rsidR="00250568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3CB4645" wp14:editId="0853AB1F">
                                  <wp:extent cx="819150" cy="152400"/>
                                  <wp:effectExtent l="0" t="0" r="0" b="0"/>
                                  <wp:docPr id="17" name="Image 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3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915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250568"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ou </w:t>
                            </w:r>
                            <w:r w:rsidR="00250568" w:rsidRPr="00250568">
                              <w:rPr>
                                <w:rFonts w:asciiTheme="minorHAnsi" w:hAnsiTheme="minorHAnsi" w:cstheme="minorHAnsi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AF18340" wp14:editId="39D86614">
                                  <wp:extent cx="752475" cy="171450"/>
                                  <wp:effectExtent l="0" t="0" r="9525" b="0"/>
                                  <wp:docPr id="8" name="Image 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 7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2475" cy="1714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</w:p>
                          <w:p w:rsidR="00250568" w:rsidRPr="00AA491C" w:rsidRDefault="00250568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7F3E9D0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.95pt;margin-top:35.15pt;width:513pt;height:167.05pt;z-index:251646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" fillcolor="#fde9d9 [665]">
                <v:textbox>
                  <w:txbxContent>
                    <w:p w:rsidR="002B7992" w:rsidRP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b/>
                          <w:i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  <w:b/>
                          <w:i/>
                        </w:rPr>
                        <w:t>Construction du diagramme de définition des blocs :</w:t>
                      </w:r>
                    </w:p>
                    <w:p w:rsidR="002B7992" w:rsidRP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</w:rPr>
                        <w:t>● Au centre : le système, dans un rectangle ;</w:t>
                      </w:r>
                    </w:p>
                    <w:p w:rsid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</w:rPr>
                        <w:t xml:space="preserve">● </w:t>
                      </w:r>
                      <w:r w:rsidR="00250568">
                        <w:rPr>
                          <w:rFonts w:asciiTheme="minorHAnsi" w:hAnsiTheme="minorHAnsi" w:cstheme="minorHAnsi"/>
                        </w:rPr>
                        <w:t>A</w:t>
                      </w:r>
                      <w:r w:rsidRPr="002B7992">
                        <w:rPr>
                          <w:rFonts w:asciiTheme="minorHAnsi" w:hAnsiTheme="minorHAnsi" w:cstheme="minorHAnsi"/>
                        </w:rPr>
                        <w:t>utour : les parties ou sous parties du système, dans un rectangle, reliées par un connecteur de type :</w:t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  </w:t>
                      </w:r>
                      <w:r w:rsidR="00250568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3CB4645" wp14:editId="0853AB1F">
                            <wp:extent cx="819150" cy="152400"/>
                            <wp:effectExtent l="0" t="0" r="0" b="0"/>
                            <wp:docPr id="17" name="Image 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3"/>
                                    <pic:cNvPicPr/>
                                  </pic:nvPicPr>
                                  <pic:blipFill>
                                    <a:blip r:embed="rId12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9150" cy="152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250568">
                        <w:rPr>
                          <w:rFonts w:asciiTheme="minorHAnsi" w:hAnsiTheme="minorHAnsi" w:cstheme="minorHAnsi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ou </w:t>
                      </w:r>
                      <w:r w:rsidR="00250568" w:rsidRPr="00250568">
                        <w:rPr>
                          <w:rFonts w:asciiTheme="minorHAnsi" w:hAnsiTheme="minorHAnsi" w:cstheme="minorHAnsi"/>
                          <w:noProof/>
                          <w:lang w:eastAsia="fr-FR"/>
                        </w:rPr>
                        <w:drawing>
                          <wp:inline distT="0" distB="0" distL="0" distR="0" wp14:anchorId="5AF18340" wp14:editId="39D86614">
                            <wp:extent cx="752475" cy="171450"/>
                            <wp:effectExtent l="0" t="0" r="9525" b="0"/>
                            <wp:docPr id="8" name="Image 7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 7"/>
                                    <pic:cNvPicPr/>
                                  </pic:nvPicPr>
                                  <pic:blipFill>
                                    <a:blip r:embed="rId13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2475" cy="1714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 </w:t>
                      </w:r>
                    </w:p>
                    <w:p w:rsidR="00250568" w:rsidRPr="00AA491C" w:rsidRDefault="00250568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F0331" w:rsidRPr="00250568">
        <w:rPr>
          <w:rFonts w:asciiTheme="minorHAnsi" w:hAnsiTheme="minorHAnsi" w:cstheme="minorHAnsi"/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38F79B4" wp14:editId="023C97AE">
                <wp:simplePos x="0" y="0"/>
                <wp:positionH relativeFrom="column">
                  <wp:posOffset>1374139</wp:posOffset>
                </wp:positionH>
                <wp:positionV relativeFrom="paragraph">
                  <wp:posOffset>2018030</wp:posOffset>
                </wp:positionV>
                <wp:extent cx="5381625" cy="549910"/>
                <wp:effectExtent l="0" t="0" r="0" b="2540"/>
                <wp:wrapNone/>
                <wp:docPr id="9" name="Zone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1625" cy="549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50568" w:rsidRDefault="00250568" w:rsidP="002505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dark1"/>
                                <w:kern w:val="24"/>
                              </w:rPr>
                              <w:t>Composition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: un élément est une composante </w:t>
                            </w:r>
                            <w:r w:rsidRPr="00250568">
                              <w:rPr>
                                <w:rFonts w:ascii="Calibri" w:hAnsi="Calibri" w:cs="Calibri"/>
                                <w:b/>
                                <w:color w:val="000000" w:themeColor="dark1"/>
                                <w:kern w:val="24"/>
                              </w:rPr>
                              <w:t>obligatoire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de l’autre</w:t>
                            </w:r>
                          </w:p>
                          <w:p w:rsidR="00250568" w:rsidRDefault="008F0331" w:rsidP="002505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>B entre dans la composition de A</w:t>
                            </w:r>
                            <w:r w:rsidR="00250568"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 xml:space="preserve"> et lui est indispensable pour son fonctionnement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38F79B4" id="ZoneTexte 6" o:spid="_x0000_s1027" type="#_x0000_t202" style="position:absolute;left:0;text-align:left;margin-left:108.2pt;margin-top:158.9pt;width:423.75pt;height:43.3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" filled="f" stroked="f" strokeweight=".5pt">
                <v:textbox>
                  <w:txbxContent>
                    <w:p w:rsidR="00250568" w:rsidRDefault="00250568" w:rsidP="002505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dark1"/>
                          <w:kern w:val="24"/>
                        </w:rPr>
                        <w:t>Composition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: un élément est une composante </w:t>
                      </w:r>
                      <w:r w:rsidRPr="00250568">
                        <w:rPr>
                          <w:rFonts w:ascii="Calibri" w:hAnsi="Calibri" w:cs="Calibri"/>
                          <w:b/>
                          <w:color w:val="000000" w:themeColor="dark1"/>
                          <w:kern w:val="24"/>
                        </w:rPr>
                        <w:t>obligatoire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de l’autre</w:t>
                      </w:r>
                    </w:p>
                    <w:p w:rsidR="00250568" w:rsidRDefault="008F0331" w:rsidP="002505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>B entre dans la composition de A</w:t>
                      </w:r>
                      <w:r w:rsidR="00250568"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 xml:space="preserve"> et lui est indispensable pour son fonctionnement</w:t>
                      </w:r>
                    </w:p>
                  </w:txbxContent>
                </v:textbox>
              </v:shape>
            </w:pict>
          </mc:Fallback>
        </mc:AlternateContent>
      </w:r>
      <w:r w:rsidR="006E2937">
        <w:rPr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30.2pt;margin-top:122.15pt;width:81pt;height:16.5pt;z-index:251663872;mso-position-horizontal-relative:text;mso-position-vertical-relative:text;mso-width-relative:page;mso-height-relative:page" wrapcoords="1800 4909 1200 13745 2200 16691 5200 16691 6000 16691 20200 15709 20200 4909 6200 4909 1800 4909">
            <v:imagedata r:id="rId14" o:title=""/>
            <w10:wrap type="tight"/>
          </v:shape>
          <o:OLEObject Type="Embed" ProgID="Visio.Drawing.15" ShapeID="_x0000_s1029" DrawAspect="Content" ObjectID="_1645264929" r:id="rId15"/>
        </w:pict>
      </w:r>
      <w:r w:rsidR="006E2937">
        <w:rPr>
          <w:noProof/>
        </w:rPr>
        <w:pict>
          <v:shape id="_x0000_s1028" type="#_x0000_t75" style="position:absolute;left:0;text-align:left;margin-left:30.2pt;margin-top:164.5pt;width:81pt;height:16.5pt;z-index:251662848;mso-position-horizontal-relative:text;mso-position-vertical-relative:text;mso-width-relative:page;mso-height-relative:page" wrapcoords="1800 4909 1200 13745 2200 16691 5200 16691 6000 16691 20200 15709 20200 4909 6200 4909 1800 4909">
            <v:imagedata r:id="rId16" o:title=""/>
            <w10:wrap type="tight"/>
          </v:shape>
          <o:OLEObject Type="Embed" ProgID="Visio.Drawing.15" ShapeID="_x0000_s1028" DrawAspect="Content" ObjectID="_1645264930" r:id="rId17"/>
        </w:pict>
      </w:r>
      <w:r w:rsidR="008F0331" w:rsidRPr="002B7992">
        <w:rPr>
          <w:rFonts w:asciiTheme="minorHAnsi" w:hAnsiTheme="minorHAnsi" w:cstheme="minorHAnsi"/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725C46B" wp14:editId="2EED35E2">
                <wp:simplePos x="0" y="0"/>
                <wp:positionH relativeFrom="column">
                  <wp:posOffset>1408430</wp:posOffset>
                </wp:positionH>
                <wp:positionV relativeFrom="paragraph">
                  <wp:posOffset>1487805</wp:posOffset>
                </wp:positionV>
                <wp:extent cx="5112568" cy="550168"/>
                <wp:effectExtent l="0" t="0" r="0" b="0"/>
                <wp:wrapNone/>
                <wp:docPr id="6" name="Zone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2568" cy="5501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7992" w:rsidRDefault="002B7992" w:rsidP="002B799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dark1"/>
                                <w:kern w:val="24"/>
                              </w:rPr>
                              <w:t>Agrégation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: un élément est une composante </w:t>
                            </w:r>
                            <w:r w:rsidRPr="00250568">
                              <w:rPr>
                                <w:rFonts w:ascii="Calibri" w:hAnsi="Calibri" w:cs="Calibri"/>
                                <w:b/>
                                <w:color w:val="000000" w:themeColor="dark1"/>
                                <w:kern w:val="24"/>
                              </w:rPr>
                              <w:t>facultative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de l’autre</w:t>
                            </w:r>
                          </w:p>
                          <w:p w:rsidR="002B7992" w:rsidRDefault="008F0331" w:rsidP="002B799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>B entre dans la composition de A</w:t>
                            </w:r>
                            <w:r w:rsidR="002B7992"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 xml:space="preserve"> sans être indispensable à son fonctionnement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725C46B" id="ZoneTexte 4" o:spid="_x0000_s1028" type="#_x0000_t202" style="position:absolute;left:0;text-align:left;margin-left:110.9pt;margin-top:117.15pt;width:402.55pt;height:43.3pt;z-index:2516480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" filled="f" stroked="f" strokeweight=".5pt">
                <v:textbox>
                  <w:txbxContent>
                    <w:p w:rsidR="002B7992" w:rsidRDefault="002B7992" w:rsidP="002B799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dark1"/>
                          <w:kern w:val="24"/>
                        </w:rPr>
                        <w:t>Agrégation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: un élément est une composante </w:t>
                      </w:r>
                      <w:r w:rsidRPr="00250568">
                        <w:rPr>
                          <w:rFonts w:ascii="Calibri" w:hAnsi="Calibri" w:cs="Calibri"/>
                          <w:b/>
                          <w:color w:val="000000" w:themeColor="dark1"/>
                          <w:kern w:val="24"/>
                        </w:rPr>
                        <w:t>facultative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de l’autre</w:t>
                      </w:r>
                    </w:p>
                    <w:p w:rsidR="002B7992" w:rsidRDefault="008F0331" w:rsidP="002B799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>B entre dans la composition de A</w:t>
                      </w:r>
                      <w:r w:rsidR="002B7992"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 xml:space="preserve"> sans être indispensable à son fonctionnement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color w:val="000000" w:themeColor="text1"/>
        </w:rPr>
        <w:t>Dans une première approche, l</w:t>
      </w:r>
      <w:r w:rsidR="00277551" w:rsidRPr="00277551">
        <w:rPr>
          <w:rFonts w:asciiTheme="minorHAnsi" w:hAnsiTheme="minorHAnsi" w:cstheme="minorHAnsi"/>
          <w:color w:val="000000" w:themeColor="text1"/>
        </w:rPr>
        <w:t xml:space="preserve">e </w:t>
      </w:r>
      <w:proofErr w:type="spellStart"/>
      <w:r w:rsidR="00277551" w:rsidRPr="00986364">
        <w:rPr>
          <w:rFonts w:asciiTheme="minorHAnsi" w:hAnsiTheme="minorHAnsi" w:cstheme="minorHAnsi"/>
          <w:b/>
          <w:color w:val="000000" w:themeColor="text1"/>
        </w:rPr>
        <w:t>bdd</w:t>
      </w:r>
      <w:proofErr w:type="spellEnd"/>
      <w:r w:rsidR="00277551" w:rsidRPr="00277551">
        <w:rPr>
          <w:rFonts w:asciiTheme="minorHAnsi" w:hAnsiTheme="minorHAnsi" w:cstheme="minorHAnsi"/>
          <w:color w:val="000000" w:themeColor="text1"/>
        </w:rPr>
        <w:t xml:space="preserve"> permet d’avoir un premier aperçu, plus ou moins détaillé de la structure du système.</w:t>
      </w:r>
    </w:p>
    <w:p w:rsidR="00250568" w:rsidRDefault="00250568" w:rsidP="007226F4">
      <w:pPr>
        <w:ind w:left="567"/>
        <w:rPr>
          <w:rFonts w:asciiTheme="minorHAnsi" w:hAnsiTheme="minorHAnsi" w:cstheme="minorHAnsi"/>
          <w:b/>
          <w:color w:val="000000" w:themeColor="text1"/>
        </w:rPr>
      </w:pPr>
    </w:p>
    <w:p w:rsidR="00277551" w:rsidRPr="00A42FC9" w:rsidRDefault="00277551" w:rsidP="007226F4">
      <w:pPr>
        <w:ind w:left="567"/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b/>
          <w:color w:val="000000" w:themeColor="text1"/>
        </w:rPr>
        <w:lastRenderedPageBreak/>
        <w:t>Q1</w:t>
      </w:r>
      <w:r>
        <w:rPr>
          <w:rFonts w:asciiTheme="minorHAnsi" w:hAnsiTheme="minorHAnsi" w:cstheme="minorHAnsi"/>
          <w:color w:val="000000" w:themeColor="text1"/>
        </w:rPr>
        <w:t xml:space="preserve"> : A partir de la documentation technique du système, identifiez les </w:t>
      </w:r>
      <w:r w:rsidR="00DE6DF6">
        <w:rPr>
          <w:rFonts w:asciiTheme="minorHAnsi" w:hAnsiTheme="minorHAnsi" w:cstheme="minorHAnsi"/>
          <w:color w:val="000000" w:themeColor="text1"/>
        </w:rPr>
        <w:t xml:space="preserve">principaux </w:t>
      </w:r>
      <w:r>
        <w:rPr>
          <w:rFonts w:asciiTheme="minorHAnsi" w:hAnsiTheme="minorHAnsi" w:cstheme="minorHAnsi"/>
          <w:color w:val="000000" w:themeColor="text1"/>
        </w:rPr>
        <w:t>éléments constituant le système complet étudié :</w:t>
      </w:r>
    </w:p>
    <w:p w:rsidR="00EB2E28" w:rsidRPr="00A42FC9" w:rsidRDefault="00205B3A" w:rsidP="007226F4">
      <w:pPr>
        <w:ind w:left="567"/>
        <w:rPr>
          <w:rFonts w:asciiTheme="minorHAnsi" w:hAnsiTheme="minorHAnsi" w:cstheme="minorHAnsi"/>
          <w:color w:val="000000" w:themeColor="text1"/>
        </w:rPr>
      </w:pPr>
      <w:r w:rsidRPr="00AA491C">
        <w:rPr>
          <w:rFonts w:asciiTheme="minorHAnsi" w:hAnsiTheme="minorHAnsi" w:cstheme="minorHAnsi"/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E4C657A" wp14:editId="73DDACA5">
                <wp:simplePos x="0" y="0"/>
                <wp:positionH relativeFrom="column">
                  <wp:posOffset>182629</wp:posOffset>
                </wp:positionH>
                <wp:positionV relativeFrom="paragraph">
                  <wp:posOffset>1492</wp:posOffset>
                </wp:positionV>
                <wp:extent cx="6602730" cy="651318"/>
                <wp:effectExtent l="0" t="0" r="26670" b="15875"/>
                <wp:wrapNone/>
                <wp:docPr id="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2730" cy="6513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7551" w:rsidRPr="00AA491C" w:rsidRDefault="00277551" w:rsidP="00277551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4 éléments constituent le système : Le robot, la base de rechargement, la télécommande et le mur virtuel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E4C657A" id="Text Box 153" o:spid="_x0000_s1029" type="#_x0000_t202" style="position:absolute;left:0;text-align:left;margin-left:14.4pt;margin-top:.1pt;width:519.9pt;height:51.3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" strokecolor="red">
                <v:textbox>
                  <w:txbxContent>
                    <w:p w:rsidR="00277551" w:rsidRPr="00AA491C" w:rsidRDefault="00277551" w:rsidP="00277551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4 éléments constituent le système : Le robot, la base de rechargement, la télécommande et le mur virtuel</w:t>
                      </w:r>
                    </w:p>
                  </w:txbxContent>
                </v:textbox>
              </v:shape>
            </w:pict>
          </mc:Fallback>
        </mc:AlternateContent>
      </w:r>
      <w:r w:rsidR="0007533B"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6333FD" wp14:editId="23CE3BC4">
                <wp:simplePos x="0" y="0"/>
                <wp:positionH relativeFrom="column">
                  <wp:posOffset>184010</wp:posOffset>
                </wp:positionH>
                <wp:positionV relativeFrom="paragraph">
                  <wp:posOffset>4115</wp:posOffset>
                </wp:positionV>
                <wp:extent cx="6602730" cy="651922"/>
                <wp:effectExtent l="0" t="0" r="26670" b="1524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2730" cy="65192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5DE2489" id="Rectangle 35" o:spid="_x0000_s1026" style="position:absolute;margin-left:14.5pt;margin-top:.3pt;width:519.9pt;height:51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" filled="f" strokecolor="#243f60 [1604]" strokeweight="2pt"/>
            </w:pict>
          </mc:Fallback>
        </mc:AlternateContent>
      </w:r>
    </w:p>
    <w:p w:rsidR="00277551" w:rsidRDefault="00277551" w:rsidP="00277551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277551" w:rsidRDefault="00277551" w:rsidP="00277551">
      <w:pPr>
        <w:spacing w:after="240"/>
        <w:ind w:left="432"/>
      </w:pPr>
      <w:r>
        <w:t>……………………………………………………………………………………………………………...</w:t>
      </w:r>
    </w:p>
    <w:p w:rsidR="00DE6DF6" w:rsidRPr="00A42FC9" w:rsidRDefault="00DE6DF6" w:rsidP="00DE6DF6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b/>
          <w:color w:val="000000" w:themeColor="text1"/>
        </w:rPr>
        <w:t>Q2</w:t>
      </w:r>
      <w:r>
        <w:rPr>
          <w:rFonts w:asciiTheme="minorHAnsi" w:hAnsiTheme="minorHAnsi" w:cstheme="minorHAnsi"/>
          <w:color w:val="000000" w:themeColor="text1"/>
        </w:rPr>
        <w:t xml:space="preserve"> : Complét</w:t>
      </w:r>
      <w:r w:rsidR="008F0331">
        <w:rPr>
          <w:rFonts w:asciiTheme="minorHAnsi" w:hAnsiTheme="minorHAnsi" w:cstheme="minorHAnsi"/>
          <w:color w:val="000000" w:themeColor="text1"/>
        </w:rPr>
        <w:t>ez</w:t>
      </w:r>
      <w:r>
        <w:rPr>
          <w:rFonts w:asciiTheme="minorHAnsi" w:hAnsiTheme="minorHAnsi" w:cstheme="minorHAnsi"/>
          <w:color w:val="000000" w:themeColor="text1"/>
        </w:rPr>
        <w:t xml:space="preserve"> le diagramme de définition de blocs globale du système :</w:t>
      </w:r>
    </w:p>
    <w:p w:rsidR="00860005" w:rsidRPr="008F0331" w:rsidRDefault="0007533B" w:rsidP="007226F4">
      <w:pPr>
        <w:ind w:left="567"/>
        <w:rPr>
          <w:rFonts w:asciiTheme="minorHAnsi" w:hAnsiTheme="minorHAnsi" w:cstheme="minorHAnsi"/>
          <w:color w:val="000000" w:themeColor="text1"/>
          <w:sz w:val="8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6333FD" wp14:editId="23CE3BC4">
                <wp:simplePos x="0" y="0"/>
                <wp:positionH relativeFrom="column">
                  <wp:posOffset>184010</wp:posOffset>
                </wp:positionH>
                <wp:positionV relativeFrom="paragraph">
                  <wp:posOffset>26662</wp:posOffset>
                </wp:positionV>
                <wp:extent cx="6543675" cy="3586208"/>
                <wp:effectExtent l="0" t="0" r="28575" b="1460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3586208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C60D4F2" id="Rectangle 34" o:spid="_x0000_s1026" style="position:absolute;margin-left:14.5pt;margin-top:2.1pt;width:515.25pt;height:282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" filled="f" strokecolor="#243f60 [1604]" strokeweight="2pt"/>
            </w:pict>
          </mc:Fallback>
        </mc:AlternateContent>
      </w:r>
    </w:p>
    <w:p w:rsidR="002B7992" w:rsidRDefault="008F0331" w:rsidP="007226F4">
      <w:pPr>
        <w:ind w:left="567"/>
      </w:pPr>
      <w:r>
        <w:object w:dxaOrig="9135" w:dyaOrig="5191">
          <v:shape id="_x0000_i1025" type="#_x0000_t75" style="width:457.8pt;height:259.45pt" o:ole="">
            <v:imagedata r:id="rId18" o:title=""/>
          </v:shape>
          <o:OLEObject Type="Embed" ProgID="Visio.Drawing.15" ShapeID="_x0000_i1025" DrawAspect="Content" ObjectID="_1645264924" r:id="rId19"/>
        </w:object>
      </w:r>
    </w:p>
    <w:p w:rsidR="00860005" w:rsidRPr="00A42FC9" w:rsidRDefault="00860005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860005" w:rsidRDefault="00860005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986364" w:rsidRPr="00986364" w:rsidRDefault="00986364" w:rsidP="00986364">
      <w:pPr>
        <w:pStyle w:val="Titre1"/>
        <w:rPr>
          <w:u w:val="none"/>
        </w:rPr>
      </w:pPr>
      <w:r>
        <w:rPr>
          <w:u w:val="none"/>
        </w:rPr>
        <w:t>Quelle</w:t>
      </w:r>
      <w:r w:rsidRPr="00034DB3">
        <w:rPr>
          <w:u w:val="none"/>
        </w:rPr>
        <w:t xml:space="preserve"> </w:t>
      </w:r>
      <w:r>
        <w:rPr>
          <w:u w:val="none"/>
        </w:rPr>
        <w:t>est la structure du Robot aspirateur ?</w:t>
      </w:r>
      <w:r w:rsidRPr="00986364">
        <w:rPr>
          <w:u w:val="none"/>
        </w:rPr>
        <w:t xml:space="preserve"> </w:t>
      </w:r>
    </w:p>
    <w:p w:rsidR="00860005" w:rsidRDefault="00986364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Il est ensuite possible de détailler chaque élément constituant le système séparément, en fonction de l'importance de celui-ci par rapport à notre étude. C'est ce que nous allons faire en développant la structure du Robot par l'étude du cahier des charges.</w:t>
      </w:r>
    </w:p>
    <w:p w:rsidR="000C3AC1" w:rsidRDefault="000C3AC1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0C3AC1" w:rsidRPr="000C3AC1" w:rsidRDefault="00CD6F9C" w:rsidP="000C3AC1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7B217F" wp14:editId="1BC0F36F">
                <wp:simplePos x="0" y="0"/>
                <wp:positionH relativeFrom="column">
                  <wp:posOffset>255262</wp:posOffset>
                </wp:positionH>
                <wp:positionV relativeFrom="paragraph">
                  <wp:posOffset>418119</wp:posOffset>
                </wp:positionV>
                <wp:extent cx="6543675" cy="3324950"/>
                <wp:effectExtent l="0" t="0" r="28575" b="2794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33249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D32BB6C" id="Rectangle 33" o:spid="_x0000_s1026" style="position:absolute;margin-left:20.1pt;margin-top:32.9pt;width:515.25pt;height:261.8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" filled="f" strokecolor="#243f60 [1604]" strokeweight="2pt"/>
            </w:pict>
          </mc:Fallback>
        </mc:AlternateContent>
      </w:r>
      <w:r w:rsidR="000C3AC1" w:rsidRPr="000C3AC1">
        <w:rPr>
          <w:rFonts w:asciiTheme="minorHAnsi" w:eastAsia="Times New Roman" w:hAnsiTheme="minorHAnsi" w:cstheme="minorHAnsi"/>
          <w:b/>
          <w:lang w:eastAsia="fr-FR"/>
        </w:rPr>
        <w:t>Q</w:t>
      </w:r>
      <w:r w:rsidR="000C3AC1">
        <w:rPr>
          <w:rFonts w:asciiTheme="minorHAnsi" w:eastAsia="Times New Roman" w:hAnsiTheme="minorHAnsi" w:cstheme="minorHAnsi"/>
          <w:b/>
          <w:lang w:eastAsia="fr-FR"/>
        </w:rPr>
        <w:t>3</w:t>
      </w:r>
      <w:r w:rsidR="000C3AC1" w:rsidRPr="000C3AC1">
        <w:rPr>
          <w:rFonts w:asciiTheme="minorHAnsi" w:eastAsia="Times New Roman" w:hAnsiTheme="minorHAnsi" w:cstheme="minorHAnsi"/>
          <w:b/>
          <w:lang w:eastAsia="fr-FR"/>
        </w:rPr>
        <w:t>.</w:t>
      </w:r>
      <w:r w:rsidR="000C3AC1" w:rsidRPr="000C3AC1">
        <w:rPr>
          <w:rFonts w:asciiTheme="minorHAnsi" w:eastAsia="Times New Roman" w:hAnsiTheme="minorHAnsi" w:cstheme="minorHAnsi"/>
          <w:lang w:eastAsia="fr-FR"/>
        </w:rPr>
        <w:t xml:space="preserve"> À l’aide du dossier technique de l’Aspirateur autonome </w:t>
      </w:r>
      <w:r w:rsidR="000C3AC1" w:rsidRPr="000C3AC1">
        <w:rPr>
          <w:rFonts w:eastAsia="Times New Roman"/>
          <w:b/>
          <w:lang w:eastAsia="fr-FR"/>
        </w:rPr>
        <w:t>complétez</w:t>
      </w:r>
      <w:r w:rsidR="000C3AC1" w:rsidRPr="000C3AC1">
        <w:rPr>
          <w:rFonts w:eastAsia="Times New Roman"/>
          <w:lang w:eastAsia="fr-FR"/>
        </w:rPr>
        <w:t xml:space="preserve"> les images ci-dessous en indiquant le nom des différents composants</w:t>
      </w:r>
      <w:r w:rsidR="000C3AC1" w:rsidRPr="000C3AC1">
        <w:rPr>
          <w:rFonts w:asciiTheme="minorHAnsi" w:eastAsia="Times New Roman" w:hAnsiTheme="minorHAnsi" w:cstheme="minorHAnsi"/>
          <w:lang w:eastAsia="fr-FR"/>
        </w:rPr>
        <w:t> :</w:t>
      </w:r>
    </w:p>
    <w:p w:rsidR="000C3AC1" w:rsidRDefault="00B2750A" w:rsidP="00F22E47">
      <w:pPr>
        <w:ind w:left="567"/>
        <w:jc w:val="center"/>
        <w:rPr>
          <w:rFonts w:asciiTheme="minorHAnsi" w:hAnsiTheme="minorHAnsi" w:cstheme="minorHAnsi"/>
          <w:color w:val="000000" w:themeColor="text1"/>
        </w:rPr>
      </w:pPr>
      <w:r>
        <w:object w:dxaOrig="9721" w:dyaOrig="5761">
          <v:shape id="_x0000_i1026" type="#_x0000_t75" style="width:427.9pt;height:254.7pt" o:ole="">
            <v:imagedata r:id="rId20" o:title=""/>
          </v:shape>
          <o:OLEObject Type="Embed" ProgID="Visio.Drawing.15" ShapeID="_x0000_i1026" DrawAspect="Content" ObjectID="_1645264925" r:id="rId21"/>
        </w:object>
      </w:r>
    </w:p>
    <w:p w:rsidR="000C3AC1" w:rsidRDefault="00CD6F9C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7B217F" wp14:editId="1BC0F36F">
                <wp:simplePos x="0" y="0"/>
                <wp:positionH relativeFrom="column">
                  <wp:posOffset>266566</wp:posOffset>
                </wp:positionH>
                <wp:positionV relativeFrom="paragraph">
                  <wp:posOffset>-2177003</wp:posOffset>
                </wp:positionV>
                <wp:extent cx="6544101" cy="4928965"/>
                <wp:effectExtent l="0" t="0" r="28575" b="2413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4101" cy="492896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116708E" id="Rectangle 32" o:spid="_x0000_s1026" style="position:absolute;margin-left:21pt;margin-top:-171.4pt;width:515.3pt;height:388.1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" filled="f" strokecolor="#243f60 [1604]" strokeweight="2pt"/>
            </w:pict>
          </mc:Fallback>
        </mc:AlternateContent>
      </w:r>
    </w:p>
    <w:p w:rsidR="00F22E47" w:rsidRDefault="00F22E47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object w:dxaOrig="10246" w:dyaOrig="4065">
          <v:shape id="_x0000_i1027" type="#_x0000_t75" style="width:512.15pt;height:203.75pt" o:ole="">
            <v:imagedata r:id="rId22" o:title=""/>
          </v:shape>
          <o:OLEObject Type="Embed" ProgID="Visio.Drawing.15" ShapeID="_x0000_i1027" DrawAspect="Content" ObjectID="_1645264926" r:id="rId23"/>
        </w:object>
      </w:r>
    </w:p>
    <w:p w:rsidR="000C3AC1" w:rsidRPr="000C3AC1" w:rsidRDefault="000C3AC1" w:rsidP="000C3AC1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 w:rsidRPr="00F22E47">
        <w:rPr>
          <w:rFonts w:asciiTheme="minorHAnsi" w:eastAsia="Times New Roman" w:hAnsiTheme="minorHAnsi" w:cstheme="minorHAnsi"/>
          <w:b/>
          <w:lang w:eastAsia="fr-FR"/>
        </w:rPr>
        <w:t>Q4.</w:t>
      </w:r>
      <w:r w:rsidRPr="00F22E47">
        <w:rPr>
          <w:rFonts w:asciiTheme="minorHAnsi" w:eastAsia="Times New Roman" w:hAnsiTheme="minorHAnsi" w:cstheme="minorHAnsi"/>
          <w:lang w:eastAsia="fr-FR"/>
        </w:rPr>
        <w:t xml:space="preserve"> </w:t>
      </w:r>
      <w:r w:rsidRPr="000C3AC1">
        <w:rPr>
          <w:rFonts w:asciiTheme="minorHAnsi" w:eastAsia="Times New Roman" w:hAnsiTheme="minorHAnsi" w:cstheme="minorHAnsi"/>
          <w:lang w:eastAsia="fr-FR"/>
        </w:rPr>
        <w:t xml:space="preserve">À l’aide du dossier technique de l’Aspirateur autonome et en observant le système réel, </w:t>
      </w:r>
      <w:r w:rsidRPr="000C3AC1">
        <w:rPr>
          <w:rFonts w:asciiTheme="minorHAnsi" w:eastAsia="Times New Roman" w:hAnsiTheme="minorHAnsi" w:cstheme="minorHAnsi"/>
          <w:b/>
          <w:lang w:eastAsia="fr-FR"/>
        </w:rPr>
        <w:t>identifiez</w:t>
      </w:r>
      <w:r w:rsidRPr="000C3AC1">
        <w:rPr>
          <w:rFonts w:asciiTheme="minorHAnsi" w:eastAsia="Times New Roman" w:hAnsiTheme="minorHAnsi" w:cstheme="minorHAnsi"/>
          <w:lang w:eastAsia="fr-FR"/>
        </w:rPr>
        <w:t xml:space="preserve"> les effecteurs (solution technologique répondant à une fonction) :</w:t>
      </w:r>
    </w:p>
    <w:p w:rsidR="000C3AC1" w:rsidRPr="00F22E47" w:rsidRDefault="000C3AC1" w:rsidP="000C3AC1">
      <w:pPr>
        <w:pStyle w:val="Paragraphedeliste"/>
        <w:numPr>
          <w:ilvl w:val="0"/>
          <w:numId w:val="15"/>
        </w:numPr>
        <w:spacing w:after="120"/>
        <w:rPr>
          <w:rFonts w:asciiTheme="minorHAnsi" w:eastAsia="Times New Roman" w:hAnsiTheme="minorHAnsi" w:cstheme="minorHAnsi"/>
          <w:b w:val="0"/>
          <w:color w:val="auto"/>
          <w:lang w:eastAsia="fr-FR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rouge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Ramassez les poussières du sol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860005" w:rsidRPr="000D4730" w:rsidRDefault="000C3AC1" w:rsidP="000C3AC1">
      <w:pPr>
        <w:pStyle w:val="Paragraphedeliste"/>
        <w:numPr>
          <w:ilvl w:val="0"/>
          <w:numId w:val="15"/>
        </w:numPr>
        <w:rPr>
          <w:rFonts w:asciiTheme="minorHAnsi" w:hAnsiTheme="minorHAnsi" w:cstheme="minorHAnsi"/>
          <w:b w:val="0"/>
          <w:color w:val="auto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bleu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Se déplacer automatiquement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0D4730" w:rsidRPr="000D4730" w:rsidRDefault="000D4730" w:rsidP="000D4730">
      <w:pPr>
        <w:pStyle w:val="Paragraphedeliste"/>
        <w:numPr>
          <w:ilvl w:val="0"/>
          <w:numId w:val="15"/>
        </w:numPr>
        <w:rPr>
          <w:rFonts w:asciiTheme="minorHAnsi" w:hAnsiTheme="minorHAnsi" w:cstheme="minorHAnsi"/>
          <w:b w:val="0"/>
          <w:color w:val="auto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color w:val="auto"/>
          <w:lang w:eastAsia="fr-FR"/>
        </w:rPr>
        <w:t>vert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>
        <w:rPr>
          <w:rFonts w:asciiTheme="minorHAnsi" w:eastAsia="Times New Roman" w:hAnsiTheme="minorHAnsi" w:cstheme="minorHAnsi"/>
          <w:color w:val="auto"/>
          <w:lang w:eastAsia="fr-FR"/>
        </w:rPr>
        <w:t>Détecter les obstacles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0C3AC1" w:rsidRPr="00F22E47" w:rsidRDefault="00CD6F9C" w:rsidP="000C3AC1">
      <w:pPr>
        <w:jc w:val="center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17B217F" wp14:editId="1BC0F36F">
                <wp:simplePos x="0" y="0"/>
                <wp:positionH relativeFrom="column">
                  <wp:posOffset>255262</wp:posOffset>
                </wp:positionH>
                <wp:positionV relativeFrom="paragraph">
                  <wp:posOffset>180844</wp:posOffset>
                </wp:positionV>
                <wp:extent cx="6543675" cy="5711989"/>
                <wp:effectExtent l="0" t="0" r="28575" b="2222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5711989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C80F9B1" id="Rectangle 31" o:spid="_x0000_s1026" style="position:absolute;margin-left:20.1pt;margin-top:14.25pt;width:515.25pt;height:449.75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" filled="f" strokecolor="#243f60 [1604]" strokeweight="2pt"/>
            </w:pict>
          </mc:Fallback>
        </mc:AlternateContent>
      </w:r>
    </w:p>
    <w:p w:rsidR="00F22E47" w:rsidRDefault="00F22E47" w:rsidP="00F22E47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261CB789" wp14:editId="36B9CA41">
                <wp:extent cx="2945424" cy="2646484"/>
                <wp:effectExtent l="0" t="0" r="0" b="0"/>
                <wp:docPr id="1" name="Zone de dessi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75" name="Picture 2" descr="Sans tit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/>
                          </a:blip>
                          <a:srcRect l="12019" r="3845" b="6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66" y="1"/>
                            <a:ext cx="2858204" cy="2613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177" name="Forme libre 177"/>
                        <wps:cNvSpPr/>
                        <wps:spPr>
                          <a:xfrm>
                            <a:off x="251616" y="948266"/>
                            <a:ext cx="582351" cy="610506"/>
                          </a:xfrm>
                          <a:custGeom>
                            <a:avLst/>
                            <a:gdLst>
                              <a:gd name="connsiteX0" fmla="*/ 812626 w 1271265"/>
                              <a:gd name="connsiteY0" fmla="*/ 38099 h 1094541"/>
                              <a:gd name="connsiteX1" fmla="*/ 777115 w 1271265"/>
                              <a:gd name="connsiteY1" fmla="*/ 20343 h 1094541"/>
                              <a:gd name="connsiteX2" fmla="*/ 457519 w 1271265"/>
                              <a:gd name="connsiteY2" fmla="*/ 20343 h 1094541"/>
                              <a:gd name="connsiteX3" fmla="*/ 413130 w 1271265"/>
                              <a:gd name="connsiteY3" fmla="*/ 29221 h 1094541"/>
                              <a:gd name="connsiteX4" fmla="*/ 377620 w 1271265"/>
                              <a:gd name="connsiteY4" fmla="*/ 46976 h 1094541"/>
                              <a:gd name="connsiteX5" fmla="*/ 288843 w 1271265"/>
                              <a:gd name="connsiteY5" fmla="*/ 126875 h 1094541"/>
                              <a:gd name="connsiteX6" fmla="*/ 262210 w 1271265"/>
                              <a:gd name="connsiteY6" fmla="*/ 153508 h 1094541"/>
                              <a:gd name="connsiteX7" fmla="*/ 235577 w 1271265"/>
                              <a:gd name="connsiteY7" fmla="*/ 180141 h 1094541"/>
                              <a:gd name="connsiteX8" fmla="*/ 217822 w 1271265"/>
                              <a:gd name="connsiteY8" fmla="*/ 206774 h 1094541"/>
                              <a:gd name="connsiteX9" fmla="*/ 173433 w 1271265"/>
                              <a:gd name="connsiteY9" fmla="*/ 242285 h 1094541"/>
                              <a:gd name="connsiteX10" fmla="*/ 155678 w 1271265"/>
                              <a:gd name="connsiteY10" fmla="*/ 268918 h 1094541"/>
                              <a:gd name="connsiteX11" fmla="*/ 129045 w 1271265"/>
                              <a:gd name="connsiteY11" fmla="*/ 304429 h 1094541"/>
                              <a:gd name="connsiteX12" fmla="*/ 93534 w 1271265"/>
                              <a:gd name="connsiteY12" fmla="*/ 366572 h 1094541"/>
                              <a:gd name="connsiteX13" fmla="*/ 66901 w 1271265"/>
                              <a:gd name="connsiteY13" fmla="*/ 384328 h 1094541"/>
                              <a:gd name="connsiteX14" fmla="*/ 49146 w 1271265"/>
                              <a:gd name="connsiteY14" fmla="*/ 410961 h 1094541"/>
                              <a:gd name="connsiteX15" fmla="*/ 13635 w 1271265"/>
                              <a:gd name="connsiteY15" fmla="*/ 490860 h 1094541"/>
                              <a:gd name="connsiteX16" fmla="*/ 13635 w 1271265"/>
                              <a:gd name="connsiteY16" fmla="*/ 739435 h 1094541"/>
                              <a:gd name="connsiteX17" fmla="*/ 22513 w 1271265"/>
                              <a:gd name="connsiteY17" fmla="*/ 792701 h 1094541"/>
                              <a:gd name="connsiteX18" fmla="*/ 58024 w 1271265"/>
                              <a:gd name="connsiteY18" fmla="*/ 854844 h 1094541"/>
                              <a:gd name="connsiteX19" fmla="*/ 75779 w 1271265"/>
                              <a:gd name="connsiteY19" fmla="*/ 872600 h 1094541"/>
                              <a:gd name="connsiteX20" fmla="*/ 93534 w 1271265"/>
                              <a:gd name="connsiteY20" fmla="*/ 899233 h 1094541"/>
                              <a:gd name="connsiteX21" fmla="*/ 120167 w 1271265"/>
                              <a:gd name="connsiteY21" fmla="*/ 916988 h 1094541"/>
                              <a:gd name="connsiteX22" fmla="*/ 155678 w 1271265"/>
                              <a:gd name="connsiteY22" fmla="*/ 943621 h 1094541"/>
                              <a:gd name="connsiteX23" fmla="*/ 191189 w 1271265"/>
                              <a:gd name="connsiteY23" fmla="*/ 979132 h 1094541"/>
                              <a:gd name="connsiteX24" fmla="*/ 271088 w 1271265"/>
                              <a:gd name="connsiteY24" fmla="*/ 1032398 h 1094541"/>
                              <a:gd name="connsiteX25" fmla="*/ 359864 w 1271265"/>
                              <a:gd name="connsiteY25" fmla="*/ 1067908 h 1094541"/>
                              <a:gd name="connsiteX26" fmla="*/ 430886 w 1271265"/>
                              <a:gd name="connsiteY26" fmla="*/ 1094541 h 1094541"/>
                              <a:gd name="connsiteX27" fmla="*/ 652827 w 1271265"/>
                              <a:gd name="connsiteY27" fmla="*/ 1085664 h 1094541"/>
                              <a:gd name="connsiteX28" fmla="*/ 732727 w 1271265"/>
                              <a:gd name="connsiteY28" fmla="*/ 1059031 h 1094541"/>
                              <a:gd name="connsiteX29" fmla="*/ 785993 w 1271265"/>
                              <a:gd name="connsiteY29" fmla="*/ 1050153 h 1094541"/>
                              <a:gd name="connsiteX30" fmla="*/ 839259 w 1271265"/>
                              <a:gd name="connsiteY30" fmla="*/ 1032398 h 1094541"/>
                              <a:gd name="connsiteX31" fmla="*/ 865892 w 1271265"/>
                              <a:gd name="connsiteY31" fmla="*/ 1023520 h 1094541"/>
                              <a:gd name="connsiteX32" fmla="*/ 901402 w 1271265"/>
                              <a:gd name="connsiteY32" fmla="*/ 1014642 h 1094541"/>
                              <a:gd name="connsiteX33" fmla="*/ 954668 w 1271265"/>
                              <a:gd name="connsiteY33" fmla="*/ 979132 h 1094541"/>
                              <a:gd name="connsiteX34" fmla="*/ 981301 w 1271265"/>
                              <a:gd name="connsiteY34" fmla="*/ 952499 h 1094541"/>
                              <a:gd name="connsiteX35" fmla="*/ 1016812 w 1271265"/>
                              <a:gd name="connsiteY35" fmla="*/ 934743 h 1094541"/>
                              <a:gd name="connsiteX36" fmla="*/ 1052323 w 1271265"/>
                              <a:gd name="connsiteY36" fmla="*/ 899233 h 1094541"/>
                              <a:gd name="connsiteX37" fmla="*/ 1078956 w 1271265"/>
                              <a:gd name="connsiteY37" fmla="*/ 890355 h 1094541"/>
                              <a:gd name="connsiteX38" fmla="*/ 1105589 w 1271265"/>
                              <a:gd name="connsiteY38" fmla="*/ 872600 h 1094541"/>
                              <a:gd name="connsiteX39" fmla="*/ 1123344 w 1271265"/>
                              <a:gd name="connsiteY39" fmla="*/ 845967 h 1094541"/>
                              <a:gd name="connsiteX40" fmla="*/ 1176610 w 1271265"/>
                              <a:gd name="connsiteY40" fmla="*/ 819334 h 1094541"/>
                              <a:gd name="connsiteX41" fmla="*/ 1203243 w 1271265"/>
                              <a:gd name="connsiteY41" fmla="*/ 766068 h 1094541"/>
                              <a:gd name="connsiteX42" fmla="*/ 1229876 w 1271265"/>
                              <a:gd name="connsiteY42" fmla="*/ 721679 h 1094541"/>
                              <a:gd name="connsiteX43" fmla="*/ 1238754 w 1271265"/>
                              <a:gd name="connsiteY43" fmla="*/ 686169 h 1094541"/>
                              <a:gd name="connsiteX44" fmla="*/ 1247631 w 1271265"/>
                              <a:gd name="connsiteY44" fmla="*/ 641780 h 1094541"/>
                              <a:gd name="connsiteX45" fmla="*/ 1265387 w 1271265"/>
                              <a:gd name="connsiteY45" fmla="*/ 606270 h 1094541"/>
                              <a:gd name="connsiteX46" fmla="*/ 1238754 w 1271265"/>
                              <a:gd name="connsiteY46" fmla="*/ 384328 h 1094541"/>
                              <a:gd name="connsiteX47" fmla="*/ 1203243 w 1271265"/>
                              <a:gd name="connsiteY47" fmla="*/ 339939 h 1094541"/>
                              <a:gd name="connsiteX48" fmla="*/ 1167732 w 1271265"/>
                              <a:gd name="connsiteY48" fmla="*/ 286673 h 1094541"/>
                              <a:gd name="connsiteX49" fmla="*/ 1132222 w 1271265"/>
                              <a:gd name="connsiteY49" fmla="*/ 233407 h 1094541"/>
                              <a:gd name="connsiteX50" fmla="*/ 1087833 w 1271265"/>
                              <a:gd name="connsiteY50" fmla="*/ 189019 h 1094541"/>
                              <a:gd name="connsiteX51" fmla="*/ 1070078 w 1271265"/>
                              <a:gd name="connsiteY51" fmla="*/ 162386 h 1094541"/>
                              <a:gd name="connsiteX52" fmla="*/ 1043445 w 1271265"/>
                              <a:gd name="connsiteY52" fmla="*/ 144631 h 1094541"/>
                              <a:gd name="connsiteX53" fmla="*/ 1007934 w 1271265"/>
                              <a:gd name="connsiteY53" fmla="*/ 109120 h 1094541"/>
                              <a:gd name="connsiteX54" fmla="*/ 981301 w 1271265"/>
                              <a:gd name="connsiteY54" fmla="*/ 91365 h 1094541"/>
                              <a:gd name="connsiteX55" fmla="*/ 928035 w 1271265"/>
                              <a:gd name="connsiteY55" fmla="*/ 46976 h 1094541"/>
                              <a:gd name="connsiteX56" fmla="*/ 821503 w 1271265"/>
                              <a:gd name="connsiteY56" fmla="*/ 38099 h 1094541"/>
                              <a:gd name="connsiteX57" fmla="*/ 759360 w 1271265"/>
                              <a:gd name="connsiteY57" fmla="*/ 20343 h 1094541"/>
                              <a:gd name="connsiteX58" fmla="*/ 732727 w 1271265"/>
                              <a:gd name="connsiteY58" fmla="*/ 11466 h 10945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</a:cxnLst>
                            <a:rect l="l" t="t" r="r" b="b"/>
                            <a:pathLst>
                              <a:path w="1271265" h="1094541">
                                <a:moveTo>
                                  <a:pt x="812626" y="38099"/>
                                </a:moveTo>
                                <a:cubicBezTo>
                                  <a:pt x="800789" y="32180"/>
                                  <a:pt x="790010" y="23319"/>
                                  <a:pt x="777115" y="20343"/>
                                </a:cubicBezTo>
                                <a:cubicBezTo>
                                  <a:pt x="688962" y="0"/>
                                  <a:pt x="511524" y="18343"/>
                                  <a:pt x="457519" y="20343"/>
                                </a:cubicBezTo>
                                <a:cubicBezTo>
                                  <a:pt x="442723" y="23302"/>
                                  <a:pt x="427445" y="24449"/>
                                  <a:pt x="413130" y="29221"/>
                                </a:cubicBezTo>
                                <a:cubicBezTo>
                                  <a:pt x="400575" y="33406"/>
                                  <a:pt x="388842" y="39962"/>
                                  <a:pt x="377620" y="46976"/>
                                </a:cubicBezTo>
                                <a:cubicBezTo>
                                  <a:pt x="340553" y="70143"/>
                                  <a:pt x="321122" y="94596"/>
                                  <a:pt x="288843" y="126875"/>
                                </a:cubicBezTo>
                                <a:lnTo>
                                  <a:pt x="262210" y="153508"/>
                                </a:lnTo>
                                <a:cubicBezTo>
                                  <a:pt x="253332" y="162386"/>
                                  <a:pt x="242541" y="169695"/>
                                  <a:pt x="235577" y="180141"/>
                                </a:cubicBezTo>
                                <a:cubicBezTo>
                                  <a:pt x="229659" y="189019"/>
                                  <a:pt x="225366" y="199229"/>
                                  <a:pt x="217822" y="206774"/>
                                </a:cubicBezTo>
                                <a:cubicBezTo>
                                  <a:pt x="171684" y="252913"/>
                                  <a:pt x="208572" y="198362"/>
                                  <a:pt x="173433" y="242285"/>
                                </a:cubicBezTo>
                                <a:cubicBezTo>
                                  <a:pt x="166768" y="250616"/>
                                  <a:pt x="161880" y="260236"/>
                                  <a:pt x="155678" y="268918"/>
                                </a:cubicBezTo>
                                <a:cubicBezTo>
                                  <a:pt x="147078" y="280958"/>
                                  <a:pt x="136887" y="291882"/>
                                  <a:pt x="129045" y="304429"/>
                                </a:cubicBezTo>
                                <a:cubicBezTo>
                                  <a:pt x="117438" y="323001"/>
                                  <a:pt x="109827" y="350279"/>
                                  <a:pt x="93534" y="366572"/>
                                </a:cubicBezTo>
                                <a:cubicBezTo>
                                  <a:pt x="85989" y="374117"/>
                                  <a:pt x="75779" y="378409"/>
                                  <a:pt x="66901" y="384328"/>
                                </a:cubicBezTo>
                                <a:cubicBezTo>
                                  <a:pt x="60983" y="393206"/>
                                  <a:pt x="54440" y="401697"/>
                                  <a:pt x="49146" y="410961"/>
                                </a:cubicBezTo>
                                <a:cubicBezTo>
                                  <a:pt x="32558" y="439990"/>
                                  <a:pt x="26318" y="459153"/>
                                  <a:pt x="13635" y="490860"/>
                                </a:cubicBezTo>
                                <a:cubicBezTo>
                                  <a:pt x="3247" y="625913"/>
                                  <a:pt x="0" y="596265"/>
                                  <a:pt x="13635" y="739435"/>
                                </a:cubicBezTo>
                                <a:cubicBezTo>
                                  <a:pt x="15342" y="757354"/>
                                  <a:pt x="17341" y="775460"/>
                                  <a:pt x="22513" y="792701"/>
                                </a:cubicBezTo>
                                <a:cubicBezTo>
                                  <a:pt x="26888" y="807285"/>
                                  <a:pt x="47562" y="841766"/>
                                  <a:pt x="58024" y="854844"/>
                                </a:cubicBezTo>
                                <a:cubicBezTo>
                                  <a:pt x="63253" y="861380"/>
                                  <a:pt x="70550" y="866064"/>
                                  <a:pt x="75779" y="872600"/>
                                </a:cubicBezTo>
                                <a:cubicBezTo>
                                  <a:pt x="82444" y="880932"/>
                                  <a:pt x="85989" y="891688"/>
                                  <a:pt x="93534" y="899233"/>
                                </a:cubicBezTo>
                                <a:cubicBezTo>
                                  <a:pt x="101079" y="906778"/>
                                  <a:pt x="111485" y="910786"/>
                                  <a:pt x="120167" y="916988"/>
                                </a:cubicBezTo>
                                <a:cubicBezTo>
                                  <a:pt x="132207" y="925588"/>
                                  <a:pt x="144543" y="933878"/>
                                  <a:pt x="155678" y="943621"/>
                                </a:cubicBezTo>
                                <a:cubicBezTo>
                                  <a:pt x="168276" y="954644"/>
                                  <a:pt x="178591" y="968109"/>
                                  <a:pt x="191189" y="979132"/>
                                </a:cubicBezTo>
                                <a:cubicBezTo>
                                  <a:pt x="209428" y="995091"/>
                                  <a:pt x="250252" y="1022674"/>
                                  <a:pt x="271088" y="1032398"/>
                                </a:cubicBezTo>
                                <a:cubicBezTo>
                                  <a:pt x="299969" y="1045876"/>
                                  <a:pt x="333346" y="1050228"/>
                                  <a:pt x="359864" y="1067908"/>
                                </a:cubicBezTo>
                                <a:cubicBezTo>
                                  <a:pt x="399052" y="1094034"/>
                                  <a:pt x="376034" y="1083572"/>
                                  <a:pt x="430886" y="1094541"/>
                                </a:cubicBezTo>
                                <a:cubicBezTo>
                                  <a:pt x="504866" y="1091582"/>
                                  <a:pt x="579295" y="1094315"/>
                                  <a:pt x="652827" y="1085664"/>
                                </a:cubicBezTo>
                                <a:cubicBezTo>
                                  <a:pt x="680709" y="1082384"/>
                                  <a:pt x="705035" y="1063646"/>
                                  <a:pt x="732727" y="1059031"/>
                                </a:cubicBezTo>
                                <a:cubicBezTo>
                                  <a:pt x="750482" y="1056072"/>
                                  <a:pt x="768530" y="1054519"/>
                                  <a:pt x="785993" y="1050153"/>
                                </a:cubicBezTo>
                                <a:cubicBezTo>
                                  <a:pt x="804150" y="1045614"/>
                                  <a:pt x="821504" y="1038316"/>
                                  <a:pt x="839259" y="1032398"/>
                                </a:cubicBezTo>
                                <a:cubicBezTo>
                                  <a:pt x="848137" y="1029439"/>
                                  <a:pt x="856814" y="1025790"/>
                                  <a:pt x="865892" y="1023520"/>
                                </a:cubicBezTo>
                                <a:lnTo>
                                  <a:pt x="901402" y="1014642"/>
                                </a:lnTo>
                                <a:cubicBezTo>
                                  <a:pt x="986364" y="929680"/>
                                  <a:pt x="877581" y="1030523"/>
                                  <a:pt x="954668" y="979132"/>
                                </a:cubicBezTo>
                                <a:cubicBezTo>
                                  <a:pt x="965114" y="972168"/>
                                  <a:pt x="971085" y="959796"/>
                                  <a:pt x="981301" y="952499"/>
                                </a:cubicBezTo>
                                <a:cubicBezTo>
                                  <a:pt x="992070" y="944807"/>
                                  <a:pt x="1006225" y="942683"/>
                                  <a:pt x="1016812" y="934743"/>
                                </a:cubicBezTo>
                                <a:cubicBezTo>
                                  <a:pt x="1030204" y="924699"/>
                                  <a:pt x="1038701" y="908963"/>
                                  <a:pt x="1052323" y="899233"/>
                                </a:cubicBezTo>
                                <a:cubicBezTo>
                                  <a:pt x="1059938" y="893794"/>
                                  <a:pt x="1070586" y="894540"/>
                                  <a:pt x="1078956" y="890355"/>
                                </a:cubicBezTo>
                                <a:cubicBezTo>
                                  <a:pt x="1088499" y="885583"/>
                                  <a:pt x="1096711" y="878518"/>
                                  <a:pt x="1105589" y="872600"/>
                                </a:cubicBezTo>
                                <a:cubicBezTo>
                                  <a:pt x="1111507" y="863722"/>
                                  <a:pt x="1115800" y="853512"/>
                                  <a:pt x="1123344" y="845967"/>
                                </a:cubicBezTo>
                                <a:cubicBezTo>
                                  <a:pt x="1140555" y="828756"/>
                                  <a:pt x="1154947" y="826554"/>
                                  <a:pt x="1176610" y="819334"/>
                                </a:cubicBezTo>
                                <a:cubicBezTo>
                                  <a:pt x="1198925" y="752391"/>
                                  <a:pt x="1168824" y="834907"/>
                                  <a:pt x="1203243" y="766068"/>
                                </a:cubicBezTo>
                                <a:cubicBezTo>
                                  <a:pt x="1226292" y="719970"/>
                                  <a:pt x="1195196" y="756360"/>
                                  <a:pt x="1229876" y="721679"/>
                                </a:cubicBezTo>
                                <a:cubicBezTo>
                                  <a:pt x="1232835" y="709842"/>
                                  <a:pt x="1236107" y="698079"/>
                                  <a:pt x="1238754" y="686169"/>
                                </a:cubicBezTo>
                                <a:cubicBezTo>
                                  <a:pt x="1242027" y="671439"/>
                                  <a:pt x="1242859" y="656095"/>
                                  <a:pt x="1247631" y="641780"/>
                                </a:cubicBezTo>
                                <a:cubicBezTo>
                                  <a:pt x="1251816" y="629225"/>
                                  <a:pt x="1259468" y="618107"/>
                                  <a:pt x="1265387" y="606270"/>
                                </a:cubicBezTo>
                                <a:cubicBezTo>
                                  <a:pt x="1264696" y="593132"/>
                                  <a:pt x="1271265" y="433093"/>
                                  <a:pt x="1238754" y="384328"/>
                                </a:cubicBezTo>
                                <a:cubicBezTo>
                                  <a:pt x="1216355" y="350731"/>
                                  <a:pt x="1228542" y="365240"/>
                                  <a:pt x="1203243" y="339939"/>
                                </a:cubicBezTo>
                                <a:cubicBezTo>
                                  <a:pt x="1186264" y="289003"/>
                                  <a:pt x="1206524" y="336549"/>
                                  <a:pt x="1167732" y="286673"/>
                                </a:cubicBezTo>
                                <a:cubicBezTo>
                                  <a:pt x="1154631" y="269829"/>
                                  <a:pt x="1147311" y="248496"/>
                                  <a:pt x="1132222" y="233407"/>
                                </a:cubicBezTo>
                                <a:cubicBezTo>
                                  <a:pt x="1117426" y="218611"/>
                                  <a:pt x="1099440" y="206430"/>
                                  <a:pt x="1087833" y="189019"/>
                                </a:cubicBezTo>
                                <a:cubicBezTo>
                                  <a:pt x="1081915" y="180141"/>
                                  <a:pt x="1077623" y="169931"/>
                                  <a:pt x="1070078" y="162386"/>
                                </a:cubicBezTo>
                                <a:cubicBezTo>
                                  <a:pt x="1062533" y="154841"/>
                                  <a:pt x="1051546" y="151575"/>
                                  <a:pt x="1043445" y="144631"/>
                                </a:cubicBezTo>
                                <a:cubicBezTo>
                                  <a:pt x="1030735" y="133737"/>
                                  <a:pt x="1021863" y="118406"/>
                                  <a:pt x="1007934" y="109120"/>
                                </a:cubicBezTo>
                                <a:cubicBezTo>
                                  <a:pt x="999056" y="103202"/>
                                  <a:pt x="989632" y="98030"/>
                                  <a:pt x="981301" y="91365"/>
                                </a:cubicBezTo>
                                <a:cubicBezTo>
                                  <a:pt x="964526" y="77945"/>
                                  <a:pt x="950015" y="52471"/>
                                  <a:pt x="928035" y="46976"/>
                                </a:cubicBezTo>
                                <a:cubicBezTo>
                                  <a:pt x="893465" y="38334"/>
                                  <a:pt x="857014" y="41058"/>
                                  <a:pt x="821503" y="38099"/>
                                </a:cubicBezTo>
                                <a:cubicBezTo>
                                  <a:pt x="757666" y="16819"/>
                                  <a:pt x="837364" y="42630"/>
                                  <a:pt x="759360" y="20343"/>
                                </a:cubicBezTo>
                                <a:cubicBezTo>
                                  <a:pt x="750362" y="17772"/>
                                  <a:pt x="732727" y="11466"/>
                                  <a:pt x="732727" y="11466"/>
                                </a:cubicBezTo>
                              </a:path>
                            </a:pathLst>
                          </a:custGeom>
                          <a:noFill/>
                          <a:ln w="76200"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anchor="ctr"/>
                      </wps:wsp>
                      <wps:wsp>
                        <wps:cNvPr id="178" name="Forme libre 178"/>
                        <wps:cNvSpPr/>
                        <wps:spPr>
                          <a:xfrm>
                            <a:off x="1664720" y="533400"/>
                            <a:ext cx="638048" cy="554389"/>
                          </a:xfrm>
                          <a:custGeom>
                            <a:avLst/>
                            <a:gdLst>
                              <a:gd name="connsiteX0" fmla="*/ 812626 w 1271265"/>
                              <a:gd name="connsiteY0" fmla="*/ 38099 h 1094541"/>
                              <a:gd name="connsiteX1" fmla="*/ 777115 w 1271265"/>
                              <a:gd name="connsiteY1" fmla="*/ 20343 h 1094541"/>
                              <a:gd name="connsiteX2" fmla="*/ 457519 w 1271265"/>
                              <a:gd name="connsiteY2" fmla="*/ 20343 h 1094541"/>
                              <a:gd name="connsiteX3" fmla="*/ 413130 w 1271265"/>
                              <a:gd name="connsiteY3" fmla="*/ 29221 h 1094541"/>
                              <a:gd name="connsiteX4" fmla="*/ 377620 w 1271265"/>
                              <a:gd name="connsiteY4" fmla="*/ 46976 h 1094541"/>
                              <a:gd name="connsiteX5" fmla="*/ 288843 w 1271265"/>
                              <a:gd name="connsiteY5" fmla="*/ 126875 h 1094541"/>
                              <a:gd name="connsiteX6" fmla="*/ 262210 w 1271265"/>
                              <a:gd name="connsiteY6" fmla="*/ 153508 h 1094541"/>
                              <a:gd name="connsiteX7" fmla="*/ 235577 w 1271265"/>
                              <a:gd name="connsiteY7" fmla="*/ 180141 h 1094541"/>
                              <a:gd name="connsiteX8" fmla="*/ 217822 w 1271265"/>
                              <a:gd name="connsiteY8" fmla="*/ 206774 h 1094541"/>
                              <a:gd name="connsiteX9" fmla="*/ 173433 w 1271265"/>
                              <a:gd name="connsiteY9" fmla="*/ 242285 h 1094541"/>
                              <a:gd name="connsiteX10" fmla="*/ 155678 w 1271265"/>
                              <a:gd name="connsiteY10" fmla="*/ 268918 h 1094541"/>
                              <a:gd name="connsiteX11" fmla="*/ 129045 w 1271265"/>
                              <a:gd name="connsiteY11" fmla="*/ 304429 h 1094541"/>
                              <a:gd name="connsiteX12" fmla="*/ 93534 w 1271265"/>
                              <a:gd name="connsiteY12" fmla="*/ 366572 h 1094541"/>
                              <a:gd name="connsiteX13" fmla="*/ 66901 w 1271265"/>
                              <a:gd name="connsiteY13" fmla="*/ 384328 h 1094541"/>
                              <a:gd name="connsiteX14" fmla="*/ 49146 w 1271265"/>
                              <a:gd name="connsiteY14" fmla="*/ 410961 h 1094541"/>
                              <a:gd name="connsiteX15" fmla="*/ 13635 w 1271265"/>
                              <a:gd name="connsiteY15" fmla="*/ 490860 h 1094541"/>
                              <a:gd name="connsiteX16" fmla="*/ 13635 w 1271265"/>
                              <a:gd name="connsiteY16" fmla="*/ 739435 h 1094541"/>
                              <a:gd name="connsiteX17" fmla="*/ 22513 w 1271265"/>
                              <a:gd name="connsiteY17" fmla="*/ 792701 h 1094541"/>
                              <a:gd name="connsiteX18" fmla="*/ 58024 w 1271265"/>
                              <a:gd name="connsiteY18" fmla="*/ 854844 h 1094541"/>
                              <a:gd name="connsiteX19" fmla="*/ 75779 w 1271265"/>
                              <a:gd name="connsiteY19" fmla="*/ 872600 h 1094541"/>
                              <a:gd name="connsiteX20" fmla="*/ 93534 w 1271265"/>
                              <a:gd name="connsiteY20" fmla="*/ 899233 h 1094541"/>
                              <a:gd name="connsiteX21" fmla="*/ 120167 w 1271265"/>
                              <a:gd name="connsiteY21" fmla="*/ 916988 h 1094541"/>
                              <a:gd name="connsiteX22" fmla="*/ 155678 w 1271265"/>
                              <a:gd name="connsiteY22" fmla="*/ 943621 h 1094541"/>
                              <a:gd name="connsiteX23" fmla="*/ 191189 w 1271265"/>
                              <a:gd name="connsiteY23" fmla="*/ 979132 h 1094541"/>
                              <a:gd name="connsiteX24" fmla="*/ 271088 w 1271265"/>
                              <a:gd name="connsiteY24" fmla="*/ 1032398 h 1094541"/>
                              <a:gd name="connsiteX25" fmla="*/ 359864 w 1271265"/>
                              <a:gd name="connsiteY25" fmla="*/ 1067908 h 1094541"/>
                              <a:gd name="connsiteX26" fmla="*/ 430886 w 1271265"/>
                              <a:gd name="connsiteY26" fmla="*/ 1094541 h 1094541"/>
                              <a:gd name="connsiteX27" fmla="*/ 652827 w 1271265"/>
                              <a:gd name="connsiteY27" fmla="*/ 1085664 h 1094541"/>
                              <a:gd name="connsiteX28" fmla="*/ 732727 w 1271265"/>
                              <a:gd name="connsiteY28" fmla="*/ 1059031 h 1094541"/>
                              <a:gd name="connsiteX29" fmla="*/ 785993 w 1271265"/>
                              <a:gd name="connsiteY29" fmla="*/ 1050153 h 1094541"/>
                              <a:gd name="connsiteX30" fmla="*/ 839259 w 1271265"/>
                              <a:gd name="connsiteY30" fmla="*/ 1032398 h 1094541"/>
                              <a:gd name="connsiteX31" fmla="*/ 865892 w 1271265"/>
                              <a:gd name="connsiteY31" fmla="*/ 1023520 h 1094541"/>
                              <a:gd name="connsiteX32" fmla="*/ 901402 w 1271265"/>
                              <a:gd name="connsiteY32" fmla="*/ 1014642 h 1094541"/>
                              <a:gd name="connsiteX33" fmla="*/ 954668 w 1271265"/>
                              <a:gd name="connsiteY33" fmla="*/ 979132 h 1094541"/>
                              <a:gd name="connsiteX34" fmla="*/ 981301 w 1271265"/>
                              <a:gd name="connsiteY34" fmla="*/ 952499 h 1094541"/>
                              <a:gd name="connsiteX35" fmla="*/ 1016812 w 1271265"/>
                              <a:gd name="connsiteY35" fmla="*/ 934743 h 1094541"/>
                              <a:gd name="connsiteX36" fmla="*/ 1052323 w 1271265"/>
                              <a:gd name="connsiteY36" fmla="*/ 899233 h 1094541"/>
                              <a:gd name="connsiteX37" fmla="*/ 1078956 w 1271265"/>
                              <a:gd name="connsiteY37" fmla="*/ 890355 h 1094541"/>
                              <a:gd name="connsiteX38" fmla="*/ 1105589 w 1271265"/>
                              <a:gd name="connsiteY38" fmla="*/ 872600 h 1094541"/>
                              <a:gd name="connsiteX39" fmla="*/ 1123344 w 1271265"/>
                              <a:gd name="connsiteY39" fmla="*/ 845967 h 1094541"/>
                              <a:gd name="connsiteX40" fmla="*/ 1176610 w 1271265"/>
                              <a:gd name="connsiteY40" fmla="*/ 819334 h 1094541"/>
                              <a:gd name="connsiteX41" fmla="*/ 1203243 w 1271265"/>
                              <a:gd name="connsiteY41" fmla="*/ 766068 h 1094541"/>
                              <a:gd name="connsiteX42" fmla="*/ 1229876 w 1271265"/>
                              <a:gd name="connsiteY42" fmla="*/ 721679 h 1094541"/>
                              <a:gd name="connsiteX43" fmla="*/ 1238754 w 1271265"/>
                              <a:gd name="connsiteY43" fmla="*/ 686169 h 1094541"/>
                              <a:gd name="connsiteX44" fmla="*/ 1247631 w 1271265"/>
                              <a:gd name="connsiteY44" fmla="*/ 641780 h 1094541"/>
                              <a:gd name="connsiteX45" fmla="*/ 1265387 w 1271265"/>
                              <a:gd name="connsiteY45" fmla="*/ 606270 h 1094541"/>
                              <a:gd name="connsiteX46" fmla="*/ 1238754 w 1271265"/>
                              <a:gd name="connsiteY46" fmla="*/ 384328 h 1094541"/>
                              <a:gd name="connsiteX47" fmla="*/ 1203243 w 1271265"/>
                              <a:gd name="connsiteY47" fmla="*/ 339939 h 1094541"/>
                              <a:gd name="connsiteX48" fmla="*/ 1167732 w 1271265"/>
                              <a:gd name="connsiteY48" fmla="*/ 286673 h 1094541"/>
                              <a:gd name="connsiteX49" fmla="*/ 1132222 w 1271265"/>
                              <a:gd name="connsiteY49" fmla="*/ 233407 h 1094541"/>
                              <a:gd name="connsiteX50" fmla="*/ 1087833 w 1271265"/>
                              <a:gd name="connsiteY50" fmla="*/ 189019 h 1094541"/>
                              <a:gd name="connsiteX51" fmla="*/ 1070078 w 1271265"/>
                              <a:gd name="connsiteY51" fmla="*/ 162386 h 1094541"/>
                              <a:gd name="connsiteX52" fmla="*/ 1043445 w 1271265"/>
                              <a:gd name="connsiteY52" fmla="*/ 144631 h 1094541"/>
                              <a:gd name="connsiteX53" fmla="*/ 1007934 w 1271265"/>
                              <a:gd name="connsiteY53" fmla="*/ 109120 h 1094541"/>
                              <a:gd name="connsiteX54" fmla="*/ 981301 w 1271265"/>
                              <a:gd name="connsiteY54" fmla="*/ 91365 h 1094541"/>
                              <a:gd name="connsiteX55" fmla="*/ 928035 w 1271265"/>
                              <a:gd name="connsiteY55" fmla="*/ 46976 h 1094541"/>
                              <a:gd name="connsiteX56" fmla="*/ 821503 w 1271265"/>
                              <a:gd name="connsiteY56" fmla="*/ 38099 h 1094541"/>
                              <a:gd name="connsiteX57" fmla="*/ 759360 w 1271265"/>
                              <a:gd name="connsiteY57" fmla="*/ 20343 h 1094541"/>
                              <a:gd name="connsiteX58" fmla="*/ 732727 w 1271265"/>
                              <a:gd name="connsiteY58" fmla="*/ 11466 h 10945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</a:cxnLst>
                            <a:rect l="l" t="t" r="r" b="b"/>
                            <a:pathLst>
                              <a:path w="1271265" h="1094541">
                                <a:moveTo>
                                  <a:pt x="812626" y="38099"/>
                                </a:moveTo>
                                <a:cubicBezTo>
                                  <a:pt x="800789" y="32180"/>
                                  <a:pt x="790010" y="23319"/>
                                  <a:pt x="777115" y="20343"/>
                                </a:cubicBezTo>
                                <a:cubicBezTo>
                                  <a:pt x="688962" y="0"/>
                                  <a:pt x="511524" y="18343"/>
                                  <a:pt x="457519" y="20343"/>
                                </a:cubicBezTo>
                                <a:cubicBezTo>
                                  <a:pt x="442723" y="23302"/>
                                  <a:pt x="427445" y="24449"/>
                                  <a:pt x="413130" y="29221"/>
                                </a:cubicBezTo>
                                <a:cubicBezTo>
                                  <a:pt x="400575" y="33406"/>
                                  <a:pt x="388842" y="39962"/>
                                  <a:pt x="377620" y="46976"/>
                                </a:cubicBezTo>
                                <a:cubicBezTo>
                                  <a:pt x="340553" y="70143"/>
                                  <a:pt x="321122" y="94596"/>
                                  <a:pt x="288843" y="126875"/>
                                </a:cubicBezTo>
                                <a:lnTo>
                                  <a:pt x="262210" y="153508"/>
                                </a:lnTo>
                                <a:cubicBezTo>
                                  <a:pt x="253332" y="162386"/>
                                  <a:pt x="242541" y="169695"/>
                                  <a:pt x="235577" y="180141"/>
                                </a:cubicBezTo>
                                <a:cubicBezTo>
                                  <a:pt x="229659" y="189019"/>
                                  <a:pt x="225366" y="199229"/>
                                  <a:pt x="217822" y="206774"/>
                                </a:cubicBezTo>
                                <a:cubicBezTo>
                                  <a:pt x="171684" y="252913"/>
                                  <a:pt x="208572" y="198362"/>
                                  <a:pt x="173433" y="242285"/>
                                </a:cubicBezTo>
                                <a:cubicBezTo>
                                  <a:pt x="166768" y="250616"/>
                                  <a:pt x="161880" y="260236"/>
                                  <a:pt x="155678" y="268918"/>
                                </a:cubicBezTo>
                                <a:cubicBezTo>
                                  <a:pt x="147078" y="280958"/>
                                  <a:pt x="136887" y="291882"/>
                                  <a:pt x="129045" y="304429"/>
                                </a:cubicBezTo>
                                <a:cubicBezTo>
                                  <a:pt x="117438" y="323001"/>
                                  <a:pt x="109827" y="350279"/>
                                  <a:pt x="93534" y="366572"/>
                                </a:cubicBezTo>
                                <a:cubicBezTo>
                                  <a:pt x="85989" y="374117"/>
                                  <a:pt x="75779" y="378409"/>
                                  <a:pt x="66901" y="384328"/>
                                </a:cubicBezTo>
                                <a:cubicBezTo>
                                  <a:pt x="60983" y="393206"/>
                                  <a:pt x="54440" y="401697"/>
                                  <a:pt x="49146" y="410961"/>
                                </a:cubicBezTo>
                                <a:cubicBezTo>
                                  <a:pt x="32558" y="439990"/>
                                  <a:pt x="26318" y="459153"/>
                                  <a:pt x="13635" y="490860"/>
                                </a:cubicBezTo>
                                <a:cubicBezTo>
                                  <a:pt x="3247" y="625913"/>
                                  <a:pt x="0" y="596265"/>
                                  <a:pt x="13635" y="739435"/>
                                </a:cubicBezTo>
                                <a:cubicBezTo>
                                  <a:pt x="15342" y="757354"/>
                                  <a:pt x="17341" y="775460"/>
                                  <a:pt x="22513" y="792701"/>
                                </a:cubicBezTo>
                                <a:cubicBezTo>
                                  <a:pt x="26888" y="807285"/>
                                  <a:pt x="47562" y="841766"/>
                                  <a:pt x="58024" y="854844"/>
                                </a:cubicBezTo>
                                <a:cubicBezTo>
                                  <a:pt x="63253" y="861380"/>
                                  <a:pt x="70550" y="866064"/>
                                  <a:pt x="75779" y="872600"/>
                                </a:cubicBezTo>
                                <a:cubicBezTo>
                                  <a:pt x="82444" y="880932"/>
                                  <a:pt x="85989" y="891688"/>
                                  <a:pt x="93534" y="899233"/>
                                </a:cubicBezTo>
                                <a:cubicBezTo>
                                  <a:pt x="101079" y="906778"/>
                                  <a:pt x="111485" y="910786"/>
                                  <a:pt x="120167" y="916988"/>
                                </a:cubicBezTo>
                                <a:cubicBezTo>
                                  <a:pt x="132207" y="925588"/>
                                  <a:pt x="144543" y="933878"/>
                                  <a:pt x="155678" y="943621"/>
                                </a:cubicBezTo>
                                <a:cubicBezTo>
                                  <a:pt x="168276" y="954644"/>
                                  <a:pt x="178591" y="968109"/>
                                  <a:pt x="191189" y="979132"/>
                                </a:cubicBezTo>
                                <a:cubicBezTo>
                                  <a:pt x="209428" y="995091"/>
                                  <a:pt x="250252" y="1022674"/>
                                  <a:pt x="271088" y="1032398"/>
                                </a:cubicBezTo>
                                <a:cubicBezTo>
                                  <a:pt x="299969" y="1045876"/>
                                  <a:pt x="333346" y="1050228"/>
                                  <a:pt x="359864" y="1067908"/>
                                </a:cubicBezTo>
                                <a:cubicBezTo>
                                  <a:pt x="399052" y="1094034"/>
                                  <a:pt x="376034" y="1083572"/>
                                  <a:pt x="430886" y="1094541"/>
                                </a:cubicBezTo>
                                <a:cubicBezTo>
                                  <a:pt x="504866" y="1091582"/>
                                  <a:pt x="579295" y="1094315"/>
                                  <a:pt x="652827" y="1085664"/>
                                </a:cubicBezTo>
                                <a:cubicBezTo>
                                  <a:pt x="680709" y="1082384"/>
                                  <a:pt x="705035" y="1063646"/>
                                  <a:pt x="732727" y="1059031"/>
                                </a:cubicBezTo>
                                <a:cubicBezTo>
                                  <a:pt x="750482" y="1056072"/>
                                  <a:pt x="768530" y="1054519"/>
                                  <a:pt x="785993" y="1050153"/>
                                </a:cubicBezTo>
                                <a:cubicBezTo>
                                  <a:pt x="804150" y="1045614"/>
                                  <a:pt x="821504" y="1038316"/>
                                  <a:pt x="839259" y="1032398"/>
                                </a:cubicBezTo>
                                <a:cubicBezTo>
                                  <a:pt x="848137" y="1029439"/>
                                  <a:pt x="856814" y="1025790"/>
                                  <a:pt x="865892" y="1023520"/>
                                </a:cubicBezTo>
                                <a:lnTo>
                                  <a:pt x="901402" y="1014642"/>
                                </a:lnTo>
                                <a:cubicBezTo>
                                  <a:pt x="986364" y="929680"/>
                                  <a:pt x="877581" y="1030523"/>
                                  <a:pt x="954668" y="979132"/>
                                </a:cubicBezTo>
                                <a:cubicBezTo>
                                  <a:pt x="965114" y="972168"/>
                                  <a:pt x="971085" y="959796"/>
                                  <a:pt x="981301" y="952499"/>
                                </a:cubicBezTo>
                                <a:cubicBezTo>
                                  <a:pt x="992070" y="944807"/>
                                  <a:pt x="1006225" y="942683"/>
                                  <a:pt x="1016812" y="934743"/>
                                </a:cubicBezTo>
                                <a:cubicBezTo>
                                  <a:pt x="1030204" y="924699"/>
                                  <a:pt x="1038701" y="908963"/>
                                  <a:pt x="1052323" y="899233"/>
                                </a:cubicBezTo>
                                <a:cubicBezTo>
                                  <a:pt x="1059938" y="893794"/>
                                  <a:pt x="1070586" y="894540"/>
                                  <a:pt x="1078956" y="890355"/>
                                </a:cubicBezTo>
                                <a:cubicBezTo>
                                  <a:pt x="1088499" y="885583"/>
                                  <a:pt x="1096711" y="878518"/>
                                  <a:pt x="1105589" y="872600"/>
                                </a:cubicBezTo>
                                <a:cubicBezTo>
                                  <a:pt x="1111507" y="863722"/>
                                  <a:pt x="1115800" y="853512"/>
                                  <a:pt x="1123344" y="845967"/>
                                </a:cubicBezTo>
                                <a:cubicBezTo>
                                  <a:pt x="1140555" y="828756"/>
                                  <a:pt x="1154947" y="826554"/>
                                  <a:pt x="1176610" y="819334"/>
                                </a:cubicBezTo>
                                <a:cubicBezTo>
                                  <a:pt x="1198925" y="752391"/>
                                  <a:pt x="1168824" y="834907"/>
                                  <a:pt x="1203243" y="766068"/>
                                </a:cubicBezTo>
                                <a:cubicBezTo>
                                  <a:pt x="1226292" y="719970"/>
                                  <a:pt x="1195196" y="756360"/>
                                  <a:pt x="1229876" y="721679"/>
                                </a:cubicBezTo>
                                <a:cubicBezTo>
                                  <a:pt x="1232835" y="709842"/>
                                  <a:pt x="1236107" y="698079"/>
                                  <a:pt x="1238754" y="686169"/>
                                </a:cubicBezTo>
                                <a:cubicBezTo>
                                  <a:pt x="1242027" y="671439"/>
                                  <a:pt x="1242859" y="656095"/>
                                  <a:pt x="1247631" y="641780"/>
                                </a:cubicBezTo>
                                <a:cubicBezTo>
                                  <a:pt x="1251816" y="629225"/>
                                  <a:pt x="1259468" y="618107"/>
                                  <a:pt x="1265387" y="606270"/>
                                </a:cubicBezTo>
                                <a:cubicBezTo>
                                  <a:pt x="1264696" y="593132"/>
                                  <a:pt x="1271265" y="433093"/>
                                  <a:pt x="1238754" y="384328"/>
                                </a:cubicBezTo>
                                <a:cubicBezTo>
                                  <a:pt x="1216355" y="350731"/>
                                  <a:pt x="1228542" y="365240"/>
                                  <a:pt x="1203243" y="339939"/>
                                </a:cubicBezTo>
                                <a:cubicBezTo>
                                  <a:pt x="1186264" y="289003"/>
                                  <a:pt x="1206524" y="336549"/>
                                  <a:pt x="1167732" y="286673"/>
                                </a:cubicBezTo>
                                <a:cubicBezTo>
                                  <a:pt x="1154631" y="269829"/>
                                  <a:pt x="1147311" y="248496"/>
                                  <a:pt x="1132222" y="233407"/>
                                </a:cubicBezTo>
                                <a:cubicBezTo>
                                  <a:pt x="1117426" y="218611"/>
                                  <a:pt x="1099440" y="206430"/>
                                  <a:pt x="1087833" y="189019"/>
                                </a:cubicBezTo>
                                <a:cubicBezTo>
                                  <a:pt x="1081915" y="180141"/>
                                  <a:pt x="1077623" y="169931"/>
                                  <a:pt x="1070078" y="162386"/>
                                </a:cubicBezTo>
                                <a:cubicBezTo>
                                  <a:pt x="1062533" y="154841"/>
                                  <a:pt x="1051546" y="151575"/>
                                  <a:pt x="1043445" y="144631"/>
                                </a:cubicBezTo>
                                <a:cubicBezTo>
                                  <a:pt x="1030735" y="133737"/>
                                  <a:pt x="1021863" y="118406"/>
                                  <a:pt x="1007934" y="109120"/>
                                </a:cubicBezTo>
                                <a:cubicBezTo>
                                  <a:pt x="999056" y="103202"/>
                                  <a:pt x="989632" y="98030"/>
                                  <a:pt x="981301" y="91365"/>
                                </a:cubicBezTo>
                                <a:cubicBezTo>
                                  <a:pt x="964526" y="77945"/>
                                  <a:pt x="950015" y="52471"/>
                                  <a:pt x="928035" y="46976"/>
                                </a:cubicBezTo>
                                <a:cubicBezTo>
                                  <a:pt x="893465" y="38334"/>
                                  <a:pt x="857014" y="41058"/>
                                  <a:pt x="821503" y="38099"/>
                                </a:cubicBezTo>
                                <a:cubicBezTo>
                                  <a:pt x="757666" y="16819"/>
                                  <a:pt x="837364" y="42630"/>
                                  <a:pt x="759360" y="20343"/>
                                </a:cubicBezTo>
                                <a:cubicBezTo>
                                  <a:pt x="750362" y="17772"/>
                                  <a:pt x="732727" y="11466"/>
                                  <a:pt x="732727" y="11466"/>
                                </a:cubicBezTo>
                              </a:path>
                            </a:pathLst>
                          </a:custGeom>
                          <a:noFill/>
                          <a:ln w="76200"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anchor="ctr"/>
                      </wps:wsp>
                      <wps:wsp>
                        <wps:cNvPr id="179" name="Forme libre 179"/>
                        <wps:cNvSpPr/>
                        <wps:spPr>
                          <a:xfrm>
                            <a:off x="835555" y="1951567"/>
                            <a:ext cx="739245" cy="568354"/>
                          </a:xfrm>
                          <a:custGeom>
                            <a:avLst/>
                            <a:gdLst>
                              <a:gd name="connsiteX0" fmla="*/ 812626 w 1271265"/>
                              <a:gd name="connsiteY0" fmla="*/ 38099 h 1094541"/>
                              <a:gd name="connsiteX1" fmla="*/ 777115 w 1271265"/>
                              <a:gd name="connsiteY1" fmla="*/ 20343 h 1094541"/>
                              <a:gd name="connsiteX2" fmla="*/ 457519 w 1271265"/>
                              <a:gd name="connsiteY2" fmla="*/ 20343 h 1094541"/>
                              <a:gd name="connsiteX3" fmla="*/ 413130 w 1271265"/>
                              <a:gd name="connsiteY3" fmla="*/ 29221 h 1094541"/>
                              <a:gd name="connsiteX4" fmla="*/ 377620 w 1271265"/>
                              <a:gd name="connsiteY4" fmla="*/ 46976 h 1094541"/>
                              <a:gd name="connsiteX5" fmla="*/ 288843 w 1271265"/>
                              <a:gd name="connsiteY5" fmla="*/ 126875 h 1094541"/>
                              <a:gd name="connsiteX6" fmla="*/ 262210 w 1271265"/>
                              <a:gd name="connsiteY6" fmla="*/ 153508 h 1094541"/>
                              <a:gd name="connsiteX7" fmla="*/ 235577 w 1271265"/>
                              <a:gd name="connsiteY7" fmla="*/ 180141 h 1094541"/>
                              <a:gd name="connsiteX8" fmla="*/ 217822 w 1271265"/>
                              <a:gd name="connsiteY8" fmla="*/ 206774 h 1094541"/>
                              <a:gd name="connsiteX9" fmla="*/ 173433 w 1271265"/>
                              <a:gd name="connsiteY9" fmla="*/ 242285 h 1094541"/>
                              <a:gd name="connsiteX10" fmla="*/ 155678 w 1271265"/>
                              <a:gd name="connsiteY10" fmla="*/ 268918 h 1094541"/>
                              <a:gd name="connsiteX11" fmla="*/ 129045 w 1271265"/>
                              <a:gd name="connsiteY11" fmla="*/ 304429 h 1094541"/>
                              <a:gd name="connsiteX12" fmla="*/ 93534 w 1271265"/>
                              <a:gd name="connsiteY12" fmla="*/ 366572 h 1094541"/>
                              <a:gd name="connsiteX13" fmla="*/ 66901 w 1271265"/>
                              <a:gd name="connsiteY13" fmla="*/ 384328 h 1094541"/>
                              <a:gd name="connsiteX14" fmla="*/ 49146 w 1271265"/>
                              <a:gd name="connsiteY14" fmla="*/ 410961 h 1094541"/>
                              <a:gd name="connsiteX15" fmla="*/ 13635 w 1271265"/>
                              <a:gd name="connsiteY15" fmla="*/ 490860 h 1094541"/>
                              <a:gd name="connsiteX16" fmla="*/ 13635 w 1271265"/>
                              <a:gd name="connsiteY16" fmla="*/ 739435 h 1094541"/>
                              <a:gd name="connsiteX17" fmla="*/ 22513 w 1271265"/>
                              <a:gd name="connsiteY17" fmla="*/ 792701 h 1094541"/>
                              <a:gd name="connsiteX18" fmla="*/ 58024 w 1271265"/>
                              <a:gd name="connsiteY18" fmla="*/ 854844 h 1094541"/>
                              <a:gd name="connsiteX19" fmla="*/ 75779 w 1271265"/>
                              <a:gd name="connsiteY19" fmla="*/ 872600 h 1094541"/>
                              <a:gd name="connsiteX20" fmla="*/ 93534 w 1271265"/>
                              <a:gd name="connsiteY20" fmla="*/ 899233 h 1094541"/>
                              <a:gd name="connsiteX21" fmla="*/ 120167 w 1271265"/>
                              <a:gd name="connsiteY21" fmla="*/ 916988 h 1094541"/>
                              <a:gd name="connsiteX22" fmla="*/ 155678 w 1271265"/>
                              <a:gd name="connsiteY22" fmla="*/ 943621 h 1094541"/>
                              <a:gd name="connsiteX23" fmla="*/ 191189 w 1271265"/>
                              <a:gd name="connsiteY23" fmla="*/ 979132 h 1094541"/>
                              <a:gd name="connsiteX24" fmla="*/ 271088 w 1271265"/>
                              <a:gd name="connsiteY24" fmla="*/ 1032398 h 1094541"/>
                              <a:gd name="connsiteX25" fmla="*/ 359864 w 1271265"/>
                              <a:gd name="connsiteY25" fmla="*/ 1067908 h 1094541"/>
                              <a:gd name="connsiteX26" fmla="*/ 430886 w 1271265"/>
                              <a:gd name="connsiteY26" fmla="*/ 1094541 h 1094541"/>
                              <a:gd name="connsiteX27" fmla="*/ 652827 w 1271265"/>
                              <a:gd name="connsiteY27" fmla="*/ 1085664 h 1094541"/>
                              <a:gd name="connsiteX28" fmla="*/ 732727 w 1271265"/>
                              <a:gd name="connsiteY28" fmla="*/ 1059031 h 1094541"/>
                              <a:gd name="connsiteX29" fmla="*/ 785993 w 1271265"/>
                              <a:gd name="connsiteY29" fmla="*/ 1050153 h 1094541"/>
                              <a:gd name="connsiteX30" fmla="*/ 839259 w 1271265"/>
                              <a:gd name="connsiteY30" fmla="*/ 1032398 h 1094541"/>
                              <a:gd name="connsiteX31" fmla="*/ 865892 w 1271265"/>
                              <a:gd name="connsiteY31" fmla="*/ 1023520 h 1094541"/>
                              <a:gd name="connsiteX32" fmla="*/ 901402 w 1271265"/>
                              <a:gd name="connsiteY32" fmla="*/ 1014642 h 1094541"/>
                              <a:gd name="connsiteX33" fmla="*/ 954668 w 1271265"/>
                              <a:gd name="connsiteY33" fmla="*/ 979132 h 1094541"/>
                              <a:gd name="connsiteX34" fmla="*/ 981301 w 1271265"/>
                              <a:gd name="connsiteY34" fmla="*/ 952499 h 1094541"/>
                              <a:gd name="connsiteX35" fmla="*/ 1016812 w 1271265"/>
                              <a:gd name="connsiteY35" fmla="*/ 934743 h 1094541"/>
                              <a:gd name="connsiteX36" fmla="*/ 1052323 w 1271265"/>
                              <a:gd name="connsiteY36" fmla="*/ 899233 h 1094541"/>
                              <a:gd name="connsiteX37" fmla="*/ 1078956 w 1271265"/>
                              <a:gd name="connsiteY37" fmla="*/ 890355 h 1094541"/>
                              <a:gd name="connsiteX38" fmla="*/ 1105589 w 1271265"/>
                              <a:gd name="connsiteY38" fmla="*/ 872600 h 1094541"/>
                              <a:gd name="connsiteX39" fmla="*/ 1123344 w 1271265"/>
                              <a:gd name="connsiteY39" fmla="*/ 845967 h 1094541"/>
                              <a:gd name="connsiteX40" fmla="*/ 1176610 w 1271265"/>
                              <a:gd name="connsiteY40" fmla="*/ 819334 h 1094541"/>
                              <a:gd name="connsiteX41" fmla="*/ 1203243 w 1271265"/>
                              <a:gd name="connsiteY41" fmla="*/ 766068 h 1094541"/>
                              <a:gd name="connsiteX42" fmla="*/ 1229876 w 1271265"/>
                              <a:gd name="connsiteY42" fmla="*/ 721679 h 1094541"/>
                              <a:gd name="connsiteX43" fmla="*/ 1238754 w 1271265"/>
                              <a:gd name="connsiteY43" fmla="*/ 686169 h 1094541"/>
                              <a:gd name="connsiteX44" fmla="*/ 1247631 w 1271265"/>
                              <a:gd name="connsiteY44" fmla="*/ 641780 h 1094541"/>
                              <a:gd name="connsiteX45" fmla="*/ 1265387 w 1271265"/>
                              <a:gd name="connsiteY45" fmla="*/ 606270 h 1094541"/>
                              <a:gd name="connsiteX46" fmla="*/ 1238754 w 1271265"/>
                              <a:gd name="connsiteY46" fmla="*/ 384328 h 1094541"/>
                              <a:gd name="connsiteX47" fmla="*/ 1203243 w 1271265"/>
                              <a:gd name="connsiteY47" fmla="*/ 339939 h 1094541"/>
                              <a:gd name="connsiteX48" fmla="*/ 1167732 w 1271265"/>
                              <a:gd name="connsiteY48" fmla="*/ 286673 h 1094541"/>
                              <a:gd name="connsiteX49" fmla="*/ 1132222 w 1271265"/>
                              <a:gd name="connsiteY49" fmla="*/ 233407 h 1094541"/>
                              <a:gd name="connsiteX50" fmla="*/ 1087833 w 1271265"/>
                              <a:gd name="connsiteY50" fmla="*/ 189019 h 1094541"/>
                              <a:gd name="connsiteX51" fmla="*/ 1070078 w 1271265"/>
                              <a:gd name="connsiteY51" fmla="*/ 162386 h 1094541"/>
                              <a:gd name="connsiteX52" fmla="*/ 1043445 w 1271265"/>
                              <a:gd name="connsiteY52" fmla="*/ 144631 h 1094541"/>
                              <a:gd name="connsiteX53" fmla="*/ 1007934 w 1271265"/>
                              <a:gd name="connsiteY53" fmla="*/ 109120 h 1094541"/>
                              <a:gd name="connsiteX54" fmla="*/ 981301 w 1271265"/>
                              <a:gd name="connsiteY54" fmla="*/ 91365 h 1094541"/>
                              <a:gd name="connsiteX55" fmla="*/ 928035 w 1271265"/>
                              <a:gd name="connsiteY55" fmla="*/ 46976 h 1094541"/>
                              <a:gd name="connsiteX56" fmla="*/ 821503 w 1271265"/>
                              <a:gd name="connsiteY56" fmla="*/ 38099 h 1094541"/>
                              <a:gd name="connsiteX57" fmla="*/ 759360 w 1271265"/>
                              <a:gd name="connsiteY57" fmla="*/ 20343 h 1094541"/>
                              <a:gd name="connsiteX58" fmla="*/ 732727 w 1271265"/>
                              <a:gd name="connsiteY58" fmla="*/ 11466 h 10945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</a:cxnLst>
                            <a:rect l="l" t="t" r="r" b="b"/>
                            <a:pathLst>
                              <a:path w="1271265" h="1094541">
                                <a:moveTo>
                                  <a:pt x="812626" y="38099"/>
                                </a:moveTo>
                                <a:cubicBezTo>
                                  <a:pt x="800789" y="32180"/>
                                  <a:pt x="790010" y="23319"/>
                                  <a:pt x="777115" y="20343"/>
                                </a:cubicBezTo>
                                <a:cubicBezTo>
                                  <a:pt x="688962" y="0"/>
                                  <a:pt x="511524" y="18343"/>
                                  <a:pt x="457519" y="20343"/>
                                </a:cubicBezTo>
                                <a:cubicBezTo>
                                  <a:pt x="442723" y="23302"/>
                                  <a:pt x="427445" y="24449"/>
                                  <a:pt x="413130" y="29221"/>
                                </a:cubicBezTo>
                                <a:cubicBezTo>
                                  <a:pt x="400575" y="33406"/>
                                  <a:pt x="388842" y="39962"/>
                                  <a:pt x="377620" y="46976"/>
                                </a:cubicBezTo>
                                <a:cubicBezTo>
                                  <a:pt x="340553" y="70143"/>
                                  <a:pt x="321122" y="94596"/>
                                  <a:pt x="288843" y="126875"/>
                                </a:cubicBezTo>
                                <a:lnTo>
                                  <a:pt x="262210" y="153508"/>
                                </a:lnTo>
                                <a:cubicBezTo>
                                  <a:pt x="253332" y="162386"/>
                                  <a:pt x="242541" y="169695"/>
                                  <a:pt x="235577" y="180141"/>
                                </a:cubicBezTo>
                                <a:cubicBezTo>
                                  <a:pt x="229659" y="189019"/>
                                  <a:pt x="225366" y="199229"/>
                                  <a:pt x="217822" y="206774"/>
                                </a:cubicBezTo>
                                <a:cubicBezTo>
                                  <a:pt x="171684" y="252913"/>
                                  <a:pt x="208572" y="198362"/>
                                  <a:pt x="173433" y="242285"/>
                                </a:cubicBezTo>
                                <a:cubicBezTo>
                                  <a:pt x="166768" y="250616"/>
                                  <a:pt x="161880" y="260236"/>
                                  <a:pt x="155678" y="268918"/>
                                </a:cubicBezTo>
                                <a:cubicBezTo>
                                  <a:pt x="147078" y="280958"/>
                                  <a:pt x="136887" y="291882"/>
                                  <a:pt x="129045" y="304429"/>
                                </a:cubicBezTo>
                                <a:cubicBezTo>
                                  <a:pt x="117438" y="323001"/>
                                  <a:pt x="109827" y="350279"/>
                                  <a:pt x="93534" y="366572"/>
                                </a:cubicBezTo>
                                <a:cubicBezTo>
                                  <a:pt x="85989" y="374117"/>
                                  <a:pt x="75779" y="378409"/>
                                  <a:pt x="66901" y="384328"/>
                                </a:cubicBezTo>
                                <a:cubicBezTo>
                                  <a:pt x="60983" y="393206"/>
                                  <a:pt x="54440" y="401697"/>
                                  <a:pt x="49146" y="410961"/>
                                </a:cubicBezTo>
                                <a:cubicBezTo>
                                  <a:pt x="32558" y="439990"/>
                                  <a:pt x="26318" y="459153"/>
                                  <a:pt x="13635" y="490860"/>
                                </a:cubicBezTo>
                                <a:cubicBezTo>
                                  <a:pt x="3247" y="625913"/>
                                  <a:pt x="0" y="596265"/>
                                  <a:pt x="13635" y="739435"/>
                                </a:cubicBezTo>
                                <a:cubicBezTo>
                                  <a:pt x="15342" y="757354"/>
                                  <a:pt x="17341" y="775460"/>
                                  <a:pt x="22513" y="792701"/>
                                </a:cubicBezTo>
                                <a:cubicBezTo>
                                  <a:pt x="26888" y="807285"/>
                                  <a:pt x="47562" y="841766"/>
                                  <a:pt x="58024" y="854844"/>
                                </a:cubicBezTo>
                                <a:cubicBezTo>
                                  <a:pt x="63253" y="861380"/>
                                  <a:pt x="70550" y="866064"/>
                                  <a:pt x="75779" y="872600"/>
                                </a:cubicBezTo>
                                <a:cubicBezTo>
                                  <a:pt x="82444" y="880932"/>
                                  <a:pt x="85989" y="891688"/>
                                  <a:pt x="93534" y="899233"/>
                                </a:cubicBezTo>
                                <a:cubicBezTo>
                                  <a:pt x="101079" y="906778"/>
                                  <a:pt x="111485" y="910786"/>
                                  <a:pt x="120167" y="916988"/>
                                </a:cubicBezTo>
                                <a:cubicBezTo>
                                  <a:pt x="132207" y="925588"/>
                                  <a:pt x="144543" y="933878"/>
                                  <a:pt x="155678" y="943621"/>
                                </a:cubicBezTo>
                                <a:cubicBezTo>
                                  <a:pt x="168276" y="954644"/>
                                  <a:pt x="178591" y="968109"/>
                                  <a:pt x="191189" y="979132"/>
                                </a:cubicBezTo>
                                <a:cubicBezTo>
                                  <a:pt x="209428" y="995091"/>
                                  <a:pt x="250252" y="1022674"/>
                                  <a:pt x="271088" y="1032398"/>
                                </a:cubicBezTo>
                                <a:cubicBezTo>
                                  <a:pt x="299969" y="1045876"/>
                                  <a:pt x="333346" y="1050228"/>
                                  <a:pt x="359864" y="1067908"/>
                                </a:cubicBezTo>
                                <a:cubicBezTo>
                                  <a:pt x="399052" y="1094034"/>
                                  <a:pt x="376034" y="1083572"/>
                                  <a:pt x="430886" y="1094541"/>
                                </a:cubicBezTo>
                                <a:cubicBezTo>
                                  <a:pt x="504866" y="1091582"/>
                                  <a:pt x="579295" y="1094315"/>
                                  <a:pt x="652827" y="1085664"/>
                                </a:cubicBezTo>
                                <a:cubicBezTo>
                                  <a:pt x="680709" y="1082384"/>
                                  <a:pt x="705035" y="1063646"/>
                                  <a:pt x="732727" y="1059031"/>
                                </a:cubicBezTo>
                                <a:cubicBezTo>
                                  <a:pt x="750482" y="1056072"/>
                                  <a:pt x="768530" y="1054519"/>
                                  <a:pt x="785993" y="1050153"/>
                                </a:cubicBezTo>
                                <a:cubicBezTo>
                                  <a:pt x="804150" y="1045614"/>
                                  <a:pt x="821504" y="1038316"/>
                                  <a:pt x="839259" y="1032398"/>
                                </a:cubicBezTo>
                                <a:cubicBezTo>
                                  <a:pt x="848137" y="1029439"/>
                                  <a:pt x="856814" y="1025790"/>
                                  <a:pt x="865892" y="1023520"/>
                                </a:cubicBezTo>
                                <a:lnTo>
                                  <a:pt x="901402" y="1014642"/>
                                </a:lnTo>
                                <a:cubicBezTo>
                                  <a:pt x="986364" y="929680"/>
                                  <a:pt x="877581" y="1030523"/>
                                  <a:pt x="954668" y="979132"/>
                                </a:cubicBezTo>
                                <a:cubicBezTo>
                                  <a:pt x="965114" y="972168"/>
                                  <a:pt x="971085" y="959796"/>
                                  <a:pt x="981301" y="952499"/>
                                </a:cubicBezTo>
                                <a:cubicBezTo>
                                  <a:pt x="992070" y="944807"/>
                                  <a:pt x="1006225" y="942683"/>
                                  <a:pt x="1016812" y="934743"/>
                                </a:cubicBezTo>
                                <a:cubicBezTo>
                                  <a:pt x="1030204" y="924699"/>
                                  <a:pt x="1038701" y="908963"/>
                                  <a:pt x="1052323" y="899233"/>
                                </a:cubicBezTo>
                                <a:cubicBezTo>
                                  <a:pt x="1059938" y="893794"/>
                                  <a:pt x="1070586" y="894540"/>
                                  <a:pt x="1078956" y="890355"/>
                                </a:cubicBezTo>
                                <a:cubicBezTo>
                                  <a:pt x="1088499" y="885583"/>
                                  <a:pt x="1096711" y="878518"/>
                                  <a:pt x="1105589" y="872600"/>
                                </a:cubicBezTo>
                                <a:cubicBezTo>
                                  <a:pt x="1111507" y="863722"/>
                                  <a:pt x="1115800" y="853512"/>
                                  <a:pt x="1123344" y="845967"/>
                                </a:cubicBezTo>
                                <a:cubicBezTo>
                                  <a:pt x="1140555" y="828756"/>
                                  <a:pt x="1154947" y="826554"/>
                                  <a:pt x="1176610" y="819334"/>
                                </a:cubicBezTo>
                                <a:cubicBezTo>
                                  <a:pt x="1198925" y="752391"/>
                                  <a:pt x="1168824" y="834907"/>
                                  <a:pt x="1203243" y="766068"/>
                                </a:cubicBezTo>
                                <a:cubicBezTo>
                                  <a:pt x="1226292" y="719970"/>
                                  <a:pt x="1195196" y="756360"/>
                                  <a:pt x="1229876" y="721679"/>
                                </a:cubicBezTo>
                                <a:cubicBezTo>
                                  <a:pt x="1232835" y="709842"/>
                                  <a:pt x="1236107" y="698079"/>
                                  <a:pt x="1238754" y="686169"/>
                                </a:cubicBezTo>
                                <a:cubicBezTo>
                                  <a:pt x="1242027" y="671439"/>
                                  <a:pt x="1242859" y="656095"/>
                                  <a:pt x="1247631" y="641780"/>
                                </a:cubicBezTo>
                                <a:cubicBezTo>
                                  <a:pt x="1251816" y="629225"/>
                                  <a:pt x="1259468" y="618107"/>
                                  <a:pt x="1265387" y="606270"/>
                                </a:cubicBezTo>
                                <a:cubicBezTo>
                                  <a:pt x="1264696" y="593132"/>
                                  <a:pt x="1271265" y="433093"/>
                                  <a:pt x="1238754" y="384328"/>
                                </a:cubicBezTo>
                                <a:cubicBezTo>
                                  <a:pt x="1216355" y="350731"/>
                                  <a:pt x="1228542" y="365240"/>
                                  <a:pt x="1203243" y="339939"/>
                                </a:cubicBezTo>
                                <a:cubicBezTo>
                                  <a:pt x="1186264" y="289003"/>
                                  <a:pt x="1206524" y="336549"/>
                                  <a:pt x="1167732" y="286673"/>
                                </a:cubicBezTo>
                                <a:cubicBezTo>
                                  <a:pt x="1154631" y="269829"/>
                                  <a:pt x="1147311" y="248496"/>
                                  <a:pt x="1132222" y="233407"/>
                                </a:cubicBezTo>
                                <a:cubicBezTo>
                                  <a:pt x="1117426" y="218611"/>
                                  <a:pt x="1099440" y="206430"/>
                                  <a:pt x="1087833" y="189019"/>
                                </a:cubicBezTo>
                                <a:cubicBezTo>
                                  <a:pt x="1081915" y="180141"/>
                                  <a:pt x="1077623" y="169931"/>
                                  <a:pt x="1070078" y="162386"/>
                                </a:cubicBezTo>
                                <a:cubicBezTo>
                                  <a:pt x="1062533" y="154841"/>
                                  <a:pt x="1051546" y="151575"/>
                                  <a:pt x="1043445" y="144631"/>
                                </a:cubicBezTo>
                                <a:cubicBezTo>
                                  <a:pt x="1030735" y="133737"/>
                                  <a:pt x="1021863" y="118406"/>
                                  <a:pt x="1007934" y="109120"/>
                                </a:cubicBezTo>
                                <a:cubicBezTo>
                                  <a:pt x="999056" y="103202"/>
                                  <a:pt x="989632" y="98030"/>
                                  <a:pt x="981301" y="91365"/>
                                </a:cubicBezTo>
                                <a:cubicBezTo>
                                  <a:pt x="964526" y="77945"/>
                                  <a:pt x="950015" y="52471"/>
                                  <a:pt x="928035" y="46976"/>
                                </a:cubicBezTo>
                                <a:cubicBezTo>
                                  <a:pt x="893465" y="38334"/>
                                  <a:pt x="857014" y="41058"/>
                                  <a:pt x="821503" y="38099"/>
                                </a:cubicBezTo>
                                <a:cubicBezTo>
                                  <a:pt x="757666" y="16819"/>
                                  <a:pt x="837364" y="42630"/>
                                  <a:pt x="759360" y="20343"/>
                                </a:cubicBezTo>
                                <a:cubicBezTo>
                                  <a:pt x="750362" y="17772"/>
                                  <a:pt x="732727" y="11466"/>
                                  <a:pt x="732727" y="11466"/>
                                </a:cubicBezTo>
                              </a:path>
                            </a:pathLst>
                          </a:custGeom>
                          <a:noFill/>
                          <a:ln w="76200"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anchor="ctr"/>
                      </wps:wsp>
                      <wps:wsp>
                        <wps:cNvPr id="180" name="Forme libre 180"/>
                        <wps:cNvSpPr/>
                        <wps:spPr>
                          <a:xfrm>
                            <a:off x="955886" y="520528"/>
                            <a:ext cx="868585" cy="601305"/>
                          </a:xfrm>
                          <a:custGeom>
                            <a:avLst/>
                            <a:gdLst>
                              <a:gd name="connsiteX0" fmla="*/ 1058756 w 1413863"/>
                              <a:gd name="connsiteY0" fmla="*/ 286890 h 1053669"/>
                              <a:gd name="connsiteX1" fmla="*/ 1085389 w 1413863"/>
                              <a:gd name="connsiteY1" fmla="*/ 278012 h 1053669"/>
                              <a:gd name="connsiteX2" fmla="*/ 1112022 w 1413863"/>
                              <a:gd name="connsiteY2" fmla="*/ 215868 h 1053669"/>
                              <a:gd name="connsiteX3" fmla="*/ 1085389 w 1413863"/>
                              <a:gd name="connsiteY3" fmla="*/ 91581 h 1053669"/>
                              <a:gd name="connsiteX4" fmla="*/ 1058756 w 1413863"/>
                              <a:gd name="connsiteY4" fmla="*/ 82703 h 1053669"/>
                              <a:gd name="connsiteX5" fmla="*/ 1005490 w 1413863"/>
                              <a:gd name="connsiteY5" fmla="*/ 47193 h 1053669"/>
                              <a:gd name="connsiteX6" fmla="*/ 987735 w 1413863"/>
                              <a:gd name="connsiteY6" fmla="*/ 29437 h 1053669"/>
                              <a:gd name="connsiteX7" fmla="*/ 845692 w 1413863"/>
                              <a:gd name="connsiteY7" fmla="*/ 11682 h 1053669"/>
                              <a:gd name="connsiteX8" fmla="*/ 614872 w 1413863"/>
                              <a:gd name="connsiteY8" fmla="*/ 29437 h 1053669"/>
                              <a:gd name="connsiteX9" fmla="*/ 561606 w 1413863"/>
                              <a:gd name="connsiteY9" fmla="*/ 64948 h 1053669"/>
                              <a:gd name="connsiteX10" fmla="*/ 508340 w 1413863"/>
                              <a:gd name="connsiteY10" fmla="*/ 100459 h 1053669"/>
                              <a:gd name="connsiteX11" fmla="*/ 490585 w 1413863"/>
                              <a:gd name="connsiteY11" fmla="*/ 127092 h 1053669"/>
                              <a:gd name="connsiteX12" fmla="*/ 437319 w 1413863"/>
                              <a:gd name="connsiteY12" fmla="*/ 171480 h 1053669"/>
                              <a:gd name="connsiteX13" fmla="*/ 428441 w 1413863"/>
                              <a:gd name="connsiteY13" fmla="*/ 198113 h 1053669"/>
                              <a:gd name="connsiteX14" fmla="*/ 401808 w 1413863"/>
                              <a:gd name="connsiteY14" fmla="*/ 206991 h 1053669"/>
                              <a:gd name="connsiteX15" fmla="*/ 375175 w 1413863"/>
                              <a:gd name="connsiteY15" fmla="*/ 233624 h 1053669"/>
                              <a:gd name="connsiteX16" fmla="*/ 366298 w 1413863"/>
                              <a:gd name="connsiteY16" fmla="*/ 260257 h 1053669"/>
                              <a:gd name="connsiteX17" fmla="*/ 330787 w 1413863"/>
                              <a:gd name="connsiteY17" fmla="*/ 295768 h 1053669"/>
                              <a:gd name="connsiteX18" fmla="*/ 304154 w 1413863"/>
                              <a:gd name="connsiteY18" fmla="*/ 331278 h 1053669"/>
                              <a:gd name="connsiteX19" fmla="*/ 286399 w 1413863"/>
                              <a:gd name="connsiteY19" fmla="*/ 349034 h 1053669"/>
                              <a:gd name="connsiteX20" fmla="*/ 250888 w 1413863"/>
                              <a:gd name="connsiteY20" fmla="*/ 402300 h 1053669"/>
                              <a:gd name="connsiteX21" fmla="*/ 233133 w 1413863"/>
                              <a:gd name="connsiteY21" fmla="*/ 428933 h 1053669"/>
                              <a:gd name="connsiteX22" fmla="*/ 206500 w 1413863"/>
                              <a:gd name="connsiteY22" fmla="*/ 437810 h 1053669"/>
                              <a:gd name="connsiteX23" fmla="*/ 188744 w 1413863"/>
                              <a:gd name="connsiteY23" fmla="*/ 455566 h 1053669"/>
                              <a:gd name="connsiteX24" fmla="*/ 162111 w 1413863"/>
                              <a:gd name="connsiteY24" fmla="*/ 473321 h 1053669"/>
                              <a:gd name="connsiteX25" fmla="*/ 144356 w 1413863"/>
                              <a:gd name="connsiteY25" fmla="*/ 499954 h 1053669"/>
                              <a:gd name="connsiteX26" fmla="*/ 91090 w 1413863"/>
                              <a:gd name="connsiteY26" fmla="*/ 553220 h 1053669"/>
                              <a:gd name="connsiteX27" fmla="*/ 55579 w 1413863"/>
                              <a:gd name="connsiteY27" fmla="*/ 606486 h 1053669"/>
                              <a:gd name="connsiteX28" fmla="*/ 46701 w 1413863"/>
                              <a:gd name="connsiteY28" fmla="*/ 633119 h 1053669"/>
                              <a:gd name="connsiteX29" fmla="*/ 2313 w 1413863"/>
                              <a:gd name="connsiteY29" fmla="*/ 677507 h 1053669"/>
                              <a:gd name="connsiteX30" fmla="*/ 11191 w 1413863"/>
                              <a:gd name="connsiteY30" fmla="*/ 855061 h 1053669"/>
                              <a:gd name="connsiteX31" fmla="*/ 64457 w 1413863"/>
                              <a:gd name="connsiteY31" fmla="*/ 926082 h 1053669"/>
                              <a:gd name="connsiteX32" fmla="*/ 82212 w 1413863"/>
                              <a:gd name="connsiteY32" fmla="*/ 952715 h 1053669"/>
                              <a:gd name="connsiteX33" fmla="*/ 108845 w 1413863"/>
                              <a:gd name="connsiteY33" fmla="*/ 961593 h 1053669"/>
                              <a:gd name="connsiteX34" fmla="*/ 126601 w 1413863"/>
                              <a:gd name="connsiteY34" fmla="*/ 988226 h 1053669"/>
                              <a:gd name="connsiteX35" fmla="*/ 179867 w 1413863"/>
                              <a:gd name="connsiteY35" fmla="*/ 1014859 h 1053669"/>
                              <a:gd name="connsiteX36" fmla="*/ 330787 w 1413863"/>
                              <a:gd name="connsiteY36" fmla="*/ 1005981 h 1053669"/>
                              <a:gd name="connsiteX37" fmla="*/ 357420 w 1413863"/>
                              <a:gd name="connsiteY37" fmla="*/ 997103 h 1053669"/>
                              <a:gd name="connsiteX38" fmla="*/ 392931 w 1413863"/>
                              <a:gd name="connsiteY38" fmla="*/ 979348 h 1053669"/>
                              <a:gd name="connsiteX39" fmla="*/ 455074 w 1413863"/>
                              <a:gd name="connsiteY39" fmla="*/ 934960 h 1053669"/>
                              <a:gd name="connsiteX40" fmla="*/ 481707 w 1413863"/>
                              <a:gd name="connsiteY40" fmla="*/ 926082 h 1053669"/>
                              <a:gd name="connsiteX41" fmla="*/ 499463 w 1413863"/>
                              <a:gd name="connsiteY41" fmla="*/ 908327 h 1053669"/>
                              <a:gd name="connsiteX42" fmla="*/ 552729 w 1413863"/>
                              <a:gd name="connsiteY42" fmla="*/ 881694 h 1053669"/>
                              <a:gd name="connsiteX43" fmla="*/ 623750 w 1413863"/>
                              <a:gd name="connsiteY43" fmla="*/ 828428 h 1053669"/>
                              <a:gd name="connsiteX44" fmla="*/ 641505 w 1413863"/>
                              <a:gd name="connsiteY44" fmla="*/ 810672 h 1053669"/>
                              <a:gd name="connsiteX45" fmla="*/ 685894 w 1413863"/>
                              <a:gd name="connsiteY45" fmla="*/ 784039 h 1053669"/>
                              <a:gd name="connsiteX46" fmla="*/ 801303 w 1413863"/>
                              <a:gd name="connsiteY46" fmla="*/ 810672 h 1053669"/>
                              <a:gd name="connsiteX47" fmla="*/ 872325 w 1413863"/>
                              <a:gd name="connsiteY47" fmla="*/ 828428 h 1053669"/>
                              <a:gd name="connsiteX48" fmla="*/ 898958 w 1413863"/>
                              <a:gd name="connsiteY48" fmla="*/ 846183 h 1053669"/>
                              <a:gd name="connsiteX49" fmla="*/ 916713 w 1413863"/>
                              <a:gd name="connsiteY49" fmla="*/ 872816 h 1053669"/>
                              <a:gd name="connsiteX50" fmla="*/ 1005490 w 1413863"/>
                              <a:gd name="connsiteY50" fmla="*/ 917204 h 1053669"/>
                              <a:gd name="connsiteX51" fmla="*/ 1058756 w 1413863"/>
                              <a:gd name="connsiteY51" fmla="*/ 943837 h 1053669"/>
                              <a:gd name="connsiteX52" fmla="*/ 1085389 w 1413863"/>
                              <a:gd name="connsiteY52" fmla="*/ 961593 h 1053669"/>
                              <a:gd name="connsiteX53" fmla="*/ 1120900 w 1413863"/>
                              <a:gd name="connsiteY53" fmla="*/ 970470 h 1053669"/>
                              <a:gd name="connsiteX54" fmla="*/ 1183043 w 1413863"/>
                              <a:gd name="connsiteY54" fmla="*/ 988226 h 1053669"/>
                              <a:gd name="connsiteX55" fmla="*/ 1254065 w 1413863"/>
                              <a:gd name="connsiteY55" fmla="*/ 997103 h 1053669"/>
                              <a:gd name="connsiteX56" fmla="*/ 1342841 w 1413863"/>
                              <a:gd name="connsiteY56" fmla="*/ 988226 h 1053669"/>
                              <a:gd name="connsiteX57" fmla="*/ 1360597 w 1413863"/>
                              <a:gd name="connsiteY57" fmla="*/ 961593 h 1053669"/>
                              <a:gd name="connsiteX58" fmla="*/ 1387230 w 1413863"/>
                              <a:gd name="connsiteY58" fmla="*/ 908327 h 1053669"/>
                              <a:gd name="connsiteX59" fmla="*/ 1404985 w 1413863"/>
                              <a:gd name="connsiteY59" fmla="*/ 846183 h 1053669"/>
                              <a:gd name="connsiteX60" fmla="*/ 1413863 w 1413863"/>
                              <a:gd name="connsiteY60" fmla="*/ 819550 h 1053669"/>
                              <a:gd name="connsiteX61" fmla="*/ 1404985 w 1413863"/>
                              <a:gd name="connsiteY61" fmla="*/ 588731 h 1053669"/>
                              <a:gd name="connsiteX62" fmla="*/ 1387230 w 1413863"/>
                              <a:gd name="connsiteY62" fmla="*/ 570975 h 1053669"/>
                              <a:gd name="connsiteX63" fmla="*/ 1333964 w 1413863"/>
                              <a:gd name="connsiteY63" fmla="*/ 553220 h 1053669"/>
                              <a:gd name="connsiteX64" fmla="*/ 1289575 w 1413863"/>
                              <a:gd name="connsiteY64" fmla="*/ 526587 h 1053669"/>
                              <a:gd name="connsiteX65" fmla="*/ 1227432 w 1413863"/>
                              <a:gd name="connsiteY65" fmla="*/ 499954 h 1053669"/>
                              <a:gd name="connsiteX66" fmla="*/ 1174166 w 1413863"/>
                              <a:gd name="connsiteY66" fmla="*/ 428933 h 1053669"/>
                              <a:gd name="connsiteX67" fmla="*/ 1156410 w 1413863"/>
                              <a:gd name="connsiteY67" fmla="*/ 402300 h 1053669"/>
                              <a:gd name="connsiteX68" fmla="*/ 1147533 w 1413863"/>
                              <a:gd name="connsiteY68" fmla="*/ 375667 h 1053669"/>
                              <a:gd name="connsiteX69" fmla="*/ 1120900 w 1413863"/>
                              <a:gd name="connsiteY69" fmla="*/ 366789 h 1053669"/>
                              <a:gd name="connsiteX70" fmla="*/ 1103144 w 1413863"/>
                              <a:gd name="connsiteY70" fmla="*/ 349034 h 1053669"/>
                              <a:gd name="connsiteX71" fmla="*/ 1085389 w 1413863"/>
                              <a:gd name="connsiteY71" fmla="*/ 322401 h 1053669"/>
                              <a:gd name="connsiteX72" fmla="*/ 1058756 w 1413863"/>
                              <a:gd name="connsiteY72" fmla="*/ 286890 h 10536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</a:cxnLst>
                            <a:rect l="l" t="t" r="r" b="b"/>
                            <a:pathLst>
                              <a:path w="1413863" h="1053669">
                                <a:moveTo>
                                  <a:pt x="1058756" y="286890"/>
                                </a:moveTo>
                                <a:cubicBezTo>
                                  <a:pt x="1058756" y="279492"/>
                                  <a:pt x="1078082" y="283858"/>
                                  <a:pt x="1085389" y="278012"/>
                                </a:cubicBezTo>
                                <a:cubicBezTo>
                                  <a:pt x="1104547" y="262685"/>
                                  <a:pt x="1106691" y="237191"/>
                                  <a:pt x="1112022" y="215868"/>
                                </a:cubicBezTo>
                                <a:cubicBezTo>
                                  <a:pt x="1109723" y="190579"/>
                                  <a:pt x="1118812" y="118320"/>
                                  <a:pt x="1085389" y="91581"/>
                                </a:cubicBezTo>
                                <a:cubicBezTo>
                                  <a:pt x="1078082" y="85735"/>
                                  <a:pt x="1067634" y="85662"/>
                                  <a:pt x="1058756" y="82703"/>
                                </a:cubicBezTo>
                                <a:cubicBezTo>
                                  <a:pt x="991027" y="14974"/>
                                  <a:pt x="1069733" y="85739"/>
                                  <a:pt x="1005490" y="47193"/>
                                </a:cubicBezTo>
                                <a:cubicBezTo>
                                  <a:pt x="998313" y="42887"/>
                                  <a:pt x="995676" y="32084"/>
                                  <a:pt x="987735" y="29437"/>
                                </a:cubicBezTo>
                                <a:cubicBezTo>
                                  <a:pt x="975074" y="25217"/>
                                  <a:pt x="849048" y="12055"/>
                                  <a:pt x="845692" y="11682"/>
                                </a:cubicBezTo>
                                <a:cubicBezTo>
                                  <a:pt x="796525" y="13820"/>
                                  <a:pt x="683559" y="0"/>
                                  <a:pt x="614872" y="29437"/>
                                </a:cubicBezTo>
                                <a:cubicBezTo>
                                  <a:pt x="548096" y="58056"/>
                                  <a:pt x="603760" y="33333"/>
                                  <a:pt x="561606" y="64948"/>
                                </a:cubicBezTo>
                                <a:cubicBezTo>
                                  <a:pt x="544534" y="77752"/>
                                  <a:pt x="508340" y="100459"/>
                                  <a:pt x="508340" y="100459"/>
                                </a:cubicBezTo>
                                <a:cubicBezTo>
                                  <a:pt x="502422" y="109337"/>
                                  <a:pt x="497415" y="118895"/>
                                  <a:pt x="490585" y="127092"/>
                                </a:cubicBezTo>
                                <a:cubicBezTo>
                                  <a:pt x="469224" y="152725"/>
                                  <a:pt x="463506" y="154022"/>
                                  <a:pt x="437319" y="171480"/>
                                </a:cubicBezTo>
                                <a:cubicBezTo>
                                  <a:pt x="434360" y="180358"/>
                                  <a:pt x="435058" y="191496"/>
                                  <a:pt x="428441" y="198113"/>
                                </a:cubicBezTo>
                                <a:cubicBezTo>
                                  <a:pt x="421824" y="204730"/>
                                  <a:pt x="409594" y="201800"/>
                                  <a:pt x="401808" y="206991"/>
                                </a:cubicBezTo>
                                <a:cubicBezTo>
                                  <a:pt x="391362" y="213955"/>
                                  <a:pt x="384053" y="224746"/>
                                  <a:pt x="375175" y="233624"/>
                                </a:cubicBezTo>
                                <a:cubicBezTo>
                                  <a:pt x="372216" y="242502"/>
                                  <a:pt x="371737" y="252642"/>
                                  <a:pt x="366298" y="260257"/>
                                </a:cubicBezTo>
                                <a:cubicBezTo>
                                  <a:pt x="356568" y="273879"/>
                                  <a:pt x="340831" y="282376"/>
                                  <a:pt x="330787" y="295768"/>
                                </a:cubicBezTo>
                                <a:cubicBezTo>
                                  <a:pt x="321909" y="307605"/>
                                  <a:pt x="313626" y="319911"/>
                                  <a:pt x="304154" y="331278"/>
                                </a:cubicBezTo>
                                <a:cubicBezTo>
                                  <a:pt x="298796" y="337708"/>
                                  <a:pt x="291421" y="342338"/>
                                  <a:pt x="286399" y="349034"/>
                                </a:cubicBezTo>
                                <a:cubicBezTo>
                                  <a:pt x="273595" y="366106"/>
                                  <a:pt x="262725" y="384545"/>
                                  <a:pt x="250888" y="402300"/>
                                </a:cubicBezTo>
                                <a:cubicBezTo>
                                  <a:pt x="244970" y="411178"/>
                                  <a:pt x="243255" y="425559"/>
                                  <a:pt x="233133" y="428933"/>
                                </a:cubicBezTo>
                                <a:lnTo>
                                  <a:pt x="206500" y="437810"/>
                                </a:lnTo>
                                <a:cubicBezTo>
                                  <a:pt x="200581" y="443729"/>
                                  <a:pt x="195280" y="450337"/>
                                  <a:pt x="188744" y="455566"/>
                                </a:cubicBezTo>
                                <a:cubicBezTo>
                                  <a:pt x="180412" y="462231"/>
                                  <a:pt x="169656" y="465776"/>
                                  <a:pt x="162111" y="473321"/>
                                </a:cubicBezTo>
                                <a:cubicBezTo>
                                  <a:pt x="154566" y="480866"/>
                                  <a:pt x="151444" y="491979"/>
                                  <a:pt x="144356" y="499954"/>
                                </a:cubicBezTo>
                                <a:cubicBezTo>
                                  <a:pt x="127674" y="518721"/>
                                  <a:pt x="91090" y="553220"/>
                                  <a:pt x="91090" y="553220"/>
                                </a:cubicBezTo>
                                <a:cubicBezTo>
                                  <a:pt x="69980" y="616547"/>
                                  <a:pt x="99913" y="539986"/>
                                  <a:pt x="55579" y="606486"/>
                                </a:cubicBezTo>
                                <a:cubicBezTo>
                                  <a:pt x="50388" y="614272"/>
                                  <a:pt x="50886" y="624749"/>
                                  <a:pt x="46701" y="633119"/>
                                </a:cubicBezTo>
                                <a:cubicBezTo>
                                  <a:pt x="31905" y="662712"/>
                                  <a:pt x="28947" y="659752"/>
                                  <a:pt x="2313" y="677507"/>
                                </a:cubicBezTo>
                                <a:cubicBezTo>
                                  <a:pt x="5272" y="736692"/>
                                  <a:pt x="0" y="796869"/>
                                  <a:pt x="11191" y="855061"/>
                                </a:cubicBezTo>
                                <a:cubicBezTo>
                                  <a:pt x="19033" y="895842"/>
                                  <a:pt x="44285" y="900867"/>
                                  <a:pt x="64457" y="926082"/>
                                </a:cubicBezTo>
                                <a:cubicBezTo>
                                  <a:pt x="71122" y="934413"/>
                                  <a:pt x="73881" y="946050"/>
                                  <a:pt x="82212" y="952715"/>
                                </a:cubicBezTo>
                                <a:cubicBezTo>
                                  <a:pt x="89519" y="958561"/>
                                  <a:pt x="99967" y="958634"/>
                                  <a:pt x="108845" y="961593"/>
                                </a:cubicBezTo>
                                <a:cubicBezTo>
                                  <a:pt x="114764" y="970471"/>
                                  <a:pt x="117723" y="982308"/>
                                  <a:pt x="126601" y="988226"/>
                                </a:cubicBezTo>
                                <a:cubicBezTo>
                                  <a:pt x="224767" y="1053669"/>
                                  <a:pt x="116070" y="951062"/>
                                  <a:pt x="179867" y="1014859"/>
                                </a:cubicBezTo>
                                <a:cubicBezTo>
                                  <a:pt x="230174" y="1011900"/>
                                  <a:pt x="280643" y="1010996"/>
                                  <a:pt x="330787" y="1005981"/>
                                </a:cubicBezTo>
                                <a:cubicBezTo>
                                  <a:pt x="340098" y="1005050"/>
                                  <a:pt x="348819" y="1000789"/>
                                  <a:pt x="357420" y="997103"/>
                                </a:cubicBezTo>
                                <a:cubicBezTo>
                                  <a:pt x="369584" y="991890"/>
                                  <a:pt x="381709" y="986362"/>
                                  <a:pt x="392931" y="979348"/>
                                </a:cubicBezTo>
                                <a:cubicBezTo>
                                  <a:pt x="409026" y="969289"/>
                                  <a:pt x="436286" y="944354"/>
                                  <a:pt x="455074" y="934960"/>
                                </a:cubicBezTo>
                                <a:cubicBezTo>
                                  <a:pt x="463444" y="930775"/>
                                  <a:pt x="472829" y="929041"/>
                                  <a:pt x="481707" y="926082"/>
                                </a:cubicBezTo>
                                <a:cubicBezTo>
                                  <a:pt x="487626" y="920164"/>
                                  <a:pt x="492286" y="912633"/>
                                  <a:pt x="499463" y="908327"/>
                                </a:cubicBezTo>
                                <a:cubicBezTo>
                                  <a:pt x="548983" y="878615"/>
                                  <a:pt x="503755" y="924547"/>
                                  <a:pt x="552729" y="881694"/>
                                </a:cubicBezTo>
                                <a:cubicBezTo>
                                  <a:pt x="615505" y="826765"/>
                                  <a:pt x="572002" y="845676"/>
                                  <a:pt x="623750" y="828428"/>
                                </a:cubicBezTo>
                                <a:cubicBezTo>
                                  <a:pt x="629668" y="822509"/>
                                  <a:pt x="634328" y="814978"/>
                                  <a:pt x="641505" y="810672"/>
                                </a:cubicBezTo>
                                <a:cubicBezTo>
                                  <a:pt x="699131" y="776096"/>
                                  <a:pt x="640902" y="829031"/>
                                  <a:pt x="685894" y="784039"/>
                                </a:cubicBezTo>
                                <a:cubicBezTo>
                                  <a:pt x="830135" y="804646"/>
                                  <a:pt x="671327" y="778177"/>
                                  <a:pt x="801303" y="810672"/>
                                </a:cubicBezTo>
                                <a:lnTo>
                                  <a:pt x="872325" y="828428"/>
                                </a:lnTo>
                                <a:cubicBezTo>
                                  <a:pt x="881203" y="834346"/>
                                  <a:pt x="891413" y="838638"/>
                                  <a:pt x="898958" y="846183"/>
                                </a:cubicBezTo>
                                <a:cubicBezTo>
                                  <a:pt x="906503" y="853728"/>
                                  <a:pt x="908683" y="865790"/>
                                  <a:pt x="916713" y="872816"/>
                                </a:cubicBezTo>
                                <a:cubicBezTo>
                                  <a:pt x="958992" y="909811"/>
                                  <a:pt x="961363" y="906173"/>
                                  <a:pt x="1005490" y="917204"/>
                                </a:cubicBezTo>
                                <a:cubicBezTo>
                                  <a:pt x="1041226" y="952942"/>
                                  <a:pt x="1001490" y="919295"/>
                                  <a:pt x="1058756" y="943837"/>
                                </a:cubicBezTo>
                                <a:cubicBezTo>
                                  <a:pt x="1068563" y="948040"/>
                                  <a:pt x="1075582" y="957390"/>
                                  <a:pt x="1085389" y="961593"/>
                                </a:cubicBezTo>
                                <a:cubicBezTo>
                                  <a:pt x="1096604" y="966399"/>
                                  <a:pt x="1109168" y="967118"/>
                                  <a:pt x="1120900" y="970470"/>
                                </a:cubicBezTo>
                                <a:cubicBezTo>
                                  <a:pt x="1150453" y="978914"/>
                                  <a:pt x="1149739" y="982675"/>
                                  <a:pt x="1183043" y="988226"/>
                                </a:cubicBezTo>
                                <a:cubicBezTo>
                                  <a:pt x="1206577" y="992148"/>
                                  <a:pt x="1230391" y="994144"/>
                                  <a:pt x="1254065" y="997103"/>
                                </a:cubicBezTo>
                                <a:cubicBezTo>
                                  <a:pt x="1283657" y="994144"/>
                                  <a:pt x="1314628" y="997630"/>
                                  <a:pt x="1342841" y="988226"/>
                                </a:cubicBezTo>
                                <a:cubicBezTo>
                                  <a:pt x="1352963" y="984852"/>
                                  <a:pt x="1355825" y="971136"/>
                                  <a:pt x="1360597" y="961593"/>
                                </a:cubicBezTo>
                                <a:cubicBezTo>
                                  <a:pt x="1397352" y="888082"/>
                                  <a:pt x="1336343" y="984654"/>
                                  <a:pt x="1387230" y="908327"/>
                                </a:cubicBezTo>
                                <a:cubicBezTo>
                                  <a:pt x="1408521" y="844450"/>
                                  <a:pt x="1382682" y="924241"/>
                                  <a:pt x="1404985" y="846183"/>
                                </a:cubicBezTo>
                                <a:cubicBezTo>
                                  <a:pt x="1407556" y="837185"/>
                                  <a:pt x="1410904" y="828428"/>
                                  <a:pt x="1413863" y="819550"/>
                                </a:cubicBezTo>
                                <a:cubicBezTo>
                                  <a:pt x="1410904" y="742610"/>
                                  <a:pt x="1413188" y="665289"/>
                                  <a:pt x="1404985" y="588731"/>
                                </a:cubicBezTo>
                                <a:cubicBezTo>
                                  <a:pt x="1404093" y="580409"/>
                                  <a:pt x="1394716" y="574718"/>
                                  <a:pt x="1387230" y="570975"/>
                                </a:cubicBezTo>
                                <a:cubicBezTo>
                                  <a:pt x="1370490" y="562605"/>
                                  <a:pt x="1333964" y="553220"/>
                                  <a:pt x="1333964" y="553220"/>
                                </a:cubicBezTo>
                                <a:cubicBezTo>
                                  <a:pt x="1299283" y="518540"/>
                                  <a:pt x="1335673" y="549636"/>
                                  <a:pt x="1289575" y="526587"/>
                                </a:cubicBezTo>
                                <a:cubicBezTo>
                                  <a:pt x="1228267" y="495933"/>
                                  <a:pt x="1301336" y="518431"/>
                                  <a:pt x="1227432" y="499954"/>
                                </a:cubicBezTo>
                                <a:cubicBezTo>
                                  <a:pt x="1194586" y="467109"/>
                                  <a:pt x="1214321" y="489166"/>
                                  <a:pt x="1174166" y="428933"/>
                                </a:cubicBezTo>
                                <a:lnTo>
                                  <a:pt x="1156410" y="402300"/>
                                </a:lnTo>
                                <a:cubicBezTo>
                                  <a:pt x="1153451" y="393422"/>
                                  <a:pt x="1154150" y="382284"/>
                                  <a:pt x="1147533" y="375667"/>
                                </a:cubicBezTo>
                                <a:cubicBezTo>
                                  <a:pt x="1140916" y="369050"/>
                                  <a:pt x="1128924" y="371604"/>
                                  <a:pt x="1120900" y="366789"/>
                                </a:cubicBezTo>
                                <a:cubicBezTo>
                                  <a:pt x="1113723" y="362483"/>
                                  <a:pt x="1108373" y="355570"/>
                                  <a:pt x="1103144" y="349034"/>
                                </a:cubicBezTo>
                                <a:cubicBezTo>
                                  <a:pt x="1096479" y="340703"/>
                                  <a:pt x="1090161" y="331944"/>
                                  <a:pt x="1085389" y="322401"/>
                                </a:cubicBezTo>
                                <a:cubicBezTo>
                                  <a:pt x="1064986" y="281595"/>
                                  <a:pt x="1058756" y="294288"/>
                                  <a:pt x="1058756" y="28689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s:wsp>
                        <wps:cNvPr id="181" name="Forme libre 181"/>
                        <wps:cNvSpPr/>
                        <wps:spPr>
                          <a:xfrm rot="826823">
                            <a:off x="1484440" y="1029180"/>
                            <a:ext cx="851019" cy="1409459"/>
                          </a:xfrm>
                          <a:custGeom>
                            <a:avLst/>
                            <a:gdLst>
                              <a:gd name="connsiteX0" fmla="*/ 1811045 w 2503503"/>
                              <a:gd name="connsiteY0" fmla="*/ 124287 h 2447568"/>
                              <a:gd name="connsiteX1" fmla="*/ 1864311 w 2503503"/>
                              <a:gd name="connsiteY1" fmla="*/ 115410 h 2447568"/>
                              <a:gd name="connsiteX2" fmla="*/ 1917577 w 2503503"/>
                              <a:gd name="connsiteY2" fmla="*/ 97654 h 2447568"/>
                              <a:gd name="connsiteX3" fmla="*/ 1970843 w 2503503"/>
                              <a:gd name="connsiteY3" fmla="*/ 62144 h 2447568"/>
                              <a:gd name="connsiteX4" fmla="*/ 1988598 w 2503503"/>
                              <a:gd name="connsiteY4" fmla="*/ 44388 h 2447568"/>
                              <a:gd name="connsiteX5" fmla="*/ 2041864 w 2503503"/>
                              <a:gd name="connsiteY5" fmla="*/ 26633 h 2447568"/>
                              <a:gd name="connsiteX6" fmla="*/ 2068497 w 2503503"/>
                              <a:gd name="connsiteY6" fmla="*/ 17755 h 2447568"/>
                              <a:gd name="connsiteX7" fmla="*/ 2130641 w 2503503"/>
                              <a:gd name="connsiteY7" fmla="*/ 0 h 2447568"/>
                              <a:gd name="connsiteX8" fmla="*/ 2263806 w 2503503"/>
                              <a:gd name="connsiteY8" fmla="*/ 8878 h 2447568"/>
                              <a:gd name="connsiteX9" fmla="*/ 2343705 w 2503503"/>
                              <a:gd name="connsiteY9" fmla="*/ 44388 h 2447568"/>
                              <a:gd name="connsiteX10" fmla="*/ 2361460 w 2503503"/>
                              <a:gd name="connsiteY10" fmla="*/ 62144 h 2447568"/>
                              <a:gd name="connsiteX11" fmla="*/ 2379216 w 2503503"/>
                              <a:gd name="connsiteY11" fmla="*/ 88777 h 2447568"/>
                              <a:gd name="connsiteX12" fmla="*/ 2405849 w 2503503"/>
                              <a:gd name="connsiteY12" fmla="*/ 115410 h 2447568"/>
                              <a:gd name="connsiteX13" fmla="*/ 2432482 w 2503503"/>
                              <a:gd name="connsiteY13" fmla="*/ 186431 h 2447568"/>
                              <a:gd name="connsiteX14" fmla="*/ 2441359 w 2503503"/>
                              <a:gd name="connsiteY14" fmla="*/ 213064 h 2447568"/>
                              <a:gd name="connsiteX15" fmla="*/ 2459115 w 2503503"/>
                              <a:gd name="connsiteY15" fmla="*/ 284085 h 2447568"/>
                              <a:gd name="connsiteX16" fmla="*/ 2441359 w 2503503"/>
                              <a:gd name="connsiteY16" fmla="*/ 461639 h 2447568"/>
                              <a:gd name="connsiteX17" fmla="*/ 2423604 w 2503503"/>
                              <a:gd name="connsiteY17" fmla="*/ 488272 h 2447568"/>
                              <a:gd name="connsiteX18" fmla="*/ 2414726 w 2503503"/>
                              <a:gd name="connsiteY18" fmla="*/ 523783 h 2447568"/>
                              <a:gd name="connsiteX19" fmla="*/ 2396971 w 2503503"/>
                              <a:gd name="connsiteY19" fmla="*/ 577049 h 2447568"/>
                              <a:gd name="connsiteX20" fmla="*/ 2405849 w 2503503"/>
                              <a:gd name="connsiteY20" fmla="*/ 621437 h 2447568"/>
                              <a:gd name="connsiteX21" fmla="*/ 2423604 w 2503503"/>
                              <a:gd name="connsiteY21" fmla="*/ 674703 h 2447568"/>
                              <a:gd name="connsiteX22" fmla="*/ 2432482 w 2503503"/>
                              <a:gd name="connsiteY22" fmla="*/ 719091 h 2447568"/>
                              <a:gd name="connsiteX23" fmla="*/ 2450237 w 2503503"/>
                              <a:gd name="connsiteY23" fmla="*/ 790113 h 2447568"/>
                              <a:gd name="connsiteX24" fmla="*/ 2467992 w 2503503"/>
                              <a:gd name="connsiteY24" fmla="*/ 896645 h 2447568"/>
                              <a:gd name="connsiteX25" fmla="*/ 2485748 w 2503503"/>
                              <a:gd name="connsiteY25" fmla="*/ 976544 h 2447568"/>
                              <a:gd name="connsiteX26" fmla="*/ 2494625 w 2503503"/>
                              <a:gd name="connsiteY26" fmla="*/ 1012054 h 2447568"/>
                              <a:gd name="connsiteX27" fmla="*/ 2503503 w 2503503"/>
                              <a:gd name="connsiteY27" fmla="*/ 1056443 h 2447568"/>
                              <a:gd name="connsiteX28" fmla="*/ 2485748 w 2503503"/>
                              <a:gd name="connsiteY28" fmla="*/ 1296140 h 2447568"/>
                              <a:gd name="connsiteX29" fmla="*/ 2476870 w 2503503"/>
                              <a:gd name="connsiteY29" fmla="*/ 1331651 h 2447568"/>
                              <a:gd name="connsiteX30" fmla="*/ 2459115 w 2503503"/>
                              <a:gd name="connsiteY30" fmla="*/ 1411550 h 2447568"/>
                              <a:gd name="connsiteX31" fmla="*/ 2450237 w 2503503"/>
                              <a:gd name="connsiteY31" fmla="*/ 1447060 h 2447568"/>
                              <a:gd name="connsiteX32" fmla="*/ 2432482 w 2503503"/>
                              <a:gd name="connsiteY32" fmla="*/ 1482571 h 2447568"/>
                              <a:gd name="connsiteX33" fmla="*/ 2423604 w 2503503"/>
                              <a:gd name="connsiteY33" fmla="*/ 1509204 h 2447568"/>
                              <a:gd name="connsiteX34" fmla="*/ 2414726 w 2503503"/>
                              <a:gd name="connsiteY34" fmla="*/ 1544715 h 2447568"/>
                              <a:gd name="connsiteX35" fmla="*/ 2396971 w 2503503"/>
                              <a:gd name="connsiteY35" fmla="*/ 1571348 h 2447568"/>
                              <a:gd name="connsiteX36" fmla="*/ 2361460 w 2503503"/>
                              <a:gd name="connsiteY36" fmla="*/ 1624614 h 2447568"/>
                              <a:gd name="connsiteX37" fmla="*/ 2352583 w 2503503"/>
                              <a:gd name="connsiteY37" fmla="*/ 1651247 h 2447568"/>
                              <a:gd name="connsiteX38" fmla="*/ 2299317 w 2503503"/>
                              <a:gd name="connsiteY38" fmla="*/ 1722268 h 2447568"/>
                              <a:gd name="connsiteX39" fmla="*/ 2246051 w 2503503"/>
                              <a:gd name="connsiteY39" fmla="*/ 1828800 h 2447568"/>
                              <a:gd name="connsiteX40" fmla="*/ 2210540 w 2503503"/>
                              <a:gd name="connsiteY40" fmla="*/ 1864311 h 2447568"/>
                              <a:gd name="connsiteX41" fmla="*/ 2175029 w 2503503"/>
                              <a:gd name="connsiteY41" fmla="*/ 1926454 h 2447568"/>
                              <a:gd name="connsiteX42" fmla="*/ 2130641 w 2503503"/>
                              <a:gd name="connsiteY42" fmla="*/ 1970843 h 2447568"/>
                              <a:gd name="connsiteX43" fmla="*/ 2104008 w 2503503"/>
                              <a:gd name="connsiteY43" fmla="*/ 2006353 h 2447568"/>
                              <a:gd name="connsiteX44" fmla="*/ 2077375 w 2503503"/>
                              <a:gd name="connsiteY44" fmla="*/ 2032986 h 2447568"/>
                              <a:gd name="connsiteX45" fmla="*/ 2059620 w 2503503"/>
                              <a:gd name="connsiteY45" fmla="*/ 2059619 h 2447568"/>
                              <a:gd name="connsiteX46" fmla="*/ 2032987 w 2503503"/>
                              <a:gd name="connsiteY46" fmla="*/ 2077375 h 2447568"/>
                              <a:gd name="connsiteX47" fmla="*/ 2015231 w 2503503"/>
                              <a:gd name="connsiteY47" fmla="*/ 2095130 h 2447568"/>
                              <a:gd name="connsiteX48" fmla="*/ 1997476 w 2503503"/>
                              <a:gd name="connsiteY48" fmla="*/ 2121763 h 2447568"/>
                              <a:gd name="connsiteX49" fmla="*/ 1970843 w 2503503"/>
                              <a:gd name="connsiteY49" fmla="*/ 2130641 h 2447568"/>
                              <a:gd name="connsiteX50" fmla="*/ 1944210 w 2503503"/>
                              <a:gd name="connsiteY50" fmla="*/ 2148396 h 2447568"/>
                              <a:gd name="connsiteX51" fmla="*/ 1908699 w 2503503"/>
                              <a:gd name="connsiteY51" fmla="*/ 2192785 h 2447568"/>
                              <a:gd name="connsiteX52" fmla="*/ 1882066 w 2503503"/>
                              <a:gd name="connsiteY52" fmla="*/ 2201662 h 2447568"/>
                              <a:gd name="connsiteX53" fmla="*/ 1864311 w 2503503"/>
                              <a:gd name="connsiteY53" fmla="*/ 2228295 h 2447568"/>
                              <a:gd name="connsiteX54" fmla="*/ 1837678 w 2503503"/>
                              <a:gd name="connsiteY54" fmla="*/ 2237173 h 2447568"/>
                              <a:gd name="connsiteX55" fmla="*/ 1811045 w 2503503"/>
                              <a:gd name="connsiteY55" fmla="*/ 2254928 h 2447568"/>
                              <a:gd name="connsiteX56" fmla="*/ 1793290 w 2503503"/>
                              <a:gd name="connsiteY56" fmla="*/ 2281561 h 2447568"/>
                              <a:gd name="connsiteX57" fmla="*/ 1704513 w 2503503"/>
                              <a:gd name="connsiteY57" fmla="*/ 2308194 h 2447568"/>
                              <a:gd name="connsiteX58" fmla="*/ 1651247 w 2503503"/>
                              <a:gd name="connsiteY58" fmla="*/ 2334827 h 2447568"/>
                              <a:gd name="connsiteX59" fmla="*/ 1597981 w 2503503"/>
                              <a:gd name="connsiteY59" fmla="*/ 2361460 h 2447568"/>
                              <a:gd name="connsiteX60" fmla="*/ 1544715 w 2503503"/>
                              <a:gd name="connsiteY60" fmla="*/ 2370338 h 2447568"/>
                              <a:gd name="connsiteX61" fmla="*/ 1482571 w 2503503"/>
                              <a:gd name="connsiteY61" fmla="*/ 2388093 h 2447568"/>
                              <a:gd name="connsiteX62" fmla="*/ 1420427 w 2503503"/>
                              <a:gd name="connsiteY62" fmla="*/ 2396971 h 2447568"/>
                              <a:gd name="connsiteX63" fmla="*/ 1198486 w 2503503"/>
                              <a:gd name="connsiteY63" fmla="*/ 2423604 h 2447568"/>
                              <a:gd name="connsiteX64" fmla="*/ 1171853 w 2503503"/>
                              <a:gd name="connsiteY64" fmla="*/ 2432482 h 2447568"/>
                              <a:gd name="connsiteX65" fmla="*/ 932156 w 2503503"/>
                              <a:gd name="connsiteY65" fmla="*/ 2432482 h 2447568"/>
                              <a:gd name="connsiteX66" fmla="*/ 878890 w 2503503"/>
                              <a:gd name="connsiteY66" fmla="*/ 2388093 h 2447568"/>
                              <a:gd name="connsiteX67" fmla="*/ 861134 w 2503503"/>
                              <a:gd name="connsiteY67" fmla="*/ 2370338 h 2447568"/>
                              <a:gd name="connsiteX68" fmla="*/ 834501 w 2503503"/>
                              <a:gd name="connsiteY68" fmla="*/ 2352583 h 2447568"/>
                              <a:gd name="connsiteX69" fmla="*/ 790113 w 2503503"/>
                              <a:gd name="connsiteY69" fmla="*/ 2308194 h 2447568"/>
                              <a:gd name="connsiteX70" fmla="*/ 754602 w 2503503"/>
                              <a:gd name="connsiteY70" fmla="*/ 2263806 h 2447568"/>
                              <a:gd name="connsiteX71" fmla="*/ 736847 w 2503503"/>
                              <a:gd name="connsiteY71" fmla="*/ 2201662 h 2447568"/>
                              <a:gd name="connsiteX72" fmla="*/ 719091 w 2503503"/>
                              <a:gd name="connsiteY72" fmla="*/ 2148396 h 2447568"/>
                              <a:gd name="connsiteX73" fmla="*/ 710214 w 2503503"/>
                              <a:gd name="connsiteY73" fmla="*/ 2121763 h 2447568"/>
                              <a:gd name="connsiteX74" fmla="*/ 692458 w 2503503"/>
                              <a:gd name="connsiteY74" fmla="*/ 2104008 h 2447568"/>
                              <a:gd name="connsiteX75" fmla="*/ 683581 w 2503503"/>
                              <a:gd name="connsiteY75" fmla="*/ 2050742 h 2447568"/>
                              <a:gd name="connsiteX76" fmla="*/ 639192 w 2503503"/>
                              <a:gd name="connsiteY76" fmla="*/ 2015231 h 2447568"/>
                              <a:gd name="connsiteX77" fmla="*/ 612559 w 2503503"/>
                              <a:gd name="connsiteY77" fmla="*/ 1988598 h 2447568"/>
                              <a:gd name="connsiteX78" fmla="*/ 559293 w 2503503"/>
                              <a:gd name="connsiteY78" fmla="*/ 1961965 h 2447568"/>
                              <a:gd name="connsiteX79" fmla="*/ 532660 w 2503503"/>
                              <a:gd name="connsiteY79" fmla="*/ 1944210 h 2447568"/>
                              <a:gd name="connsiteX80" fmla="*/ 461639 w 2503503"/>
                              <a:gd name="connsiteY80" fmla="*/ 1926454 h 2447568"/>
                              <a:gd name="connsiteX81" fmla="*/ 435006 w 2503503"/>
                              <a:gd name="connsiteY81" fmla="*/ 1917577 h 2447568"/>
                              <a:gd name="connsiteX82" fmla="*/ 399495 w 2503503"/>
                              <a:gd name="connsiteY82" fmla="*/ 1908699 h 2447568"/>
                              <a:gd name="connsiteX83" fmla="*/ 372862 w 2503503"/>
                              <a:gd name="connsiteY83" fmla="*/ 1899821 h 2447568"/>
                              <a:gd name="connsiteX84" fmla="*/ 337352 w 2503503"/>
                              <a:gd name="connsiteY84" fmla="*/ 1890944 h 2447568"/>
                              <a:gd name="connsiteX85" fmla="*/ 284086 w 2503503"/>
                              <a:gd name="connsiteY85" fmla="*/ 1873188 h 2447568"/>
                              <a:gd name="connsiteX86" fmla="*/ 257453 w 2503503"/>
                              <a:gd name="connsiteY86" fmla="*/ 1855433 h 2447568"/>
                              <a:gd name="connsiteX87" fmla="*/ 239697 w 2503503"/>
                              <a:gd name="connsiteY87" fmla="*/ 1837678 h 2447568"/>
                              <a:gd name="connsiteX88" fmla="*/ 213064 w 2503503"/>
                              <a:gd name="connsiteY88" fmla="*/ 1828800 h 2447568"/>
                              <a:gd name="connsiteX89" fmla="*/ 168676 w 2503503"/>
                              <a:gd name="connsiteY89" fmla="*/ 1793289 h 2447568"/>
                              <a:gd name="connsiteX90" fmla="*/ 150921 w 2503503"/>
                              <a:gd name="connsiteY90" fmla="*/ 1766656 h 2447568"/>
                              <a:gd name="connsiteX91" fmla="*/ 106532 w 2503503"/>
                              <a:gd name="connsiteY91" fmla="*/ 1722268 h 2447568"/>
                              <a:gd name="connsiteX92" fmla="*/ 71022 w 2503503"/>
                              <a:gd name="connsiteY92" fmla="*/ 1669002 h 2447568"/>
                              <a:gd name="connsiteX93" fmla="*/ 35511 w 2503503"/>
                              <a:gd name="connsiteY93" fmla="*/ 1562470 h 2447568"/>
                              <a:gd name="connsiteX94" fmla="*/ 17756 w 2503503"/>
                              <a:gd name="connsiteY94" fmla="*/ 1509204 h 2447568"/>
                              <a:gd name="connsiteX95" fmla="*/ 8878 w 2503503"/>
                              <a:gd name="connsiteY95" fmla="*/ 1482571 h 2447568"/>
                              <a:gd name="connsiteX96" fmla="*/ 0 w 2503503"/>
                              <a:gd name="connsiteY96" fmla="*/ 1447060 h 2447568"/>
                              <a:gd name="connsiteX97" fmla="*/ 8878 w 2503503"/>
                              <a:gd name="connsiteY97" fmla="*/ 1296140 h 2447568"/>
                              <a:gd name="connsiteX98" fmla="*/ 26633 w 2503503"/>
                              <a:gd name="connsiteY98" fmla="*/ 1242874 h 2447568"/>
                              <a:gd name="connsiteX99" fmla="*/ 44389 w 2503503"/>
                              <a:gd name="connsiteY99" fmla="*/ 1189608 h 2447568"/>
                              <a:gd name="connsiteX100" fmla="*/ 53266 w 2503503"/>
                              <a:gd name="connsiteY100" fmla="*/ 1162975 h 2447568"/>
                              <a:gd name="connsiteX101" fmla="*/ 71022 w 2503503"/>
                              <a:gd name="connsiteY101" fmla="*/ 1136342 h 2447568"/>
                              <a:gd name="connsiteX102" fmla="*/ 106532 w 2503503"/>
                              <a:gd name="connsiteY102" fmla="*/ 1065320 h 2447568"/>
                              <a:gd name="connsiteX103" fmla="*/ 133165 w 2503503"/>
                              <a:gd name="connsiteY103" fmla="*/ 985421 h 2447568"/>
                              <a:gd name="connsiteX104" fmla="*/ 142043 w 2503503"/>
                              <a:gd name="connsiteY104" fmla="*/ 958788 h 2447568"/>
                              <a:gd name="connsiteX105" fmla="*/ 168676 w 2503503"/>
                              <a:gd name="connsiteY105" fmla="*/ 932155 h 2447568"/>
                              <a:gd name="connsiteX106" fmla="*/ 186431 w 2503503"/>
                              <a:gd name="connsiteY106" fmla="*/ 905522 h 2447568"/>
                              <a:gd name="connsiteX107" fmla="*/ 230820 w 2503503"/>
                              <a:gd name="connsiteY107" fmla="*/ 861134 h 2447568"/>
                              <a:gd name="connsiteX108" fmla="*/ 292963 w 2503503"/>
                              <a:gd name="connsiteY108" fmla="*/ 781235 h 2447568"/>
                              <a:gd name="connsiteX109" fmla="*/ 310719 w 2503503"/>
                              <a:gd name="connsiteY109" fmla="*/ 754602 h 2447568"/>
                              <a:gd name="connsiteX110" fmla="*/ 319596 w 2503503"/>
                              <a:gd name="connsiteY110" fmla="*/ 727969 h 2447568"/>
                              <a:gd name="connsiteX111" fmla="*/ 381740 w 2503503"/>
                              <a:gd name="connsiteY111" fmla="*/ 656948 h 2447568"/>
                              <a:gd name="connsiteX112" fmla="*/ 399495 w 2503503"/>
                              <a:gd name="connsiteY112" fmla="*/ 603682 h 2447568"/>
                              <a:gd name="connsiteX113" fmla="*/ 408373 w 2503503"/>
                              <a:gd name="connsiteY113" fmla="*/ 577049 h 2447568"/>
                              <a:gd name="connsiteX114" fmla="*/ 426128 w 2503503"/>
                              <a:gd name="connsiteY114" fmla="*/ 497150 h 2447568"/>
                              <a:gd name="connsiteX115" fmla="*/ 452761 w 2503503"/>
                              <a:gd name="connsiteY115" fmla="*/ 408373 h 2447568"/>
                              <a:gd name="connsiteX116" fmla="*/ 470517 w 2503503"/>
                              <a:gd name="connsiteY116" fmla="*/ 381740 h 2447568"/>
                              <a:gd name="connsiteX117" fmla="*/ 514905 w 2503503"/>
                              <a:gd name="connsiteY117" fmla="*/ 337351 h 2447568"/>
                              <a:gd name="connsiteX118" fmla="*/ 532660 w 2503503"/>
                              <a:gd name="connsiteY118" fmla="*/ 310718 h 2447568"/>
                              <a:gd name="connsiteX119" fmla="*/ 585926 w 2503503"/>
                              <a:gd name="connsiteY119" fmla="*/ 292963 h 2447568"/>
                              <a:gd name="connsiteX120" fmla="*/ 612559 w 2503503"/>
                              <a:gd name="connsiteY120" fmla="*/ 284085 h 2447568"/>
                              <a:gd name="connsiteX121" fmla="*/ 665825 w 2503503"/>
                              <a:gd name="connsiteY121" fmla="*/ 248575 h 2447568"/>
                              <a:gd name="connsiteX122" fmla="*/ 683581 w 2503503"/>
                              <a:gd name="connsiteY122" fmla="*/ 230819 h 2447568"/>
                              <a:gd name="connsiteX123" fmla="*/ 727969 w 2503503"/>
                              <a:gd name="connsiteY123" fmla="*/ 221942 h 2447568"/>
                              <a:gd name="connsiteX124" fmla="*/ 781235 w 2503503"/>
                              <a:gd name="connsiteY124" fmla="*/ 204186 h 2447568"/>
                              <a:gd name="connsiteX125" fmla="*/ 852257 w 2503503"/>
                              <a:gd name="connsiteY125" fmla="*/ 186431 h 2447568"/>
                              <a:gd name="connsiteX126" fmla="*/ 878890 w 2503503"/>
                              <a:gd name="connsiteY126" fmla="*/ 177553 h 2447568"/>
                              <a:gd name="connsiteX127" fmla="*/ 1145220 w 2503503"/>
                              <a:gd name="connsiteY127" fmla="*/ 159798 h 2447568"/>
                              <a:gd name="connsiteX128" fmla="*/ 1278385 w 2503503"/>
                              <a:gd name="connsiteY128" fmla="*/ 168676 h 2447568"/>
                              <a:gd name="connsiteX129" fmla="*/ 1305018 w 2503503"/>
                              <a:gd name="connsiteY129" fmla="*/ 177553 h 2447568"/>
                              <a:gd name="connsiteX130" fmla="*/ 1367161 w 2503503"/>
                              <a:gd name="connsiteY130" fmla="*/ 186431 h 2447568"/>
                              <a:gd name="connsiteX131" fmla="*/ 1393794 w 2503503"/>
                              <a:gd name="connsiteY131" fmla="*/ 195309 h 2447568"/>
                              <a:gd name="connsiteX132" fmla="*/ 1464816 w 2503503"/>
                              <a:gd name="connsiteY132" fmla="*/ 213064 h 2447568"/>
                              <a:gd name="connsiteX133" fmla="*/ 1518082 w 2503503"/>
                              <a:gd name="connsiteY133" fmla="*/ 230819 h 2447568"/>
                              <a:gd name="connsiteX134" fmla="*/ 1544715 w 2503503"/>
                              <a:gd name="connsiteY134" fmla="*/ 248575 h 2447568"/>
                              <a:gd name="connsiteX135" fmla="*/ 1695635 w 2503503"/>
                              <a:gd name="connsiteY135" fmla="*/ 248575 h 2447568"/>
                              <a:gd name="connsiteX136" fmla="*/ 1757779 w 2503503"/>
                              <a:gd name="connsiteY136" fmla="*/ 230819 h 2447568"/>
                              <a:gd name="connsiteX137" fmla="*/ 1775534 w 2503503"/>
                              <a:gd name="connsiteY137" fmla="*/ 204186 h 2447568"/>
                              <a:gd name="connsiteX138" fmla="*/ 1793290 w 2503503"/>
                              <a:gd name="connsiteY138" fmla="*/ 186431 h 2447568"/>
                              <a:gd name="connsiteX139" fmla="*/ 1802167 w 2503503"/>
                              <a:gd name="connsiteY139" fmla="*/ 159798 h 2447568"/>
                              <a:gd name="connsiteX140" fmla="*/ 1811045 w 2503503"/>
                              <a:gd name="connsiteY140" fmla="*/ 124287 h 24475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</a:cxnLst>
                            <a:rect l="l" t="t" r="r" b="b"/>
                            <a:pathLst>
                              <a:path w="2503503" h="2447568">
                                <a:moveTo>
                                  <a:pt x="1811045" y="124287"/>
                                </a:moveTo>
                                <a:cubicBezTo>
                                  <a:pt x="1821402" y="116889"/>
                                  <a:pt x="1846848" y="119776"/>
                                  <a:pt x="1864311" y="115410"/>
                                </a:cubicBezTo>
                                <a:cubicBezTo>
                                  <a:pt x="1882468" y="110871"/>
                                  <a:pt x="1917577" y="97654"/>
                                  <a:pt x="1917577" y="97654"/>
                                </a:cubicBezTo>
                                <a:cubicBezTo>
                                  <a:pt x="1985306" y="29925"/>
                                  <a:pt x="1906600" y="100690"/>
                                  <a:pt x="1970843" y="62144"/>
                                </a:cubicBezTo>
                                <a:cubicBezTo>
                                  <a:pt x="1978020" y="57838"/>
                                  <a:pt x="1981112" y="48131"/>
                                  <a:pt x="1988598" y="44388"/>
                                </a:cubicBezTo>
                                <a:cubicBezTo>
                                  <a:pt x="2005338" y="36018"/>
                                  <a:pt x="2024109" y="32551"/>
                                  <a:pt x="2041864" y="26633"/>
                                </a:cubicBezTo>
                                <a:cubicBezTo>
                                  <a:pt x="2050742" y="23674"/>
                                  <a:pt x="2059418" y="20024"/>
                                  <a:pt x="2068497" y="17755"/>
                                </a:cubicBezTo>
                                <a:cubicBezTo>
                                  <a:pt x="2113087" y="6609"/>
                                  <a:pt x="2092433" y="12737"/>
                                  <a:pt x="2130641" y="0"/>
                                </a:cubicBezTo>
                                <a:cubicBezTo>
                                  <a:pt x="2175029" y="2959"/>
                                  <a:pt x="2219766" y="2587"/>
                                  <a:pt x="2263806" y="8878"/>
                                </a:cubicBezTo>
                                <a:cubicBezTo>
                                  <a:pt x="2293798" y="13163"/>
                                  <a:pt x="2320538" y="25854"/>
                                  <a:pt x="2343705" y="44388"/>
                                </a:cubicBezTo>
                                <a:cubicBezTo>
                                  <a:pt x="2350241" y="49617"/>
                                  <a:pt x="2356231" y="55608"/>
                                  <a:pt x="2361460" y="62144"/>
                                </a:cubicBezTo>
                                <a:cubicBezTo>
                                  <a:pt x="2368125" y="70476"/>
                                  <a:pt x="2372385" y="80580"/>
                                  <a:pt x="2379216" y="88777"/>
                                </a:cubicBezTo>
                                <a:cubicBezTo>
                                  <a:pt x="2387254" y="98422"/>
                                  <a:pt x="2398552" y="105194"/>
                                  <a:pt x="2405849" y="115410"/>
                                </a:cubicBezTo>
                                <a:cubicBezTo>
                                  <a:pt x="2425549" y="142990"/>
                                  <a:pt x="2423632" y="155454"/>
                                  <a:pt x="2432482" y="186431"/>
                                </a:cubicBezTo>
                                <a:cubicBezTo>
                                  <a:pt x="2435053" y="195429"/>
                                  <a:pt x="2438897" y="204036"/>
                                  <a:pt x="2441359" y="213064"/>
                                </a:cubicBezTo>
                                <a:cubicBezTo>
                                  <a:pt x="2447780" y="236606"/>
                                  <a:pt x="2459115" y="284085"/>
                                  <a:pt x="2459115" y="284085"/>
                                </a:cubicBezTo>
                                <a:cubicBezTo>
                                  <a:pt x="2458838" y="287957"/>
                                  <a:pt x="2452782" y="427370"/>
                                  <a:pt x="2441359" y="461639"/>
                                </a:cubicBezTo>
                                <a:cubicBezTo>
                                  <a:pt x="2437985" y="471761"/>
                                  <a:pt x="2429522" y="479394"/>
                                  <a:pt x="2423604" y="488272"/>
                                </a:cubicBezTo>
                                <a:cubicBezTo>
                                  <a:pt x="2420645" y="500109"/>
                                  <a:pt x="2418232" y="512096"/>
                                  <a:pt x="2414726" y="523783"/>
                                </a:cubicBezTo>
                                <a:cubicBezTo>
                                  <a:pt x="2409348" y="541709"/>
                                  <a:pt x="2396971" y="577049"/>
                                  <a:pt x="2396971" y="577049"/>
                                </a:cubicBezTo>
                                <a:cubicBezTo>
                                  <a:pt x="2399930" y="591845"/>
                                  <a:pt x="2401879" y="606880"/>
                                  <a:pt x="2405849" y="621437"/>
                                </a:cubicBezTo>
                                <a:cubicBezTo>
                                  <a:pt x="2410773" y="639493"/>
                                  <a:pt x="2419933" y="656351"/>
                                  <a:pt x="2423604" y="674703"/>
                                </a:cubicBezTo>
                                <a:cubicBezTo>
                                  <a:pt x="2426563" y="689499"/>
                                  <a:pt x="2429089" y="704388"/>
                                  <a:pt x="2432482" y="719091"/>
                                </a:cubicBezTo>
                                <a:cubicBezTo>
                                  <a:pt x="2437969" y="742869"/>
                                  <a:pt x="2446225" y="766042"/>
                                  <a:pt x="2450237" y="790113"/>
                                </a:cubicBezTo>
                                <a:cubicBezTo>
                                  <a:pt x="2456155" y="825624"/>
                                  <a:pt x="2456607" y="862492"/>
                                  <a:pt x="2467992" y="896645"/>
                                </a:cubicBezTo>
                                <a:cubicBezTo>
                                  <a:pt x="2485269" y="948474"/>
                                  <a:pt x="2470125" y="898429"/>
                                  <a:pt x="2485748" y="976544"/>
                                </a:cubicBezTo>
                                <a:cubicBezTo>
                                  <a:pt x="2488141" y="988508"/>
                                  <a:pt x="2491978" y="1000144"/>
                                  <a:pt x="2494625" y="1012054"/>
                                </a:cubicBezTo>
                                <a:cubicBezTo>
                                  <a:pt x="2497898" y="1026784"/>
                                  <a:pt x="2500544" y="1041647"/>
                                  <a:pt x="2503503" y="1056443"/>
                                </a:cubicBezTo>
                                <a:cubicBezTo>
                                  <a:pt x="2499532" y="1127923"/>
                                  <a:pt x="2497305" y="1221021"/>
                                  <a:pt x="2485748" y="1296140"/>
                                </a:cubicBezTo>
                                <a:cubicBezTo>
                                  <a:pt x="2483893" y="1308199"/>
                                  <a:pt x="2479263" y="1319687"/>
                                  <a:pt x="2476870" y="1331651"/>
                                </a:cubicBezTo>
                                <a:cubicBezTo>
                                  <a:pt x="2450170" y="1465147"/>
                                  <a:pt x="2482149" y="1330930"/>
                                  <a:pt x="2459115" y="1411550"/>
                                </a:cubicBezTo>
                                <a:cubicBezTo>
                                  <a:pt x="2455763" y="1423282"/>
                                  <a:pt x="2454521" y="1435636"/>
                                  <a:pt x="2450237" y="1447060"/>
                                </a:cubicBezTo>
                                <a:cubicBezTo>
                                  <a:pt x="2445590" y="1459451"/>
                                  <a:pt x="2437695" y="1470407"/>
                                  <a:pt x="2432482" y="1482571"/>
                                </a:cubicBezTo>
                                <a:cubicBezTo>
                                  <a:pt x="2428796" y="1491172"/>
                                  <a:pt x="2426175" y="1500206"/>
                                  <a:pt x="2423604" y="1509204"/>
                                </a:cubicBezTo>
                                <a:cubicBezTo>
                                  <a:pt x="2420252" y="1520936"/>
                                  <a:pt x="2419532" y="1533500"/>
                                  <a:pt x="2414726" y="1544715"/>
                                </a:cubicBezTo>
                                <a:cubicBezTo>
                                  <a:pt x="2410523" y="1554522"/>
                                  <a:pt x="2401743" y="1561805"/>
                                  <a:pt x="2396971" y="1571348"/>
                                </a:cubicBezTo>
                                <a:cubicBezTo>
                                  <a:pt x="2371276" y="1622738"/>
                                  <a:pt x="2411946" y="1574128"/>
                                  <a:pt x="2361460" y="1624614"/>
                                </a:cubicBezTo>
                                <a:cubicBezTo>
                                  <a:pt x="2358501" y="1633492"/>
                                  <a:pt x="2357398" y="1643223"/>
                                  <a:pt x="2352583" y="1651247"/>
                                </a:cubicBezTo>
                                <a:cubicBezTo>
                                  <a:pt x="2321030" y="1703834"/>
                                  <a:pt x="2336174" y="1611701"/>
                                  <a:pt x="2299317" y="1722268"/>
                                </a:cubicBezTo>
                                <a:cubicBezTo>
                                  <a:pt x="2284876" y="1765588"/>
                                  <a:pt x="2280468" y="1794383"/>
                                  <a:pt x="2246051" y="1828800"/>
                                </a:cubicBezTo>
                                <a:cubicBezTo>
                                  <a:pt x="2234214" y="1840637"/>
                                  <a:pt x="2218026" y="1849338"/>
                                  <a:pt x="2210540" y="1864311"/>
                                </a:cubicBezTo>
                                <a:cubicBezTo>
                                  <a:pt x="2200981" y="1883429"/>
                                  <a:pt x="2189671" y="1909721"/>
                                  <a:pt x="2175029" y="1926454"/>
                                </a:cubicBezTo>
                                <a:cubicBezTo>
                                  <a:pt x="2161250" y="1942202"/>
                                  <a:pt x="2143196" y="1954103"/>
                                  <a:pt x="2130641" y="1970843"/>
                                </a:cubicBezTo>
                                <a:cubicBezTo>
                                  <a:pt x="2121763" y="1982680"/>
                                  <a:pt x="2113637" y="1995119"/>
                                  <a:pt x="2104008" y="2006353"/>
                                </a:cubicBezTo>
                                <a:cubicBezTo>
                                  <a:pt x="2095837" y="2015885"/>
                                  <a:pt x="2085412" y="2023341"/>
                                  <a:pt x="2077375" y="2032986"/>
                                </a:cubicBezTo>
                                <a:cubicBezTo>
                                  <a:pt x="2070545" y="2041183"/>
                                  <a:pt x="2067164" y="2052074"/>
                                  <a:pt x="2059620" y="2059619"/>
                                </a:cubicBezTo>
                                <a:cubicBezTo>
                                  <a:pt x="2052075" y="2067164"/>
                                  <a:pt x="2041319" y="2070710"/>
                                  <a:pt x="2032987" y="2077375"/>
                                </a:cubicBezTo>
                                <a:cubicBezTo>
                                  <a:pt x="2026451" y="2082604"/>
                                  <a:pt x="2020460" y="2088594"/>
                                  <a:pt x="2015231" y="2095130"/>
                                </a:cubicBezTo>
                                <a:cubicBezTo>
                                  <a:pt x="2008566" y="2103461"/>
                                  <a:pt x="2005807" y="2115098"/>
                                  <a:pt x="1997476" y="2121763"/>
                                </a:cubicBezTo>
                                <a:cubicBezTo>
                                  <a:pt x="1990169" y="2127609"/>
                                  <a:pt x="1979213" y="2126456"/>
                                  <a:pt x="1970843" y="2130641"/>
                                </a:cubicBezTo>
                                <a:cubicBezTo>
                                  <a:pt x="1961300" y="2135413"/>
                                  <a:pt x="1953088" y="2142478"/>
                                  <a:pt x="1944210" y="2148396"/>
                                </a:cubicBezTo>
                                <a:cubicBezTo>
                                  <a:pt x="1936145" y="2160493"/>
                                  <a:pt x="1922755" y="2184351"/>
                                  <a:pt x="1908699" y="2192785"/>
                                </a:cubicBezTo>
                                <a:cubicBezTo>
                                  <a:pt x="1900675" y="2197600"/>
                                  <a:pt x="1890944" y="2198703"/>
                                  <a:pt x="1882066" y="2201662"/>
                                </a:cubicBezTo>
                                <a:cubicBezTo>
                                  <a:pt x="1876148" y="2210540"/>
                                  <a:pt x="1872642" y="2221630"/>
                                  <a:pt x="1864311" y="2228295"/>
                                </a:cubicBezTo>
                                <a:cubicBezTo>
                                  <a:pt x="1857004" y="2234141"/>
                                  <a:pt x="1846048" y="2232988"/>
                                  <a:pt x="1837678" y="2237173"/>
                                </a:cubicBezTo>
                                <a:cubicBezTo>
                                  <a:pt x="1828135" y="2241945"/>
                                  <a:pt x="1819923" y="2249010"/>
                                  <a:pt x="1811045" y="2254928"/>
                                </a:cubicBezTo>
                                <a:cubicBezTo>
                                  <a:pt x="1805127" y="2263806"/>
                                  <a:pt x="1802338" y="2275906"/>
                                  <a:pt x="1793290" y="2281561"/>
                                </a:cubicBezTo>
                                <a:cubicBezTo>
                                  <a:pt x="1778876" y="2290570"/>
                                  <a:pt x="1725306" y="2302996"/>
                                  <a:pt x="1704513" y="2308194"/>
                                </a:cubicBezTo>
                                <a:cubicBezTo>
                                  <a:pt x="1628186" y="2359081"/>
                                  <a:pt x="1724758" y="2298072"/>
                                  <a:pt x="1651247" y="2334827"/>
                                </a:cubicBezTo>
                                <a:cubicBezTo>
                                  <a:pt x="1612934" y="2353984"/>
                                  <a:pt x="1638152" y="2352533"/>
                                  <a:pt x="1597981" y="2361460"/>
                                </a:cubicBezTo>
                                <a:cubicBezTo>
                                  <a:pt x="1580409" y="2365365"/>
                                  <a:pt x="1562287" y="2366433"/>
                                  <a:pt x="1544715" y="2370338"/>
                                </a:cubicBezTo>
                                <a:cubicBezTo>
                                  <a:pt x="1459142" y="2389355"/>
                                  <a:pt x="1588917" y="2368758"/>
                                  <a:pt x="1482571" y="2388093"/>
                                </a:cubicBezTo>
                                <a:cubicBezTo>
                                  <a:pt x="1461984" y="2391836"/>
                                  <a:pt x="1441142" y="2394012"/>
                                  <a:pt x="1420427" y="2396971"/>
                                </a:cubicBezTo>
                                <a:cubicBezTo>
                                  <a:pt x="1313747" y="2432530"/>
                                  <a:pt x="1385851" y="2413742"/>
                                  <a:pt x="1198486" y="2423604"/>
                                </a:cubicBezTo>
                                <a:cubicBezTo>
                                  <a:pt x="1189608" y="2426563"/>
                                  <a:pt x="1181129" y="2431245"/>
                                  <a:pt x="1171853" y="2432482"/>
                                </a:cubicBezTo>
                                <a:cubicBezTo>
                                  <a:pt x="1058708" y="2447568"/>
                                  <a:pt x="1053784" y="2440590"/>
                                  <a:pt x="932156" y="2432482"/>
                                </a:cubicBezTo>
                                <a:cubicBezTo>
                                  <a:pt x="892003" y="2392329"/>
                                  <a:pt x="942193" y="2440845"/>
                                  <a:pt x="878890" y="2388093"/>
                                </a:cubicBezTo>
                                <a:cubicBezTo>
                                  <a:pt x="872460" y="2382735"/>
                                  <a:pt x="867670" y="2375567"/>
                                  <a:pt x="861134" y="2370338"/>
                                </a:cubicBezTo>
                                <a:cubicBezTo>
                                  <a:pt x="852802" y="2363673"/>
                                  <a:pt x="842531" y="2359609"/>
                                  <a:pt x="834501" y="2352583"/>
                                </a:cubicBezTo>
                                <a:cubicBezTo>
                                  <a:pt x="818753" y="2338804"/>
                                  <a:pt x="804909" y="2322990"/>
                                  <a:pt x="790113" y="2308194"/>
                                </a:cubicBezTo>
                                <a:cubicBezTo>
                                  <a:pt x="773596" y="2291677"/>
                                  <a:pt x="765803" y="2286209"/>
                                  <a:pt x="754602" y="2263806"/>
                                </a:cubicBezTo>
                                <a:cubicBezTo>
                                  <a:pt x="747140" y="2248882"/>
                                  <a:pt x="741116" y="2215892"/>
                                  <a:pt x="736847" y="2201662"/>
                                </a:cubicBezTo>
                                <a:cubicBezTo>
                                  <a:pt x="731469" y="2183735"/>
                                  <a:pt x="725009" y="2166151"/>
                                  <a:pt x="719091" y="2148396"/>
                                </a:cubicBezTo>
                                <a:cubicBezTo>
                                  <a:pt x="716132" y="2139518"/>
                                  <a:pt x="716831" y="2128380"/>
                                  <a:pt x="710214" y="2121763"/>
                                </a:cubicBezTo>
                                <a:lnTo>
                                  <a:pt x="692458" y="2104008"/>
                                </a:lnTo>
                                <a:cubicBezTo>
                                  <a:pt x="689499" y="2086253"/>
                                  <a:pt x="689901" y="2067596"/>
                                  <a:pt x="683581" y="2050742"/>
                                </a:cubicBezTo>
                                <a:cubicBezTo>
                                  <a:pt x="678885" y="2038219"/>
                                  <a:pt x="646525" y="2021342"/>
                                  <a:pt x="639192" y="2015231"/>
                                </a:cubicBezTo>
                                <a:cubicBezTo>
                                  <a:pt x="629547" y="2007194"/>
                                  <a:pt x="622204" y="1996635"/>
                                  <a:pt x="612559" y="1988598"/>
                                </a:cubicBezTo>
                                <a:cubicBezTo>
                                  <a:pt x="574398" y="1956798"/>
                                  <a:pt x="599330" y="1981983"/>
                                  <a:pt x="559293" y="1961965"/>
                                </a:cubicBezTo>
                                <a:cubicBezTo>
                                  <a:pt x="549750" y="1957193"/>
                                  <a:pt x="542203" y="1948982"/>
                                  <a:pt x="532660" y="1944210"/>
                                </a:cubicBezTo>
                                <a:cubicBezTo>
                                  <a:pt x="512366" y="1934063"/>
                                  <a:pt x="481900" y="1931519"/>
                                  <a:pt x="461639" y="1926454"/>
                                </a:cubicBezTo>
                                <a:cubicBezTo>
                                  <a:pt x="452561" y="1924184"/>
                                  <a:pt x="444004" y="1920148"/>
                                  <a:pt x="435006" y="1917577"/>
                                </a:cubicBezTo>
                                <a:cubicBezTo>
                                  <a:pt x="423274" y="1914225"/>
                                  <a:pt x="411227" y="1912051"/>
                                  <a:pt x="399495" y="1908699"/>
                                </a:cubicBezTo>
                                <a:cubicBezTo>
                                  <a:pt x="390497" y="1906128"/>
                                  <a:pt x="381860" y="1902392"/>
                                  <a:pt x="372862" y="1899821"/>
                                </a:cubicBezTo>
                                <a:cubicBezTo>
                                  <a:pt x="361131" y="1896469"/>
                                  <a:pt x="349038" y="1894450"/>
                                  <a:pt x="337352" y="1890944"/>
                                </a:cubicBezTo>
                                <a:cubicBezTo>
                                  <a:pt x="319425" y="1885566"/>
                                  <a:pt x="299659" y="1883570"/>
                                  <a:pt x="284086" y="1873188"/>
                                </a:cubicBezTo>
                                <a:cubicBezTo>
                                  <a:pt x="275208" y="1867270"/>
                                  <a:pt x="265785" y="1862098"/>
                                  <a:pt x="257453" y="1855433"/>
                                </a:cubicBezTo>
                                <a:cubicBezTo>
                                  <a:pt x="250917" y="1850204"/>
                                  <a:pt x="246874" y="1841984"/>
                                  <a:pt x="239697" y="1837678"/>
                                </a:cubicBezTo>
                                <a:cubicBezTo>
                                  <a:pt x="231673" y="1832863"/>
                                  <a:pt x="221942" y="1831759"/>
                                  <a:pt x="213064" y="1828800"/>
                                </a:cubicBezTo>
                                <a:cubicBezTo>
                                  <a:pt x="162181" y="1752474"/>
                                  <a:pt x="229934" y="1842296"/>
                                  <a:pt x="168676" y="1793289"/>
                                </a:cubicBezTo>
                                <a:cubicBezTo>
                                  <a:pt x="160345" y="1786624"/>
                                  <a:pt x="157947" y="1774686"/>
                                  <a:pt x="150921" y="1766656"/>
                                </a:cubicBezTo>
                                <a:cubicBezTo>
                                  <a:pt x="137142" y="1750908"/>
                                  <a:pt x="118139" y="1739679"/>
                                  <a:pt x="106532" y="1722268"/>
                                </a:cubicBezTo>
                                <a:cubicBezTo>
                                  <a:pt x="94695" y="1704513"/>
                                  <a:pt x="77770" y="1689246"/>
                                  <a:pt x="71022" y="1669002"/>
                                </a:cubicBezTo>
                                <a:lnTo>
                                  <a:pt x="35511" y="1562470"/>
                                </a:lnTo>
                                <a:lnTo>
                                  <a:pt x="17756" y="1509204"/>
                                </a:lnTo>
                                <a:cubicBezTo>
                                  <a:pt x="14797" y="1500326"/>
                                  <a:pt x="11148" y="1491649"/>
                                  <a:pt x="8878" y="1482571"/>
                                </a:cubicBezTo>
                                <a:lnTo>
                                  <a:pt x="0" y="1447060"/>
                                </a:lnTo>
                                <a:cubicBezTo>
                                  <a:pt x="2959" y="1396753"/>
                                  <a:pt x="2360" y="1346110"/>
                                  <a:pt x="8878" y="1296140"/>
                                </a:cubicBezTo>
                                <a:cubicBezTo>
                                  <a:pt x="11299" y="1277581"/>
                                  <a:pt x="20715" y="1260629"/>
                                  <a:pt x="26633" y="1242874"/>
                                </a:cubicBezTo>
                                <a:lnTo>
                                  <a:pt x="44389" y="1189608"/>
                                </a:lnTo>
                                <a:cubicBezTo>
                                  <a:pt x="47348" y="1180730"/>
                                  <a:pt x="48075" y="1170761"/>
                                  <a:pt x="53266" y="1162975"/>
                                </a:cubicBezTo>
                                <a:lnTo>
                                  <a:pt x="71022" y="1136342"/>
                                </a:lnTo>
                                <a:cubicBezTo>
                                  <a:pt x="91424" y="1075135"/>
                                  <a:pt x="75543" y="1096310"/>
                                  <a:pt x="106532" y="1065320"/>
                                </a:cubicBezTo>
                                <a:lnTo>
                                  <a:pt x="133165" y="985421"/>
                                </a:lnTo>
                                <a:cubicBezTo>
                                  <a:pt x="136124" y="976543"/>
                                  <a:pt x="135426" y="965405"/>
                                  <a:pt x="142043" y="958788"/>
                                </a:cubicBezTo>
                                <a:cubicBezTo>
                                  <a:pt x="150921" y="949910"/>
                                  <a:pt x="160639" y="941800"/>
                                  <a:pt x="168676" y="932155"/>
                                </a:cubicBezTo>
                                <a:cubicBezTo>
                                  <a:pt x="175506" y="923958"/>
                                  <a:pt x="179405" y="913552"/>
                                  <a:pt x="186431" y="905522"/>
                                </a:cubicBezTo>
                                <a:cubicBezTo>
                                  <a:pt x="200210" y="889774"/>
                                  <a:pt x="216024" y="875930"/>
                                  <a:pt x="230820" y="861134"/>
                                </a:cubicBezTo>
                                <a:cubicBezTo>
                                  <a:pt x="272542" y="819412"/>
                                  <a:pt x="250488" y="844947"/>
                                  <a:pt x="292963" y="781235"/>
                                </a:cubicBezTo>
                                <a:lnTo>
                                  <a:pt x="310719" y="754602"/>
                                </a:lnTo>
                                <a:cubicBezTo>
                                  <a:pt x="313678" y="745724"/>
                                  <a:pt x="313750" y="735276"/>
                                  <a:pt x="319596" y="727969"/>
                                </a:cubicBezTo>
                                <a:cubicBezTo>
                                  <a:pt x="361025" y="676182"/>
                                  <a:pt x="346229" y="763483"/>
                                  <a:pt x="381740" y="656948"/>
                                </a:cubicBezTo>
                                <a:lnTo>
                                  <a:pt x="399495" y="603682"/>
                                </a:lnTo>
                                <a:cubicBezTo>
                                  <a:pt x="402454" y="594804"/>
                                  <a:pt x="406103" y="586127"/>
                                  <a:pt x="408373" y="577049"/>
                                </a:cubicBezTo>
                                <a:cubicBezTo>
                                  <a:pt x="430025" y="490445"/>
                                  <a:pt x="403587" y="598585"/>
                                  <a:pt x="426128" y="497150"/>
                                </a:cubicBezTo>
                                <a:cubicBezTo>
                                  <a:pt x="430263" y="478542"/>
                                  <a:pt x="445386" y="419435"/>
                                  <a:pt x="452761" y="408373"/>
                                </a:cubicBezTo>
                                <a:cubicBezTo>
                                  <a:pt x="458680" y="399495"/>
                                  <a:pt x="463491" y="389770"/>
                                  <a:pt x="470517" y="381740"/>
                                </a:cubicBezTo>
                                <a:cubicBezTo>
                                  <a:pt x="484296" y="365992"/>
                                  <a:pt x="503298" y="354762"/>
                                  <a:pt x="514905" y="337351"/>
                                </a:cubicBezTo>
                                <a:cubicBezTo>
                                  <a:pt x="520823" y="328473"/>
                                  <a:pt x="523612" y="316373"/>
                                  <a:pt x="532660" y="310718"/>
                                </a:cubicBezTo>
                                <a:cubicBezTo>
                                  <a:pt x="548531" y="300799"/>
                                  <a:pt x="568171" y="298881"/>
                                  <a:pt x="585926" y="292963"/>
                                </a:cubicBezTo>
                                <a:lnTo>
                                  <a:pt x="612559" y="284085"/>
                                </a:lnTo>
                                <a:cubicBezTo>
                                  <a:pt x="647111" y="232260"/>
                                  <a:pt x="608497" y="277239"/>
                                  <a:pt x="665825" y="248575"/>
                                </a:cubicBezTo>
                                <a:cubicBezTo>
                                  <a:pt x="673312" y="244832"/>
                                  <a:pt x="675888" y="234116"/>
                                  <a:pt x="683581" y="230819"/>
                                </a:cubicBezTo>
                                <a:cubicBezTo>
                                  <a:pt x="697450" y="224875"/>
                                  <a:pt x="713412" y="225912"/>
                                  <a:pt x="727969" y="221942"/>
                                </a:cubicBezTo>
                                <a:cubicBezTo>
                                  <a:pt x="746025" y="217018"/>
                                  <a:pt x="763078" y="208725"/>
                                  <a:pt x="781235" y="204186"/>
                                </a:cubicBezTo>
                                <a:cubicBezTo>
                                  <a:pt x="804909" y="198268"/>
                                  <a:pt x="829107" y="194148"/>
                                  <a:pt x="852257" y="186431"/>
                                </a:cubicBezTo>
                                <a:cubicBezTo>
                                  <a:pt x="861135" y="183472"/>
                                  <a:pt x="869683" y="179227"/>
                                  <a:pt x="878890" y="177553"/>
                                </a:cubicBezTo>
                                <a:cubicBezTo>
                                  <a:pt x="958034" y="163163"/>
                                  <a:pt x="1080535" y="162738"/>
                                  <a:pt x="1145220" y="159798"/>
                                </a:cubicBezTo>
                                <a:cubicBezTo>
                                  <a:pt x="1189608" y="162757"/>
                                  <a:pt x="1234170" y="163763"/>
                                  <a:pt x="1278385" y="168676"/>
                                </a:cubicBezTo>
                                <a:cubicBezTo>
                                  <a:pt x="1287686" y="169709"/>
                                  <a:pt x="1295842" y="175718"/>
                                  <a:pt x="1305018" y="177553"/>
                                </a:cubicBezTo>
                                <a:cubicBezTo>
                                  <a:pt x="1325536" y="181657"/>
                                  <a:pt x="1346447" y="183472"/>
                                  <a:pt x="1367161" y="186431"/>
                                </a:cubicBezTo>
                                <a:cubicBezTo>
                                  <a:pt x="1376039" y="189390"/>
                                  <a:pt x="1384766" y="192847"/>
                                  <a:pt x="1393794" y="195309"/>
                                </a:cubicBezTo>
                                <a:cubicBezTo>
                                  <a:pt x="1417337" y="201730"/>
                                  <a:pt x="1441666" y="205347"/>
                                  <a:pt x="1464816" y="213064"/>
                                </a:cubicBezTo>
                                <a:lnTo>
                                  <a:pt x="1518082" y="230819"/>
                                </a:lnTo>
                                <a:cubicBezTo>
                                  <a:pt x="1526960" y="236738"/>
                                  <a:pt x="1535172" y="243803"/>
                                  <a:pt x="1544715" y="248575"/>
                                </a:cubicBezTo>
                                <a:cubicBezTo>
                                  <a:pt x="1591488" y="271961"/>
                                  <a:pt x="1647516" y="252012"/>
                                  <a:pt x="1695635" y="248575"/>
                                </a:cubicBezTo>
                                <a:cubicBezTo>
                                  <a:pt x="1697955" y="247995"/>
                                  <a:pt x="1751990" y="235451"/>
                                  <a:pt x="1757779" y="230819"/>
                                </a:cubicBezTo>
                                <a:cubicBezTo>
                                  <a:pt x="1766110" y="224154"/>
                                  <a:pt x="1768869" y="212517"/>
                                  <a:pt x="1775534" y="204186"/>
                                </a:cubicBezTo>
                                <a:cubicBezTo>
                                  <a:pt x="1780763" y="197650"/>
                                  <a:pt x="1787371" y="192349"/>
                                  <a:pt x="1793290" y="186431"/>
                                </a:cubicBezTo>
                                <a:cubicBezTo>
                                  <a:pt x="1796249" y="177553"/>
                                  <a:pt x="1797982" y="168168"/>
                                  <a:pt x="1802167" y="159798"/>
                                </a:cubicBezTo>
                                <a:cubicBezTo>
                                  <a:pt x="1806939" y="150255"/>
                                  <a:pt x="1800688" y="131685"/>
                                  <a:pt x="1811045" y="124287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s:wsp>
                        <wps:cNvPr id="27" name="Forme libre 27"/>
                        <wps:cNvSpPr/>
                        <wps:spPr>
                          <a:xfrm>
                            <a:off x="83968" y="133350"/>
                            <a:ext cx="1840082" cy="2296515"/>
                          </a:xfrm>
                          <a:custGeom>
                            <a:avLst/>
                            <a:gdLst>
                              <a:gd name="connsiteX0" fmla="*/ 706607 w 1840082"/>
                              <a:gd name="connsiteY0" fmla="*/ 2295525 h 2296515"/>
                              <a:gd name="connsiteX1" fmla="*/ 649457 w 1840082"/>
                              <a:gd name="connsiteY1" fmla="*/ 2266950 h 2296515"/>
                              <a:gd name="connsiteX2" fmla="*/ 563732 w 1840082"/>
                              <a:gd name="connsiteY2" fmla="*/ 2228850 h 2296515"/>
                              <a:gd name="connsiteX3" fmla="*/ 468482 w 1840082"/>
                              <a:gd name="connsiteY3" fmla="*/ 2181225 h 2296515"/>
                              <a:gd name="connsiteX4" fmla="*/ 439907 w 1840082"/>
                              <a:gd name="connsiteY4" fmla="*/ 2152650 h 2296515"/>
                              <a:gd name="connsiteX5" fmla="*/ 354182 w 1840082"/>
                              <a:gd name="connsiteY5" fmla="*/ 2105025 h 2296515"/>
                              <a:gd name="connsiteX6" fmla="*/ 297032 w 1840082"/>
                              <a:gd name="connsiteY6" fmla="*/ 2047875 h 2296515"/>
                              <a:gd name="connsiteX7" fmla="*/ 249407 w 1840082"/>
                              <a:gd name="connsiteY7" fmla="*/ 2000250 h 2296515"/>
                              <a:gd name="connsiteX8" fmla="*/ 230357 w 1840082"/>
                              <a:gd name="connsiteY8" fmla="*/ 1962150 h 2296515"/>
                              <a:gd name="connsiteX9" fmla="*/ 192257 w 1840082"/>
                              <a:gd name="connsiteY9" fmla="*/ 1905000 h 2296515"/>
                              <a:gd name="connsiteX10" fmla="*/ 182732 w 1840082"/>
                              <a:gd name="connsiteY10" fmla="*/ 1876425 h 2296515"/>
                              <a:gd name="connsiteX11" fmla="*/ 154157 w 1840082"/>
                              <a:gd name="connsiteY11" fmla="*/ 1847850 h 2296515"/>
                              <a:gd name="connsiteX12" fmla="*/ 125582 w 1840082"/>
                              <a:gd name="connsiteY12" fmla="*/ 1800225 h 2296515"/>
                              <a:gd name="connsiteX13" fmla="*/ 106532 w 1840082"/>
                              <a:gd name="connsiteY13" fmla="*/ 1771650 h 2296515"/>
                              <a:gd name="connsiteX14" fmla="*/ 68432 w 1840082"/>
                              <a:gd name="connsiteY14" fmla="*/ 1647825 h 2296515"/>
                              <a:gd name="connsiteX15" fmla="*/ 49382 w 1840082"/>
                              <a:gd name="connsiteY15" fmla="*/ 1609725 h 2296515"/>
                              <a:gd name="connsiteX16" fmla="*/ 20807 w 1840082"/>
                              <a:gd name="connsiteY16" fmla="*/ 1552575 h 2296515"/>
                              <a:gd name="connsiteX17" fmla="*/ 11282 w 1840082"/>
                              <a:gd name="connsiteY17" fmla="*/ 1009650 h 2296515"/>
                              <a:gd name="connsiteX18" fmla="*/ 20807 w 1840082"/>
                              <a:gd name="connsiteY18" fmla="*/ 971550 h 2296515"/>
                              <a:gd name="connsiteX19" fmla="*/ 49382 w 1840082"/>
                              <a:gd name="connsiteY19" fmla="*/ 885825 h 2296515"/>
                              <a:gd name="connsiteX20" fmla="*/ 58907 w 1840082"/>
                              <a:gd name="connsiteY20" fmla="*/ 857250 h 2296515"/>
                              <a:gd name="connsiteX21" fmla="*/ 87482 w 1840082"/>
                              <a:gd name="connsiteY21" fmla="*/ 809625 h 2296515"/>
                              <a:gd name="connsiteX22" fmla="*/ 97007 w 1840082"/>
                              <a:gd name="connsiteY22" fmla="*/ 781050 h 2296515"/>
                              <a:gd name="connsiteX23" fmla="*/ 106532 w 1840082"/>
                              <a:gd name="connsiteY23" fmla="*/ 742950 h 2296515"/>
                              <a:gd name="connsiteX24" fmla="*/ 135107 w 1840082"/>
                              <a:gd name="connsiteY24" fmla="*/ 704850 h 2296515"/>
                              <a:gd name="connsiteX25" fmla="*/ 173207 w 1840082"/>
                              <a:gd name="connsiteY25" fmla="*/ 638175 h 2296515"/>
                              <a:gd name="connsiteX26" fmla="*/ 211307 w 1840082"/>
                              <a:gd name="connsiteY26" fmla="*/ 581025 h 2296515"/>
                              <a:gd name="connsiteX27" fmla="*/ 258932 w 1840082"/>
                              <a:gd name="connsiteY27" fmla="*/ 533400 h 2296515"/>
                              <a:gd name="connsiteX28" fmla="*/ 277982 w 1840082"/>
                              <a:gd name="connsiteY28" fmla="*/ 504825 h 2296515"/>
                              <a:gd name="connsiteX29" fmla="*/ 382757 w 1840082"/>
                              <a:gd name="connsiteY29" fmla="*/ 409575 h 2296515"/>
                              <a:gd name="connsiteX30" fmla="*/ 487532 w 1840082"/>
                              <a:gd name="connsiteY30" fmla="*/ 323850 h 2296515"/>
                              <a:gd name="connsiteX31" fmla="*/ 573257 w 1840082"/>
                              <a:gd name="connsiteY31" fmla="*/ 285750 h 2296515"/>
                              <a:gd name="connsiteX32" fmla="*/ 639932 w 1840082"/>
                              <a:gd name="connsiteY32" fmla="*/ 257175 h 2296515"/>
                              <a:gd name="connsiteX33" fmla="*/ 678032 w 1840082"/>
                              <a:gd name="connsiteY33" fmla="*/ 228600 h 2296515"/>
                              <a:gd name="connsiteX34" fmla="*/ 706607 w 1840082"/>
                              <a:gd name="connsiteY34" fmla="*/ 219075 h 2296515"/>
                              <a:gd name="connsiteX35" fmla="*/ 754232 w 1840082"/>
                              <a:gd name="connsiteY35" fmla="*/ 180975 h 2296515"/>
                              <a:gd name="connsiteX36" fmla="*/ 782807 w 1840082"/>
                              <a:gd name="connsiteY36" fmla="*/ 171450 h 2296515"/>
                              <a:gd name="connsiteX37" fmla="*/ 916157 w 1840082"/>
                              <a:gd name="connsiteY37" fmla="*/ 104775 h 2296515"/>
                              <a:gd name="connsiteX38" fmla="*/ 1020932 w 1840082"/>
                              <a:gd name="connsiteY38" fmla="*/ 85725 h 2296515"/>
                              <a:gd name="connsiteX39" fmla="*/ 1078082 w 1840082"/>
                              <a:gd name="connsiteY39" fmla="*/ 66675 h 2296515"/>
                              <a:gd name="connsiteX40" fmla="*/ 1125707 w 1840082"/>
                              <a:gd name="connsiteY40" fmla="*/ 57150 h 2296515"/>
                              <a:gd name="connsiteX41" fmla="*/ 1230482 w 1840082"/>
                              <a:gd name="connsiteY41" fmla="*/ 28575 h 2296515"/>
                              <a:gd name="connsiteX42" fmla="*/ 1287632 w 1840082"/>
                              <a:gd name="connsiteY42" fmla="*/ 19050 h 2296515"/>
                              <a:gd name="connsiteX43" fmla="*/ 1468607 w 1840082"/>
                              <a:gd name="connsiteY43" fmla="*/ 0 h 2296515"/>
                              <a:gd name="connsiteX44" fmla="*/ 1744832 w 1840082"/>
                              <a:gd name="connsiteY44" fmla="*/ 9525 h 2296515"/>
                              <a:gd name="connsiteX45" fmla="*/ 1801982 w 1840082"/>
                              <a:gd name="connsiteY45" fmla="*/ 28575 h 2296515"/>
                              <a:gd name="connsiteX46" fmla="*/ 1830557 w 1840082"/>
                              <a:gd name="connsiteY46" fmla="*/ 85725 h 2296515"/>
                              <a:gd name="connsiteX47" fmla="*/ 1840082 w 1840082"/>
                              <a:gd name="connsiteY47" fmla="*/ 114300 h 2296515"/>
                              <a:gd name="connsiteX48" fmla="*/ 1830557 w 1840082"/>
                              <a:gd name="connsiteY48" fmla="*/ 200025 h 2296515"/>
                              <a:gd name="connsiteX49" fmla="*/ 1821032 w 1840082"/>
                              <a:gd name="connsiteY49" fmla="*/ 247650 h 2296515"/>
                              <a:gd name="connsiteX50" fmla="*/ 1811507 w 1840082"/>
                              <a:gd name="connsiteY50" fmla="*/ 304800 h 2296515"/>
                              <a:gd name="connsiteX51" fmla="*/ 1801982 w 1840082"/>
                              <a:gd name="connsiteY51" fmla="*/ 342900 h 2296515"/>
                              <a:gd name="connsiteX52" fmla="*/ 1773407 w 1840082"/>
                              <a:gd name="connsiteY52" fmla="*/ 352425 h 2296515"/>
                              <a:gd name="connsiteX53" fmla="*/ 1735307 w 1840082"/>
                              <a:gd name="connsiteY53" fmla="*/ 361950 h 2296515"/>
                              <a:gd name="connsiteX54" fmla="*/ 1420982 w 1840082"/>
                              <a:gd name="connsiteY54" fmla="*/ 342900 h 2296515"/>
                              <a:gd name="connsiteX55" fmla="*/ 1382882 w 1840082"/>
                              <a:gd name="connsiteY55" fmla="*/ 333375 h 2296515"/>
                              <a:gd name="connsiteX56" fmla="*/ 1240007 w 1840082"/>
                              <a:gd name="connsiteY56" fmla="*/ 314325 h 2296515"/>
                              <a:gd name="connsiteX57" fmla="*/ 1192382 w 1840082"/>
                              <a:gd name="connsiteY57" fmla="*/ 304800 h 2296515"/>
                              <a:gd name="connsiteX58" fmla="*/ 1011407 w 1840082"/>
                              <a:gd name="connsiteY58" fmla="*/ 314325 h 2296515"/>
                              <a:gd name="connsiteX59" fmla="*/ 897107 w 1840082"/>
                              <a:gd name="connsiteY59" fmla="*/ 333375 h 2296515"/>
                              <a:gd name="connsiteX60" fmla="*/ 792332 w 1840082"/>
                              <a:gd name="connsiteY60" fmla="*/ 381000 h 2296515"/>
                              <a:gd name="connsiteX61" fmla="*/ 735182 w 1840082"/>
                              <a:gd name="connsiteY61" fmla="*/ 419100 h 2296515"/>
                              <a:gd name="connsiteX62" fmla="*/ 668507 w 1840082"/>
                              <a:gd name="connsiteY62" fmla="*/ 438150 h 2296515"/>
                              <a:gd name="connsiteX63" fmla="*/ 611357 w 1840082"/>
                              <a:gd name="connsiteY63" fmla="*/ 457200 h 2296515"/>
                              <a:gd name="connsiteX64" fmla="*/ 535157 w 1840082"/>
                              <a:gd name="connsiteY64" fmla="*/ 495300 h 2296515"/>
                              <a:gd name="connsiteX65" fmla="*/ 458957 w 1840082"/>
                              <a:gd name="connsiteY65" fmla="*/ 523875 h 2296515"/>
                              <a:gd name="connsiteX66" fmla="*/ 392282 w 1840082"/>
                              <a:gd name="connsiteY66" fmla="*/ 600075 h 2296515"/>
                              <a:gd name="connsiteX67" fmla="*/ 316082 w 1840082"/>
                              <a:gd name="connsiteY67" fmla="*/ 676275 h 2296515"/>
                              <a:gd name="connsiteX68" fmla="*/ 277982 w 1840082"/>
                              <a:gd name="connsiteY68" fmla="*/ 723900 h 2296515"/>
                              <a:gd name="connsiteX69" fmla="*/ 268457 w 1840082"/>
                              <a:gd name="connsiteY69" fmla="*/ 762000 h 2296515"/>
                              <a:gd name="connsiteX70" fmla="*/ 249407 w 1840082"/>
                              <a:gd name="connsiteY70" fmla="*/ 790575 h 2296515"/>
                              <a:gd name="connsiteX71" fmla="*/ 239882 w 1840082"/>
                              <a:gd name="connsiteY71" fmla="*/ 819150 h 2296515"/>
                              <a:gd name="connsiteX72" fmla="*/ 220832 w 1840082"/>
                              <a:gd name="connsiteY72" fmla="*/ 847725 h 2296515"/>
                              <a:gd name="connsiteX73" fmla="*/ 211307 w 1840082"/>
                              <a:gd name="connsiteY73" fmla="*/ 876300 h 2296515"/>
                              <a:gd name="connsiteX74" fmla="*/ 182732 w 1840082"/>
                              <a:gd name="connsiteY74" fmla="*/ 895350 h 2296515"/>
                              <a:gd name="connsiteX75" fmla="*/ 173207 w 1840082"/>
                              <a:gd name="connsiteY75" fmla="*/ 923925 h 2296515"/>
                              <a:gd name="connsiteX76" fmla="*/ 125582 w 1840082"/>
                              <a:gd name="connsiteY76" fmla="*/ 990600 h 2296515"/>
                              <a:gd name="connsiteX77" fmla="*/ 97007 w 1840082"/>
                              <a:gd name="connsiteY77" fmla="*/ 1047750 h 2296515"/>
                              <a:gd name="connsiteX78" fmla="*/ 77957 w 1840082"/>
                              <a:gd name="connsiteY78" fmla="*/ 1114425 h 2296515"/>
                              <a:gd name="connsiteX79" fmla="*/ 58907 w 1840082"/>
                              <a:gd name="connsiteY79" fmla="*/ 1171575 h 2296515"/>
                              <a:gd name="connsiteX80" fmla="*/ 58907 w 1840082"/>
                              <a:gd name="connsiteY80" fmla="*/ 1314450 h 2296515"/>
                              <a:gd name="connsiteX81" fmla="*/ 68432 w 1840082"/>
                              <a:gd name="connsiteY81" fmla="*/ 1524000 h 2296515"/>
                              <a:gd name="connsiteX82" fmla="*/ 77957 w 1840082"/>
                              <a:gd name="connsiteY82" fmla="*/ 1562100 h 2296515"/>
                              <a:gd name="connsiteX83" fmla="*/ 116057 w 1840082"/>
                              <a:gd name="connsiteY83" fmla="*/ 1619250 h 2296515"/>
                              <a:gd name="connsiteX84" fmla="*/ 144632 w 1840082"/>
                              <a:gd name="connsiteY84" fmla="*/ 1676400 h 2296515"/>
                              <a:gd name="connsiteX85" fmla="*/ 182732 w 1840082"/>
                              <a:gd name="connsiteY85" fmla="*/ 1704975 h 2296515"/>
                              <a:gd name="connsiteX86" fmla="*/ 211307 w 1840082"/>
                              <a:gd name="connsiteY86" fmla="*/ 1743075 h 2296515"/>
                              <a:gd name="connsiteX87" fmla="*/ 287507 w 1840082"/>
                              <a:gd name="connsiteY87" fmla="*/ 1809750 h 2296515"/>
                              <a:gd name="connsiteX88" fmla="*/ 344657 w 1840082"/>
                              <a:gd name="connsiteY88" fmla="*/ 1857375 h 2296515"/>
                              <a:gd name="connsiteX89" fmla="*/ 392282 w 1840082"/>
                              <a:gd name="connsiteY89" fmla="*/ 1905000 h 2296515"/>
                              <a:gd name="connsiteX90" fmla="*/ 449432 w 1840082"/>
                              <a:gd name="connsiteY90" fmla="*/ 1962150 h 2296515"/>
                              <a:gd name="connsiteX91" fmla="*/ 478007 w 1840082"/>
                              <a:gd name="connsiteY91" fmla="*/ 1981200 h 2296515"/>
                              <a:gd name="connsiteX92" fmla="*/ 506582 w 1840082"/>
                              <a:gd name="connsiteY92" fmla="*/ 2009775 h 2296515"/>
                              <a:gd name="connsiteX93" fmla="*/ 563732 w 1840082"/>
                              <a:gd name="connsiteY93" fmla="*/ 2047875 h 2296515"/>
                              <a:gd name="connsiteX94" fmla="*/ 592307 w 1840082"/>
                              <a:gd name="connsiteY94" fmla="*/ 2066925 h 2296515"/>
                              <a:gd name="connsiteX95" fmla="*/ 601832 w 1840082"/>
                              <a:gd name="connsiteY95" fmla="*/ 2095500 h 2296515"/>
                              <a:gd name="connsiteX96" fmla="*/ 630407 w 1840082"/>
                              <a:gd name="connsiteY96" fmla="*/ 2114550 h 2296515"/>
                              <a:gd name="connsiteX97" fmla="*/ 658982 w 1840082"/>
                              <a:gd name="connsiteY97" fmla="*/ 2143125 h 2296515"/>
                              <a:gd name="connsiteX98" fmla="*/ 706607 w 1840082"/>
                              <a:gd name="connsiteY98" fmla="*/ 2228850 h 2296515"/>
                              <a:gd name="connsiteX99" fmla="*/ 706607 w 1840082"/>
                              <a:gd name="connsiteY99" fmla="*/ 2295525 h 22965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</a:cxnLst>
                            <a:rect l="l" t="t" r="r" b="b"/>
                            <a:pathLst>
                              <a:path w="1840082" h="2296515">
                                <a:moveTo>
                                  <a:pt x="706607" y="2295525"/>
                                </a:moveTo>
                                <a:cubicBezTo>
                                  <a:pt x="697082" y="2301875"/>
                                  <a:pt x="668757" y="2275957"/>
                                  <a:pt x="649457" y="2266950"/>
                                </a:cubicBezTo>
                                <a:cubicBezTo>
                                  <a:pt x="621121" y="2253726"/>
                                  <a:pt x="591323" y="2243565"/>
                                  <a:pt x="563732" y="2228850"/>
                                </a:cubicBezTo>
                                <a:cubicBezTo>
                                  <a:pt x="463670" y="2175484"/>
                                  <a:pt x="547102" y="2200880"/>
                                  <a:pt x="468482" y="2181225"/>
                                </a:cubicBezTo>
                                <a:cubicBezTo>
                                  <a:pt x="458957" y="2171700"/>
                                  <a:pt x="451115" y="2160122"/>
                                  <a:pt x="439907" y="2152650"/>
                                </a:cubicBezTo>
                                <a:cubicBezTo>
                                  <a:pt x="368042" y="2104740"/>
                                  <a:pt x="468873" y="2219716"/>
                                  <a:pt x="354182" y="2105025"/>
                                </a:cubicBezTo>
                                <a:lnTo>
                                  <a:pt x="297032" y="2047875"/>
                                </a:lnTo>
                                <a:cubicBezTo>
                                  <a:pt x="281157" y="2032000"/>
                                  <a:pt x="259447" y="2020330"/>
                                  <a:pt x="249407" y="2000250"/>
                                </a:cubicBezTo>
                                <a:cubicBezTo>
                                  <a:pt x="243057" y="1987550"/>
                                  <a:pt x="237662" y="1974326"/>
                                  <a:pt x="230357" y="1962150"/>
                                </a:cubicBezTo>
                                <a:cubicBezTo>
                                  <a:pt x="218577" y="1942517"/>
                                  <a:pt x="199497" y="1926720"/>
                                  <a:pt x="192257" y="1905000"/>
                                </a:cubicBezTo>
                                <a:cubicBezTo>
                                  <a:pt x="189082" y="1895475"/>
                                  <a:pt x="188301" y="1884779"/>
                                  <a:pt x="182732" y="1876425"/>
                                </a:cubicBezTo>
                                <a:cubicBezTo>
                                  <a:pt x="175260" y="1865217"/>
                                  <a:pt x="162239" y="1858626"/>
                                  <a:pt x="154157" y="1847850"/>
                                </a:cubicBezTo>
                                <a:cubicBezTo>
                                  <a:pt x="143049" y="1833039"/>
                                  <a:pt x="135394" y="1815924"/>
                                  <a:pt x="125582" y="1800225"/>
                                </a:cubicBezTo>
                                <a:cubicBezTo>
                                  <a:pt x="119515" y="1790517"/>
                                  <a:pt x="112882" y="1781175"/>
                                  <a:pt x="106532" y="1771650"/>
                                </a:cubicBezTo>
                                <a:cubicBezTo>
                                  <a:pt x="96811" y="1732765"/>
                                  <a:pt x="84789" y="1680540"/>
                                  <a:pt x="68432" y="1647825"/>
                                </a:cubicBezTo>
                                <a:cubicBezTo>
                                  <a:pt x="62082" y="1635125"/>
                                  <a:pt x="54975" y="1622776"/>
                                  <a:pt x="49382" y="1609725"/>
                                </a:cubicBezTo>
                                <a:cubicBezTo>
                                  <a:pt x="25721" y="1554516"/>
                                  <a:pt x="57416" y="1607489"/>
                                  <a:pt x="20807" y="1552575"/>
                                </a:cubicBezTo>
                                <a:cubicBezTo>
                                  <a:pt x="-3700" y="1270745"/>
                                  <a:pt x="-6142" y="1340710"/>
                                  <a:pt x="11282" y="1009650"/>
                                </a:cubicBezTo>
                                <a:cubicBezTo>
                                  <a:pt x="11970" y="996577"/>
                                  <a:pt x="17045" y="984089"/>
                                  <a:pt x="20807" y="971550"/>
                                </a:cubicBezTo>
                                <a:lnTo>
                                  <a:pt x="49382" y="885825"/>
                                </a:lnTo>
                                <a:cubicBezTo>
                                  <a:pt x="52557" y="876300"/>
                                  <a:pt x="53741" y="865859"/>
                                  <a:pt x="58907" y="857250"/>
                                </a:cubicBezTo>
                                <a:cubicBezTo>
                                  <a:pt x="68432" y="841375"/>
                                  <a:pt x="79203" y="826184"/>
                                  <a:pt x="87482" y="809625"/>
                                </a:cubicBezTo>
                                <a:cubicBezTo>
                                  <a:pt x="91972" y="800645"/>
                                  <a:pt x="94249" y="790704"/>
                                  <a:pt x="97007" y="781050"/>
                                </a:cubicBezTo>
                                <a:cubicBezTo>
                                  <a:pt x="100603" y="768463"/>
                                  <a:pt x="100678" y="754659"/>
                                  <a:pt x="106532" y="742950"/>
                                </a:cubicBezTo>
                                <a:cubicBezTo>
                                  <a:pt x="113632" y="728751"/>
                                  <a:pt x="125582" y="717550"/>
                                  <a:pt x="135107" y="704850"/>
                                </a:cubicBezTo>
                                <a:cubicBezTo>
                                  <a:pt x="151769" y="638201"/>
                                  <a:pt x="131393" y="691936"/>
                                  <a:pt x="173207" y="638175"/>
                                </a:cubicBezTo>
                                <a:cubicBezTo>
                                  <a:pt x="187263" y="620103"/>
                                  <a:pt x="196809" y="598745"/>
                                  <a:pt x="211307" y="581025"/>
                                </a:cubicBezTo>
                                <a:cubicBezTo>
                                  <a:pt x="225524" y="563649"/>
                                  <a:pt x="244148" y="550296"/>
                                  <a:pt x="258932" y="533400"/>
                                </a:cubicBezTo>
                                <a:cubicBezTo>
                                  <a:pt x="266470" y="524785"/>
                                  <a:pt x="270324" y="513334"/>
                                  <a:pt x="277982" y="504825"/>
                                </a:cubicBezTo>
                                <a:cubicBezTo>
                                  <a:pt x="348185" y="426822"/>
                                  <a:pt x="323400" y="457061"/>
                                  <a:pt x="382757" y="409575"/>
                                </a:cubicBezTo>
                                <a:cubicBezTo>
                                  <a:pt x="417994" y="381385"/>
                                  <a:pt x="446296" y="342177"/>
                                  <a:pt x="487532" y="323850"/>
                                </a:cubicBezTo>
                                <a:lnTo>
                                  <a:pt x="573257" y="285750"/>
                                </a:lnTo>
                                <a:cubicBezTo>
                                  <a:pt x="634461" y="257502"/>
                                  <a:pt x="587899" y="274519"/>
                                  <a:pt x="639932" y="257175"/>
                                </a:cubicBezTo>
                                <a:cubicBezTo>
                                  <a:pt x="652632" y="247650"/>
                                  <a:pt x="664249" y="236476"/>
                                  <a:pt x="678032" y="228600"/>
                                </a:cubicBezTo>
                                <a:cubicBezTo>
                                  <a:pt x="686749" y="223619"/>
                                  <a:pt x="698093" y="224396"/>
                                  <a:pt x="706607" y="219075"/>
                                </a:cubicBezTo>
                                <a:cubicBezTo>
                                  <a:pt x="723847" y="208300"/>
                                  <a:pt x="736992" y="191750"/>
                                  <a:pt x="754232" y="180975"/>
                                </a:cubicBezTo>
                                <a:cubicBezTo>
                                  <a:pt x="762746" y="175654"/>
                                  <a:pt x="773827" y="175940"/>
                                  <a:pt x="782807" y="171450"/>
                                </a:cubicBezTo>
                                <a:cubicBezTo>
                                  <a:pt x="850577" y="137565"/>
                                  <a:pt x="824779" y="132188"/>
                                  <a:pt x="916157" y="104775"/>
                                </a:cubicBezTo>
                                <a:cubicBezTo>
                                  <a:pt x="950158" y="94575"/>
                                  <a:pt x="986378" y="93855"/>
                                  <a:pt x="1020932" y="85725"/>
                                </a:cubicBezTo>
                                <a:cubicBezTo>
                                  <a:pt x="1040479" y="81126"/>
                                  <a:pt x="1058709" y="71959"/>
                                  <a:pt x="1078082" y="66675"/>
                                </a:cubicBezTo>
                                <a:cubicBezTo>
                                  <a:pt x="1093701" y="62415"/>
                                  <a:pt x="1110001" y="61077"/>
                                  <a:pt x="1125707" y="57150"/>
                                </a:cubicBezTo>
                                <a:cubicBezTo>
                                  <a:pt x="1160827" y="48370"/>
                                  <a:pt x="1195244" y="36866"/>
                                  <a:pt x="1230482" y="28575"/>
                                </a:cubicBezTo>
                                <a:cubicBezTo>
                                  <a:pt x="1249281" y="24152"/>
                                  <a:pt x="1268544" y="21987"/>
                                  <a:pt x="1287632" y="19050"/>
                                </a:cubicBezTo>
                                <a:cubicBezTo>
                                  <a:pt x="1375866" y="5476"/>
                                  <a:pt x="1359674" y="9078"/>
                                  <a:pt x="1468607" y="0"/>
                                </a:cubicBezTo>
                                <a:cubicBezTo>
                                  <a:pt x="1560682" y="3175"/>
                                  <a:pt x="1653039" y="1657"/>
                                  <a:pt x="1744832" y="9525"/>
                                </a:cubicBezTo>
                                <a:cubicBezTo>
                                  <a:pt x="1764839" y="11240"/>
                                  <a:pt x="1801982" y="28575"/>
                                  <a:pt x="1801982" y="28575"/>
                                </a:cubicBezTo>
                                <a:cubicBezTo>
                                  <a:pt x="1825923" y="100399"/>
                                  <a:pt x="1793628" y="11867"/>
                                  <a:pt x="1830557" y="85725"/>
                                </a:cubicBezTo>
                                <a:cubicBezTo>
                                  <a:pt x="1835047" y="94705"/>
                                  <a:pt x="1836907" y="104775"/>
                                  <a:pt x="1840082" y="114300"/>
                                </a:cubicBezTo>
                                <a:cubicBezTo>
                                  <a:pt x="1836907" y="142875"/>
                                  <a:pt x="1834623" y="171563"/>
                                  <a:pt x="1830557" y="200025"/>
                                </a:cubicBezTo>
                                <a:cubicBezTo>
                                  <a:pt x="1828267" y="216052"/>
                                  <a:pt x="1823928" y="231722"/>
                                  <a:pt x="1821032" y="247650"/>
                                </a:cubicBezTo>
                                <a:cubicBezTo>
                                  <a:pt x="1817577" y="266651"/>
                                  <a:pt x="1815295" y="285862"/>
                                  <a:pt x="1811507" y="304800"/>
                                </a:cubicBezTo>
                                <a:cubicBezTo>
                                  <a:pt x="1808940" y="317637"/>
                                  <a:pt x="1810160" y="332678"/>
                                  <a:pt x="1801982" y="342900"/>
                                </a:cubicBezTo>
                                <a:cubicBezTo>
                                  <a:pt x="1795710" y="350740"/>
                                  <a:pt x="1783061" y="349667"/>
                                  <a:pt x="1773407" y="352425"/>
                                </a:cubicBezTo>
                                <a:cubicBezTo>
                                  <a:pt x="1760820" y="356021"/>
                                  <a:pt x="1748007" y="358775"/>
                                  <a:pt x="1735307" y="361950"/>
                                </a:cubicBezTo>
                                <a:lnTo>
                                  <a:pt x="1420982" y="342900"/>
                                </a:lnTo>
                                <a:cubicBezTo>
                                  <a:pt x="1407963" y="341530"/>
                                  <a:pt x="1395762" y="335717"/>
                                  <a:pt x="1382882" y="333375"/>
                                </a:cubicBezTo>
                                <a:cubicBezTo>
                                  <a:pt x="1329962" y="323753"/>
                                  <a:pt x="1293909" y="322618"/>
                                  <a:pt x="1240007" y="314325"/>
                                </a:cubicBezTo>
                                <a:cubicBezTo>
                                  <a:pt x="1224006" y="311863"/>
                                  <a:pt x="1208257" y="307975"/>
                                  <a:pt x="1192382" y="304800"/>
                                </a:cubicBezTo>
                                <a:cubicBezTo>
                                  <a:pt x="1132057" y="307975"/>
                                  <a:pt x="1071535" y="308506"/>
                                  <a:pt x="1011407" y="314325"/>
                                </a:cubicBezTo>
                                <a:cubicBezTo>
                                  <a:pt x="972961" y="318046"/>
                                  <a:pt x="897107" y="333375"/>
                                  <a:pt x="897107" y="333375"/>
                                </a:cubicBezTo>
                                <a:cubicBezTo>
                                  <a:pt x="717459" y="441164"/>
                                  <a:pt x="991567" y="281382"/>
                                  <a:pt x="792332" y="381000"/>
                                </a:cubicBezTo>
                                <a:cubicBezTo>
                                  <a:pt x="771854" y="391239"/>
                                  <a:pt x="755970" y="409506"/>
                                  <a:pt x="735182" y="419100"/>
                                </a:cubicBezTo>
                                <a:cubicBezTo>
                                  <a:pt x="714195" y="428786"/>
                                  <a:pt x="690599" y="431352"/>
                                  <a:pt x="668507" y="438150"/>
                                </a:cubicBezTo>
                                <a:cubicBezTo>
                                  <a:pt x="649315" y="444055"/>
                                  <a:pt x="629814" y="449290"/>
                                  <a:pt x="611357" y="457200"/>
                                </a:cubicBezTo>
                                <a:cubicBezTo>
                                  <a:pt x="585255" y="468387"/>
                                  <a:pt x="561524" y="484753"/>
                                  <a:pt x="535157" y="495300"/>
                                </a:cubicBezTo>
                                <a:cubicBezTo>
                                  <a:pt x="478210" y="518079"/>
                                  <a:pt x="503752" y="508943"/>
                                  <a:pt x="458957" y="523875"/>
                                </a:cubicBezTo>
                                <a:cubicBezTo>
                                  <a:pt x="354366" y="628466"/>
                                  <a:pt x="531827" y="448902"/>
                                  <a:pt x="392282" y="600075"/>
                                </a:cubicBezTo>
                                <a:cubicBezTo>
                                  <a:pt x="367917" y="626470"/>
                                  <a:pt x="316082" y="676275"/>
                                  <a:pt x="316082" y="676275"/>
                                </a:cubicBezTo>
                                <a:cubicBezTo>
                                  <a:pt x="284943" y="769692"/>
                                  <a:pt x="335427" y="637732"/>
                                  <a:pt x="277982" y="723900"/>
                                </a:cubicBezTo>
                                <a:cubicBezTo>
                                  <a:pt x="270720" y="734792"/>
                                  <a:pt x="273614" y="749968"/>
                                  <a:pt x="268457" y="762000"/>
                                </a:cubicBezTo>
                                <a:cubicBezTo>
                                  <a:pt x="263948" y="772522"/>
                                  <a:pt x="254527" y="780336"/>
                                  <a:pt x="249407" y="790575"/>
                                </a:cubicBezTo>
                                <a:cubicBezTo>
                                  <a:pt x="244917" y="799555"/>
                                  <a:pt x="244372" y="810170"/>
                                  <a:pt x="239882" y="819150"/>
                                </a:cubicBezTo>
                                <a:cubicBezTo>
                                  <a:pt x="234762" y="829389"/>
                                  <a:pt x="225952" y="837486"/>
                                  <a:pt x="220832" y="847725"/>
                                </a:cubicBezTo>
                                <a:cubicBezTo>
                                  <a:pt x="216342" y="856705"/>
                                  <a:pt x="217579" y="868460"/>
                                  <a:pt x="211307" y="876300"/>
                                </a:cubicBezTo>
                                <a:cubicBezTo>
                                  <a:pt x="204156" y="885239"/>
                                  <a:pt x="192257" y="889000"/>
                                  <a:pt x="182732" y="895350"/>
                                </a:cubicBezTo>
                                <a:cubicBezTo>
                                  <a:pt x="179557" y="904875"/>
                                  <a:pt x="177697" y="914945"/>
                                  <a:pt x="173207" y="923925"/>
                                </a:cubicBezTo>
                                <a:cubicBezTo>
                                  <a:pt x="166243" y="937853"/>
                                  <a:pt x="132054" y="981971"/>
                                  <a:pt x="125582" y="990600"/>
                                </a:cubicBezTo>
                                <a:cubicBezTo>
                                  <a:pt x="101641" y="1062424"/>
                                  <a:pt x="133936" y="973892"/>
                                  <a:pt x="97007" y="1047750"/>
                                </a:cubicBezTo>
                                <a:cubicBezTo>
                                  <a:pt x="89004" y="1063755"/>
                                  <a:pt x="82535" y="1099166"/>
                                  <a:pt x="77957" y="1114425"/>
                                </a:cubicBezTo>
                                <a:cubicBezTo>
                                  <a:pt x="72187" y="1133659"/>
                                  <a:pt x="58907" y="1171575"/>
                                  <a:pt x="58907" y="1171575"/>
                                </a:cubicBezTo>
                                <a:cubicBezTo>
                                  <a:pt x="41601" y="1310019"/>
                                  <a:pt x="50144" y="1187381"/>
                                  <a:pt x="58907" y="1314450"/>
                                </a:cubicBezTo>
                                <a:cubicBezTo>
                                  <a:pt x="63718" y="1384206"/>
                                  <a:pt x="63069" y="1454284"/>
                                  <a:pt x="68432" y="1524000"/>
                                </a:cubicBezTo>
                                <a:cubicBezTo>
                                  <a:pt x="69436" y="1537052"/>
                                  <a:pt x="72103" y="1550391"/>
                                  <a:pt x="77957" y="1562100"/>
                                </a:cubicBezTo>
                                <a:cubicBezTo>
                                  <a:pt x="88196" y="1582578"/>
                                  <a:pt x="108817" y="1597530"/>
                                  <a:pt x="116057" y="1619250"/>
                                </a:cubicBezTo>
                                <a:cubicBezTo>
                                  <a:pt x="123804" y="1642491"/>
                                  <a:pt x="126168" y="1657936"/>
                                  <a:pt x="144632" y="1676400"/>
                                </a:cubicBezTo>
                                <a:cubicBezTo>
                                  <a:pt x="155857" y="1687625"/>
                                  <a:pt x="171507" y="1693750"/>
                                  <a:pt x="182732" y="1704975"/>
                                </a:cubicBezTo>
                                <a:cubicBezTo>
                                  <a:pt x="193957" y="1716200"/>
                                  <a:pt x="200976" y="1731022"/>
                                  <a:pt x="211307" y="1743075"/>
                                </a:cubicBezTo>
                                <a:cubicBezTo>
                                  <a:pt x="239621" y="1776108"/>
                                  <a:pt x="251453" y="1778203"/>
                                  <a:pt x="287507" y="1809750"/>
                                </a:cubicBezTo>
                                <a:cubicBezTo>
                                  <a:pt x="346179" y="1861088"/>
                                  <a:pt x="286176" y="1818388"/>
                                  <a:pt x="344657" y="1857375"/>
                                </a:cubicBezTo>
                                <a:cubicBezTo>
                                  <a:pt x="383912" y="1916257"/>
                                  <a:pt x="340327" y="1858818"/>
                                  <a:pt x="392282" y="1905000"/>
                                </a:cubicBezTo>
                                <a:cubicBezTo>
                                  <a:pt x="412418" y="1922898"/>
                                  <a:pt x="427016" y="1947206"/>
                                  <a:pt x="449432" y="1962150"/>
                                </a:cubicBezTo>
                                <a:cubicBezTo>
                                  <a:pt x="458957" y="1968500"/>
                                  <a:pt x="469213" y="1973871"/>
                                  <a:pt x="478007" y="1981200"/>
                                </a:cubicBezTo>
                                <a:cubicBezTo>
                                  <a:pt x="488355" y="1989824"/>
                                  <a:pt x="495949" y="2001505"/>
                                  <a:pt x="506582" y="2009775"/>
                                </a:cubicBezTo>
                                <a:cubicBezTo>
                                  <a:pt x="524654" y="2023831"/>
                                  <a:pt x="544682" y="2035175"/>
                                  <a:pt x="563732" y="2047875"/>
                                </a:cubicBezTo>
                                <a:lnTo>
                                  <a:pt x="592307" y="2066925"/>
                                </a:lnTo>
                                <a:cubicBezTo>
                                  <a:pt x="595482" y="2076450"/>
                                  <a:pt x="595560" y="2087660"/>
                                  <a:pt x="601832" y="2095500"/>
                                </a:cubicBezTo>
                                <a:cubicBezTo>
                                  <a:pt x="608983" y="2104439"/>
                                  <a:pt x="621613" y="2107221"/>
                                  <a:pt x="630407" y="2114550"/>
                                </a:cubicBezTo>
                                <a:cubicBezTo>
                                  <a:pt x="640755" y="2123174"/>
                                  <a:pt x="650712" y="2132492"/>
                                  <a:pt x="658982" y="2143125"/>
                                </a:cubicBezTo>
                                <a:cubicBezTo>
                                  <a:pt x="670868" y="2158407"/>
                                  <a:pt x="703780" y="2200579"/>
                                  <a:pt x="706607" y="2228850"/>
                                </a:cubicBezTo>
                                <a:cubicBezTo>
                                  <a:pt x="708818" y="2250965"/>
                                  <a:pt x="716132" y="2289175"/>
                                  <a:pt x="706607" y="2295525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E638098" id="Zone de dessin 1" o:spid="_x0000_s1026" editas="canvas" style="width:231.9pt;height:208.4pt;mso-position-horizontal-relative:char;mso-position-vertical-relative:line" coordsize="29451,26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">
                <v:shape id="_x0000_s1027" type="#_x0000_t75" style="position:absolute;width:29451;height:26460;visibility:visible;mso-wrap-style:square">
                  <v:fill o:detectmouseclick="t"/>
                  <v:path o:connecttype="none"/>
                </v:shape>
                <v:shape id="Picture 2" o:spid="_x0000_s1028" type="#_x0000_t75" alt="Sans titre" style="position:absolute;left:344;width:28582;height:26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">
                  <v:imagedata r:id="rId25" o:title="Sans titre" cropbottom="4335f" cropleft="7877f" cropright="2520f" chromakey="white"/>
                </v:shape>
                <v:shape id="Forme libre 177" o:spid="_x0000_s1029" style="position:absolute;left:2516;top:9482;width:5823;height:6105;visibility:visible;mso-wrap-style:square;v-text-anchor:middle" coordsize="1271265,1094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" path="m812626,38099c800789,32180,790010,23319,777115,20343,688962,,511524,18343,457519,20343v-14796,2959,-30074,4106,-44389,8878c400575,33406,388842,39962,377620,46976v-37067,23167,-56498,47620,-88777,79899l262210,153508v-8878,8878,-19669,16187,-26633,26633c229659,189019,225366,199229,217822,206774v-46138,46139,-9250,-8412,-44389,35511c166768,250616,161880,260236,155678,268918v-8600,12040,-18791,22964,-26633,35511c117438,323001,109827,350279,93534,366572v-7545,7545,-17755,11837,-26633,17756c60983,393206,54440,401697,49146,410961,32558,439990,26318,459153,13635,490860,3247,625913,,596265,13635,739435v1707,17919,3706,36025,8878,53266c26888,807285,47562,841766,58024,854844v5229,6536,12526,11220,17755,17756c82444,880932,85989,891688,93534,899233v7545,7545,17951,11553,26633,17755c132207,925588,144543,933878,155678,943621v12598,11023,22913,24488,35511,35511c209428,995091,250252,1022674,271088,1032398v28881,13478,62258,17830,88776,35510c399052,1094034,376034,1083572,430886,1094541v73980,-2959,148409,-226,221941,-8877c680709,1082384,705035,1063646,732727,1059031v17755,-2959,35803,-4512,53266,-8878c804150,1045614,821504,1038316,839259,1032398v8878,-2959,17555,-6608,26633,-8878l901402,1014642v84962,-84962,-23821,15881,53266,-35510c965114,972168,971085,959796,981301,952499v10769,-7692,24924,-9816,35511,-17756c1030204,924699,1038701,908963,1052323,899233v7615,-5439,18263,-4693,26633,-8878c1088499,885583,1096711,878518,1105589,872600v5918,-8878,10211,-19088,17755,-26633c1140555,828756,1154947,826554,1176610,819334v22315,-66943,-7786,15573,26633,-53266c1226292,719970,1195196,756360,1229876,721679v2959,-11837,6231,-23600,8878,-35510c1242027,671439,1242859,656095,1247631,641780v4185,-12555,11837,-23673,17756,-35510c1264696,593132,1271265,433093,1238754,384328v-22399,-33597,-10212,-19088,-35511,-44389c1186264,289003,1206524,336549,1167732,286673v-13101,-16844,-20421,-38177,-35510,-53266c1117426,218611,1099440,206430,1087833,189019v-5918,-8878,-10210,-19088,-17755,-26633c1062533,154841,1051546,151575,1043445,144631v-12710,-10894,-21582,-26225,-35511,-35511c999056,103202,989632,98030,981301,91365,964526,77945,950015,52471,928035,46976,893465,38334,857014,41058,821503,38099,757666,16819,837364,42630,759360,20343v-8998,-2571,-26633,-8877,-26633,-8877e" filled="f" strokecolor="blue" strokeweight="6pt">
                  <v:path arrowok="t" o:connecttype="custom" o:connectlocs="372254,21251;355987,11347;209584,11347;189250,16299;172983,26202;132315,70768;120115,85623;107915,100478;99782,115333;79448,135140;71314,149995;59114,169802;42847,204464;30647,214368;22513,229223;6246,273789;6246,412437;10313,442148;26580,476809;34713,486713;42847,501568;55047,511472;71314,526327;87581,546134;124182,575844;164849,595651;197384,610506;299052,605555;335653,590699;360054,585748;384454,575844;396655,570892;412921,565940;437322,546134;449522,531279;465789,521375;482056,501568;494257,496616;506457,486713;514590,471858;538991,457003;551191,427292;563391,402533;567458,382727;571525,357968;579658,338161;567458,214368;551191,189609;534924,159899;518657,130188;498323,105430;490190,90575;477989,80671;461722,60864;449522,50961;425122,26202;376321,21251;347854,11347;335653,6395" o:connectangles="0,0,0,0,0,0,0,0,0,0,0,0,0,0,0,0,0,0,0,0,0,0,0,0,0,0,0,0,0,0,0,0,0,0,0,0,0,0,0,0,0,0,0,0,0,0,0,0,0,0,0,0,0,0,0,0,0,0,0"/>
                </v:shape>
                <v:shape id="Forme libre 178" o:spid="_x0000_s1030" style="position:absolute;left:16647;top:5334;width:6380;height:5543;visibility:visible;mso-wrap-style:square;v-text-anchor:middle" coordsize="1271265,1094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" path="m812626,38099c800789,32180,790010,23319,777115,20343,688962,,511524,18343,457519,20343v-14796,2959,-30074,4106,-44389,8878c400575,33406,388842,39962,377620,46976v-37067,23167,-56498,47620,-88777,79899l262210,153508v-8878,8878,-19669,16187,-26633,26633c229659,189019,225366,199229,217822,206774v-46138,46139,-9250,-8412,-44389,35511c166768,250616,161880,260236,155678,268918v-8600,12040,-18791,22964,-26633,35511c117438,323001,109827,350279,93534,366572v-7545,7545,-17755,11837,-26633,17756c60983,393206,54440,401697,49146,410961,32558,439990,26318,459153,13635,490860,3247,625913,,596265,13635,739435v1707,17919,3706,36025,8878,53266c26888,807285,47562,841766,58024,854844v5229,6536,12526,11220,17755,17756c82444,880932,85989,891688,93534,899233v7545,7545,17951,11553,26633,17755c132207,925588,144543,933878,155678,943621v12598,11023,22913,24488,35511,35511c209428,995091,250252,1022674,271088,1032398v28881,13478,62258,17830,88776,35510c399052,1094034,376034,1083572,430886,1094541v73980,-2959,148409,-226,221941,-8877c680709,1082384,705035,1063646,732727,1059031v17755,-2959,35803,-4512,53266,-8878c804150,1045614,821504,1038316,839259,1032398v8878,-2959,17555,-6608,26633,-8878l901402,1014642v84962,-84962,-23821,15881,53266,-35510c965114,972168,971085,959796,981301,952499v10769,-7692,24924,-9816,35511,-17756c1030204,924699,1038701,908963,1052323,899233v7615,-5439,18263,-4693,26633,-8878c1088499,885583,1096711,878518,1105589,872600v5918,-8878,10211,-19088,17755,-26633c1140555,828756,1154947,826554,1176610,819334v22315,-66943,-7786,15573,26633,-53266c1226292,719970,1195196,756360,1229876,721679v2959,-11837,6231,-23600,8878,-35510c1242027,671439,1242859,656095,1247631,641780v4185,-12555,11837,-23673,17756,-35510c1264696,593132,1271265,433093,1238754,384328v-22399,-33597,-10212,-19088,-35511,-44389c1186264,289003,1206524,336549,1167732,286673v-13101,-16844,-20421,-38177,-35510,-53266c1117426,218611,1099440,206430,1087833,189019v-5918,-8878,-10210,-19088,-17755,-26633c1062533,154841,1051546,151575,1043445,144631v-12710,-10894,-21582,-26225,-35511,-35511c999056,103202,989632,98030,981301,91365,964526,77945,950015,52471,928035,46976,893465,38334,857014,41058,821503,38099,757666,16819,837364,42630,759360,20343v-8998,-2571,-26633,-8877,-26633,-8877e" filled="f" strokecolor="blue" strokeweight="6pt">
                  <v:path arrowok="t" o:connecttype="custom" o:connectlocs="407857,19297;390034,10304;229629,10304;207350,14801;189528,23794;144970,64263;131603,77752;118236,91242;109325,104732;87046,122718;78135,136208;64768,154194;46945,185670;33578,194664;24666,208153;6843,248622;6843,374527;11299,401506;29122,432982;38033,441975;46945,455465;60312,464458;78135,477947;95958,495934;136059,522913;180616,540899;216262,554389;327654,549893;367756,536403;394490,531906;421224,522913;434591,518417;452414,513920;479148,495934;492515,482444;510338,473451;528161,455465;541528,450968;554895,441975;563806,428485;590541,414996;603908,388016;617275,365533;621731,347547;626186,325064;635098,307078;621731,194664;603908,172180;586085,145201;568262,118221;545983,95739;537072,82249;523705,73256;505882,55270;492515,46277;465781,23794;412312,19297;381123,10304;367756,5808" o:connectangles="0,0,0,0,0,0,0,0,0,0,0,0,0,0,0,0,0,0,0,0,0,0,0,0,0,0,0,0,0,0,0,0,0,0,0,0,0,0,0,0,0,0,0,0,0,0,0,0,0,0,0,0,0,0,0,0,0,0,0"/>
                </v:shape>
                <v:shape id="Forme libre 179" o:spid="_x0000_s1031" style="position:absolute;left:8355;top:19515;width:7393;height:5684;visibility:visible;mso-wrap-style:square;v-text-anchor:middle" coordsize="1271265,1094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" path="m812626,38099c800789,32180,790010,23319,777115,20343,688962,,511524,18343,457519,20343v-14796,2959,-30074,4106,-44389,8878c400575,33406,388842,39962,377620,46976v-37067,23167,-56498,47620,-88777,79899l262210,153508v-8878,8878,-19669,16187,-26633,26633c229659,189019,225366,199229,217822,206774v-46138,46139,-9250,-8412,-44389,35511c166768,250616,161880,260236,155678,268918v-8600,12040,-18791,22964,-26633,35511c117438,323001,109827,350279,93534,366572v-7545,7545,-17755,11837,-26633,17756c60983,393206,54440,401697,49146,410961,32558,439990,26318,459153,13635,490860,3247,625913,,596265,13635,739435v1707,17919,3706,36025,8878,53266c26888,807285,47562,841766,58024,854844v5229,6536,12526,11220,17755,17756c82444,880932,85989,891688,93534,899233v7545,7545,17951,11553,26633,17755c132207,925588,144543,933878,155678,943621v12598,11023,22913,24488,35511,35511c209428,995091,250252,1022674,271088,1032398v28881,13478,62258,17830,88776,35510c399052,1094034,376034,1083572,430886,1094541v73980,-2959,148409,-226,221941,-8877c680709,1082384,705035,1063646,732727,1059031v17755,-2959,35803,-4512,53266,-8878c804150,1045614,821504,1038316,839259,1032398v8878,-2959,17555,-6608,26633,-8878l901402,1014642v84962,-84962,-23821,15881,53266,-35510c965114,972168,971085,959796,981301,952499v10769,-7692,24924,-9816,35511,-17756c1030204,924699,1038701,908963,1052323,899233v7615,-5439,18263,-4693,26633,-8878c1088499,885583,1096711,878518,1105589,872600v5918,-8878,10211,-19088,17755,-26633c1140555,828756,1154947,826554,1176610,819334v22315,-66943,-7786,15573,26633,-53266c1226292,719970,1195196,756360,1229876,721679v2959,-11837,6231,-23600,8878,-35510c1242027,671439,1242859,656095,1247631,641780v4185,-12555,11837,-23673,17756,-35510c1264696,593132,1271265,433093,1238754,384328v-22399,-33597,-10212,-19088,-35511,-44389c1186264,289003,1206524,336549,1167732,286673v-13101,-16844,-20421,-38177,-35510,-53266c1117426,218611,1099440,206430,1087833,189019v-5918,-8878,-10210,-19088,-17755,-26633c1062533,154841,1051546,151575,1043445,144631v-12710,-10894,-21582,-26225,-35511,-35511c999056,103202,989632,98030,981301,91365,964526,77945,950015,52471,928035,46976,893465,38334,857014,41058,821503,38099,757666,16819,837364,42630,759360,20343v-8998,-2571,-26633,-8877,-26633,-8877e" filled="f" strokecolor="blue" strokeweight="6pt">
                  <v:path arrowok="t" o:connecttype="custom" o:connectlocs="472545,19783;451895,10563;266049,10563;240237,15173;219587,24393;167963,65881;152476,79711;136989,93540;126664,107370;100852,125809;90527,139639;75040,158079;54390,190347;38903,199567;28579,213397;7929,254885;7929,383961;13091,411620;33741,443888;44066,453108;54390,466938;69878,476157;90527,489987;111177,508426;157639,536085;209262,554524;250562,568354;379621,563745;426083,549915;457058,545305;488032,536085;503519,531475;524168,526865;555143,508426;570630,494597;591280,485377;611929,466938;627417,462328;642904,453108;653228,439279;684203,425449;699690,397790;715177,374741;720340,356302;725502,333252;735827,314813;720340,199567;699690,176518;679040,148859;658391,121199;632579,98150;622254,84321;606767,75101;586117,56662;570630,47442;539656,24393;477707,19783;441570,10563;426083,5954" o:connectangles="0,0,0,0,0,0,0,0,0,0,0,0,0,0,0,0,0,0,0,0,0,0,0,0,0,0,0,0,0,0,0,0,0,0,0,0,0,0,0,0,0,0,0,0,0,0,0,0,0,0,0,0,0,0,0,0,0,0,0"/>
                </v:shape>
                <v:shape id="Forme libre 180" o:spid="_x0000_s1032" style="position:absolute;left:9558;top:5205;width:8686;height:6013;visibility:visible;mso-wrap-style:square;v-text-anchor:middle" coordsize="1413863,1053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" path="m1058756,286890v,-7398,19326,-3032,26633,-8878c1104547,262685,1106691,237191,1112022,215868v-2299,-25289,6790,-97548,-26633,-124287c1078082,85735,1067634,85662,1058756,82703v-67729,-67729,10977,3036,-53266,-35510c998313,42887,995676,32084,987735,29437,975074,25217,849048,12055,845692,11682,796525,13820,683559,,614872,29437v-66776,28619,-11112,3896,-53266,35511c544534,77752,508340,100459,508340,100459v-5918,8878,-10925,18436,-17755,26633c469224,152725,463506,154022,437319,171480v-2959,8878,-2261,20016,-8878,26633c421824,204730,409594,201800,401808,206991v-10446,6964,-17755,17755,-26633,26633c372216,242502,371737,252642,366298,260257v-9730,13622,-25467,22119,-35511,35511c321909,307605,313626,319911,304154,331278v-5358,6430,-12733,11060,-17755,17756c273595,366106,262725,384545,250888,402300v-5918,8878,-7633,23259,-17755,26633l206500,437810v-5919,5919,-11220,12527,-17756,17756c180412,462231,169656,465776,162111,473321v-7545,7545,-10667,18658,-17755,26633c127674,518721,91090,553220,91090,553220v-21110,63327,8823,-13234,-35511,53266c50388,614272,50886,624749,46701,633119,31905,662712,28947,659752,2313,677507,5272,736692,,796869,11191,855061v7842,40781,33094,45806,53266,71021c71122,934413,73881,946050,82212,952715v7307,5846,17755,5919,26633,8878c114764,970471,117723,982308,126601,988226v98166,65443,-10531,-37164,53266,26633c230174,1011900,280643,1010996,330787,1005981v9311,-931,18032,-5192,26633,-8878c369584,991890,381709,986362,392931,979348v16095,-10059,43355,-34994,62143,-44388c463444,930775,472829,929041,481707,926082v5919,-5918,10579,-13449,17756,-17755c548983,878615,503755,924547,552729,881694v62776,-54929,19273,-36018,71021,-53266c629668,822509,634328,814978,641505,810672v57626,-34576,-603,18359,44389,-26633c830135,804646,671327,778177,801303,810672r71022,17756c881203,834346,891413,838638,898958,846183v7545,7545,9725,19607,17755,26633c958992,909811,961363,906173,1005490,917204v35736,35738,-4000,2091,53266,26633c1068563,948040,1075582,957390,1085389,961593v11215,4806,23779,5525,35511,8877c1150453,978914,1149739,982675,1183043,988226v23534,3922,47348,5918,71022,8877c1283657,994144,1314628,997630,1342841,988226v10122,-3374,12984,-17090,17756,-26633c1397352,888082,1336343,984654,1387230,908327v21291,-63877,-4548,15914,17755,-62144c1407556,837185,1410904,828428,1413863,819550v-2959,-76940,-675,-154261,-8878,-230819c1404093,580409,1394716,574718,1387230,570975v-16740,-8370,-53266,-17755,-53266,-17755c1299283,518540,1335673,549636,1289575,526587v-61308,-30654,11761,-8156,-62143,-26633c1194586,467109,1214321,489166,1174166,428933r-17756,-26633c1153451,393422,1154150,382284,1147533,375667v-6617,-6617,-18609,-4063,-26633,-8878c1113723,362483,1108373,355570,1103144,349034v-6665,-8331,-12983,-17090,-17755,-26633c1064986,281595,1058756,294288,1058756,286890xe" filled="f" strokecolor="red" strokeweight="6pt">
                  <v:path arrowok="t" o:connecttype="custom" o:connectlocs="650430,163722;666792,158655;683154,123191;666792,52263;650430,47197;617707,26932;606800,16799;519538,6667;377737,16799;345014,37064;312291,57330;301383,72529;268660,97860;263206,113059;246845,118125;230483,133324;225030,148523;203214,168788;186852,189053;175945,199186;154129,229583;143222,244782;126860,249848;115952,259981;99590,270114;88683,285312;55960,315710;34144,346108;28690,361307;1421,386638;6875,487964;39598,528494;50506,543693;66867,548759;77775,563958;110499,579157;203214,574091;219575,569024;241391,558892;279568,533560;295929,528494;306837,518362;339561,503163;383191,472765;394099,462632;421368,447433;492268,462632;535899,472765;552261,482897;563169,498096;617707,523428;650430,538626;666792,548759;688608,553825;726784,563958;770416,569024;824954,563958;835862,548759;852223,518362;863131,482897;868585,467699;863131,335975;852223,325842;819500,315710;792231,300511;754054,285312;721331,244782;710423,229583;704969,214385;688608,209318;677700,199186;666792,183987;650430,163722" o:connectangles="0,0,0,0,0,0,0,0,0,0,0,0,0,0,0,0,0,0,0,0,0,0,0,0,0,0,0,0,0,0,0,0,0,0,0,0,0,0,0,0,0,0,0,0,0,0,0,0,0,0,0,0,0,0,0,0,0,0,0,0,0,0,0,0,0,0,0,0,0,0,0,0,0"/>
                </v:shape>
                <v:shape id="Forme libre 181" o:spid="_x0000_s1033" style="position:absolute;left:14844;top:10291;width:8510;height:14095;rotation:903111fd;visibility:visible;mso-wrap-style:square;v-text-anchor:middle" coordsize="2503503,2447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" path="m1811045,124287v10357,-7398,35803,-4511,53266,-8877c1882468,110871,1917577,97654,1917577,97654v67729,-67729,-10977,3036,53266,-35510c1978020,57838,1981112,48131,1988598,44388v16740,-8370,35511,-11837,53266,-17755c2050742,23674,2059418,20024,2068497,17755,2113087,6609,2092433,12737,2130641,v44388,2959,89125,2587,133165,8878c2293798,13163,2320538,25854,2343705,44388v6536,5229,12526,11220,17755,17756c2368125,70476,2372385,80580,2379216,88777v8038,9645,19336,16417,26633,26633c2425549,142990,2423632,155454,2432482,186431v2571,8998,6415,17605,8877,26633c2447780,236606,2459115,284085,2459115,284085v-277,3872,-6333,143285,-17756,177554c2437985,471761,2429522,479394,2423604,488272v-2959,11837,-5372,23824,-8878,35511c2409348,541709,2396971,577049,2396971,577049v2959,14796,4908,29831,8878,44388c2410773,639493,2419933,656351,2423604,674703v2959,14796,5485,29685,8878,44388c2437969,742869,2446225,766042,2450237,790113v5918,35511,6370,72379,17755,106532c2485269,948474,2470125,898429,2485748,976544v2393,11964,6230,23600,8877,35510c2497898,1026784,2500544,1041647,2503503,1056443v-3971,71480,-6198,164578,-17755,239697c2483893,1308199,2479263,1319687,2476870,1331651v-26700,133496,5279,-721,-17755,79899c2455763,1423282,2454521,1435636,2450237,1447060v-4647,12391,-12542,23347,-17755,35511c2428796,1491172,2426175,1500206,2423604,1509204v-3352,11732,-4072,24296,-8878,35511c2410523,1554522,2401743,1561805,2396971,1571348v-25695,51390,14975,2780,-35511,53266c2358501,1633492,2357398,1643223,2352583,1651247v-31553,52587,-16409,-39546,-53266,71021c2284876,1765588,2280468,1794383,2246051,1828800v-11837,11837,-28025,20538,-35511,35511c2200981,1883429,2189671,1909721,2175029,1926454v-13779,15748,-31833,27649,-44388,44389c2121763,1982680,2113637,1995119,2104008,2006353v-8171,9532,-18596,16988,-26633,26633c2070545,2041183,2067164,2052074,2059620,2059619v-7545,7545,-18301,11091,-26633,17756c2026451,2082604,2020460,2088594,2015231,2095130v-6665,8331,-9424,19968,-17755,26633c1990169,2127609,1979213,2126456,1970843,2130641v-9543,4772,-17755,11837,-26633,17755c1936145,2160493,1922755,2184351,1908699,2192785v-8024,4815,-17755,5918,-26633,8877c1876148,2210540,1872642,2221630,1864311,2228295v-7307,5846,-18263,4693,-26633,8878c1828135,2241945,1819923,2249010,1811045,2254928v-5918,8878,-8707,20978,-17755,26633c1778876,2290570,1725306,2302996,1704513,2308194v-76327,50887,20245,-10122,-53266,26633c1612934,2353984,1638152,2352533,1597981,2361460v-17572,3905,-35694,4973,-53266,8878c1459142,2389355,1588917,2368758,1482571,2388093v-20587,3743,-41429,5919,-62144,8878c1313747,2432530,1385851,2413742,1198486,2423604v-8878,2959,-17357,7641,-26633,8878c1058708,2447568,1053784,2440590,932156,2432482v-40153,-40153,10037,8363,-53266,-44389c872460,2382735,867670,2375567,861134,2370338v-8332,-6665,-18603,-10729,-26633,-17755c818753,2338804,804909,2322990,790113,2308194v-16517,-16517,-24310,-21985,-35511,-44388c747140,2248882,741116,2215892,736847,2201662v-5378,-17927,-11838,-35511,-17756,-53266c716132,2139518,716831,2128380,710214,2121763r-17756,-17755c689499,2086253,689901,2067596,683581,2050742v-4696,-12523,-37056,-29400,-44389,-35511c629547,2007194,622204,1996635,612559,1988598v-38161,-31800,-13229,-6615,-53266,-26633c549750,1957193,542203,1948982,532660,1944210v-20294,-10147,-50760,-12691,-71021,-17756c452561,1924184,444004,1920148,435006,1917577v-11732,-3352,-23779,-5526,-35511,-8878c390497,1906128,381860,1902392,372862,1899821v-11731,-3352,-23824,-5371,-35510,-8877c319425,1885566,299659,1883570,284086,1873188v-8878,-5918,-18301,-11090,-26633,-17755c250917,1850204,246874,1841984,239697,1837678v-8024,-4815,-17755,-5919,-26633,-8878c162181,1752474,229934,1842296,168676,1793289v-8331,-6665,-10729,-18603,-17755,-26633c137142,1750908,118139,1739679,106532,1722268,94695,1704513,77770,1689246,71022,1669002l35511,1562470,17756,1509204v-2959,-8878,-6608,-17555,-8878,-26633l,1447060v2959,-50307,2360,-100950,8878,-150920c11299,1277581,20715,1260629,26633,1242874r17756,-53266c47348,1180730,48075,1170761,53266,1162975r17756,-26633c91424,1075135,75543,1096310,106532,1065320r26633,-79899c136124,976543,135426,965405,142043,958788v8878,-8878,18596,-16988,26633,-26633c175506,923958,179405,913552,186431,905522v13779,-15748,29593,-29592,44389,-44388c272542,819412,250488,844947,292963,781235r17756,-26633c313678,745724,313750,735276,319596,727969v41429,-51787,26633,35514,62144,-71021l399495,603682v2959,-8878,6608,-17555,8878,-26633c430025,490445,403587,598585,426128,497150v4135,-18608,19258,-77715,26633,-88777c458680,399495,463491,389770,470517,381740v13779,-15748,32781,-26978,44388,-44389c520823,328473,523612,316373,532660,310718v15871,-9919,35511,-11837,53266,-17755l612559,284085v34552,-51825,-4062,-6846,53266,-35510c673312,244832,675888,234116,683581,230819v13869,-5944,29831,-4907,44388,-8877c746025,217018,763078,208725,781235,204186v23674,-5918,47872,-10038,71022,-17755c861135,183472,869683,179227,878890,177553v79144,-14390,201645,-14815,266330,-17755c1189608,162757,1234170,163763,1278385,168676v9301,1033,17457,7042,26633,8877c1325536,181657,1346447,183472,1367161,186431v8878,2959,17605,6416,26633,8878c1417337,201730,1441666,205347,1464816,213064r53266,17755c1526960,236738,1535172,243803,1544715,248575v46773,23386,102801,3437,150920,c1697955,247995,1751990,235451,1757779,230819v8331,-6665,11090,-18302,17755,-26633c1780763,197650,1787371,192349,1793290,186431v2959,-8878,4692,-18263,8877,-26633c1806939,150255,1800688,131685,1811045,124287xe" filled="f" strokecolor="red" strokeweight="6pt">
                  <v:path arrowok="t" o:connecttype="custom" o:connectlocs="615631,71572;633738,66460;651844,56235;669951,35786;675987,25561;694093,15337;703147,10224;724272,0;769538,5112;796699,25561;802734,35786;808770,51123;817823,66460;826877,107358;829894,122695;835930,163593;829894,265840;823859,281177;820841,301626;814805,332300;817823,357861;823859,388535;826877,414096;832912,454995;838948,516343;844984,562354;848001,582802;851019,608364;844984,746396;841966,766846;835930,812857;832912,833305;826877,853755;823859,869092;820841,889541;814805,904878;802734,935552;799717,950889;781610,991787;763503,1053135;751432,1073584;739360,1109370;724272,1134932;715218,1155380;706165,1170717;700129,1186054;691076,1196279;685040,1206504;679005,1221841;669951,1226953;660898,1237178;648827,1262739;639773,1267851;633738,1283188;624684,1288301;615631,1298525;609595,1313862;579417,1329199;561311,1344536;543204,1359873;525097,1364985;503972,1375210;482848,1380322;407403,1395659;398349,1400772;316869,1400772;298762,1375210;292726,1364985;283673,1354761;268584,1329199;256513,1303638;250477,1267851;244442,1237178;241424,1221841;235388,1211616;232371,1180942;217281,1160493;208228,1145156;190121,1129819;181068,1119595;156926,1109370;147872,1104258;135801,1099145;126747,1094033;114676,1088921;96570,1078696;87516,1068472;81481,1058247;72427,1053135;57338,1032685;51303,1017348;36214,991787;24143,961113;12071,899766;6036,869092;3018,853755;0,833305;3018,746396;9053,715723;15089,685049;18107,669712;24143,654375;36214,613476;45267,567466;48285,552129;57338,536792;63374,521455;78463,495894;99587,449883;105623,434546;108641,419209;129765,378311;135801,347637;138819,332300;144854,286289;153908,235166;159943,219829;175032,194267;181068,178930;199175,168706;208228,163593;226335,143145;232371,132920;247459,127808;265566,117583;289709,107358;298762,102246;389296,92021;434563,97134;443616,102246;464741,107358;473794,112471;497937,122695;516044,132920;525097,143145;576399,143145;597524,132920;603560,117583;609595,107358;612613,92021;615631,7157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e libre 27" o:spid="_x0000_s1034" style="position:absolute;left:839;top:1333;width:18401;height:22965;visibility:visible;mso-wrap-style:square;v-text-anchor:middle" coordsize="1840082,229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" path="m706607,2295525v-9525,6350,-37850,-19568,-57150,-28575c621121,2253726,591323,2243565,563732,2228850v-100062,-53366,-16630,-27970,-95250,-47625c458957,2171700,451115,2160122,439907,2152650v-71865,-47910,28966,67066,-85725,-47625l297032,2047875v-15875,-15875,-37585,-27545,-47625,-47625c243057,1987550,237662,1974326,230357,1962150v-11780,-19633,-30860,-35430,-38100,-57150c189082,1895475,188301,1884779,182732,1876425v-7472,-11208,-20493,-17799,-28575,-28575c143049,1833039,135394,1815924,125582,1800225v-6067,-9708,-12700,-19050,-19050,-28575c96811,1732765,84789,1680540,68432,1647825v-6350,-12700,-13457,-25049,-19050,-38100c25721,1554516,57416,1607489,20807,1552575,-3700,1270745,-6142,1340710,11282,1009650v688,-13073,5763,-25561,9525,-38100l49382,885825v3175,-9525,4359,-19966,9525,-28575c68432,841375,79203,826184,87482,809625v4490,-8980,6767,-18921,9525,-28575c100603,768463,100678,754659,106532,742950v7100,-14199,19050,-25400,28575,-38100c151769,638201,131393,691936,173207,638175v14056,-18072,23602,-39430,38100,-57150c225524,563649,244148,550296,258932,533400v7538,-8615,11392,-20066,19050,-28575c348185,426822,323400,457061,382757,409575v35237,-28190,63539,-67398,104775,-85725l573257,285750v61204,-28248,14642,-11231,66675,-28575c652632,247650,664249,236476,678032,228600v8717,-4981,20061,-4204,28575,-9525c723847,208300,736992,191750,754232,180975v8514,-5321,19595,-5035,28575,-9525c850577,137565,824779,132188,916157,104775,950158,94575,986378,93855,1020932,85725v19547,-4599,37777,-13766,57150,-19050c1093701,62415,1110001,61077,1125707,57150v35120,-8780,69537,-20284,104775,-28575c1249281,24152,1268544,21987,1287632,19050,1375866,5476,1359674,9078,1468607,v92075,3175,184432,1657,276225,9525c1764839,11240,1801982,28575,1801982,28575v23941,71824,-8354,-16708,28575,57150c1835047,94705,1836907,104775,1840082,114300v-3175,28575,-5459,57263,-9525,85725c1828267,216052,1823928,231722,1821032,247650v-3455,19001,-5737,38212,-9525,57150c1808940,317637,1810160,332678,1801982,342900v-6272,7840,-18921,6767,-28575,9525c1760820,356021,1748007,358775,1735307,361950l1420982,342900v-13019,-1370,-25220,-7183,-38100,-9525c1329962,323753,1293909,322618,1240007,314325v-16001,-2462,-31750,-6350,-47625,-9525c1132057,307975,1071535,308506,1011407,314325v-38446,3721,-114300,19050,-114300,19050c717459,441164,991567,281382,792332,381000v-20478,10239,-36362,28506,-57150,38100c714195,428786,690599,431352,668507,438150v-19192,5905,-38693,11140,-57150,19050c585255,468387,561524,484753,535157,495300v-56947,22779,-31405,13643,-76200,28575c354366,628466,531827,448902,392282,600075v-24365,26395,-76200,76200,-76200,76200c284943,769692,335427,637732,277982,723900v-7262,10892,-4368,26068,-9525,38100c263948,772522,254527,780336,249407,790575v-4490,8980,-5035,19595,-9525,28575c234762,829389,225952,837486,220832,847725v-4490,8980,-3253,20735,-9525,28575c204156,885239,192257,889000,182732,895350v-3175,9525,-5035,19595,-9525,28575c166243,937853,132054,981971,125582,990600v-23941,71824,8354,-16708,-28575,57150c89004,1063755,82535,1099166,77957,1114425v-5770,19234,-19050,57150,-19050,57150c41601,1310019,50144,1187381,58907,1314450v4811,69756,4162,139834,9525,209550c69436,1537052,72103,1550391,77957,1562100v10239,20478,30860,35430,38100,57150c123804,1642491,126168,1657936,144632,1676400v11225,11225,26875,17350,38100,28575c193957,1716200,200976,1731022,211307,1743075v28314,33033,40146,35128,76200,66675c346179,1861088,286176,1818388,344657,1857375v39255,58882,-4330,1443,47625,47625c412418,1922898,427016,1947206,449432,1962150v9525,6350,19781,11721,28575,19050c488355,1989824,495949,2001505,506582,2009775v18072,14056,38100,25400,57150,38100l592307,2066925v3175,9525,3253,20735,9525,28575c608983,2104439,621613,2107221,630407,2114550v10348,8624,20305,17942,28575,28575c670868,2158407,703780,2200579,706607,2228850v2211,22115,9525,60325,,66675xe" filled="f" strokecolor="#00b050" strokeweight="2pt">
                  <v:path arrowok="t" o:connecttype="custom" o:connectlocs="706607,2295525;649457,2266950;563732,2228850;468482,2181225;439907,2152650;354182,2105025;297032,2047875;249407,2000250;230357,1962150;192257,1905000;182732,1876425;154157,1847850;125582,1800225;106532,1771650;68432,1647825;49382,1609725;20807,1552575;11282,1009650;20807,971550;49382,885825;58907,857250;87482,809625;97007,781050;106532,742950;135107,704850;173207,638175;211307,581025;258932,533400;277982,504825;382757,409575;487532,323850;573257,285750;639932,257175;678032,228600;706607,219075;754232,180975;782807,171450;916157,104775;1020932,85725;1078082,66675;1125707,57150;1230482,28575;1287632,19050;1468607,0;1744832,9525;1801982,28575;1830557,85725;1840082,114300;1830557,200025;1821032,247650;1811507,304800;1801982,342900;1773407,352425;1735307,361950;1420982,342900;1382882,333375;1240007,314325;1192382,304800;1011407,314325;897107,333375;792332,381000;735182,419100;668507,438150;611357,457200;535157,495300;458957,523875;392282,600075;316082,676275;277982,723900;268457,762000;249407,790575;239882,819150;220832,847725;211307,876300;182732,895350;173207,923925;125582,990600;97007,1047750;77957,1114425;58907,1171575;58907,1314450;68432,1524000;77957,1562100;116057,1619250;144632,1676400;182732,1704975;211307,1743075;287507,1809750;344657,1857375;392282,1905000;449432,1962150;478007,1981200;506582,2009775;563732,2047875;592307,2066925;601832,2095500;630407,2114550;658982,2143125;706607,2228850;706607,2295525" o:connectangles="0,0,0,0,0,0,0,0,0,0,0,0,0,0,0,0,0,0,0,0,0,0,0,0,0,0,0,0,0,0,0,0,0,0,0,0,0,0,0,0,0,0,0,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  <w:r w:rsidRPr="0026367F">
        <w:rPr>
          <w:noProof/>
        </w:rPr>
        <w:t xml:space="preserve"> </w:t>
      </w:r>
    </w:p>
    <w:p w:rsidR="00F22E47" w:rsidRDefault="00F22E47" w:rsidP="00F22E47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1090DE08" wp14:editId="20A29826">
                <wp:extent cx="3938954" cy="2998176"/>
                <wp:effectExtent l="19050" t="19050" r="23495" b="0"/>
                <wp:docPr id="10" name="Zone de dessin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90" name="Picture 2" descr="Sans tit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3751" r="2499" b="38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754" y="35169"/>
                            <a:ext cx="3886200" cy="2831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193" name="Forme libre 193"/>
                        <wps:cNvSpPr/>
                        <wps:spPr>
                          <a:xfrm>
                            <a:off x="1807429" y="148"/>
                            <a:ext cx="2131503" cy="1784692"/>
                          </a:xfrm>
                          <a:custGeom>
                            <a:avLst/>
                            <a:gdLst>
                              <a:gd name="connsiteX0" fmla="*/ 650666 w 3580297"/>
                              <a:gd name="connsiteY0" fmla="*/ 79899 h 2840855"/>
                              <a:gd name="connsiteX1" fmla="*/ 606278 w 3580297"/>
                              <a:gd name="connsiteY1" fmla="*/ 115410 h 2840855"/>
                              <a:gd name="connsiteX2" fmla="*/ 579645 w 3580297"/>
                              <a:gd name="connsiteY2" fmla="*/ 133165 h 2840855"/>
                              <a:gd name="connsiteX3" fmla="*/ 561890 w 3580297"/>
                              <a:gd name="connsiteY3" fmla="*/ 150921 h 2840855"/>
                              <a:gd name="connsiteX4" fmla="*/ 526379 w 3580297"/>
                              <a:gd name="connsiteY4" fmla="*/ 159798 h 2840855"/>
                              <a:gd name="connsiteX5" fmla="*/ 473113 w 3580297"/>
                              <a:gd name="connsiteY5" fmla="*/ 177554 h 2840855"/>
                              <a:gd name="connsiteX6" fmla="*/ 384336 w 3580297"/>
                              <a:gd name="connsiteY6" fmla="*/ 204187 h 2840855"/>
                              <a:gd name="connsiteX7" fmla="*/ 357703 w 3580297"/>
                              <a:gd name="connsiteY7" fmla="*/ 213064 h 2840855"/>
                              <a:gd name="connsiteX8" fmla="*/ 313315 w 3580297"/>
                              <a:gd name="connsiteY8" fmla="*/ 239697 h 2840855"/>
                              <a:gd name="connsiteX9" fmla="*/ 260049 w 3580297"/>
                              <a:gd name="connsiteY9" fmla="*/ 275208 h 2840855"/>
                              <a:gd name="connsiteX10" fmla="*/ 251171 w 3580297"/>
                              <a:gd name="connsiteY10" fmla="*/ 301841 h 2840855"/>
                              <a:gd name="connsiteX11" fmla="*/ 224538 w 3580297"/>
                              <a:gd name="connsiteY11" fmla="*/ 319596 h 2840855"/>
                              <a:gd name="connsiteX12" fmla="*/ 206783 w 3580297"/>
                              <a:gd name="connsiteY12" fmla="*/ 337352 h 2840855"/>
                              <a:gd name="connsiteX13" fmla="*/ 171272 w 3580297"/>
                              <a:gd name="connsiteY13" fmla="*/ 390618 h 2840855"/>
                              <a:gd name="connsiteX14" fmla="*/ 126884 w 3580297"/>
                              <a:gd name="connsiteY14" fmla="*/ 443884 h 2840855"/>
                              <a:gd name="connsiteX15" fmla="*/ 109128 w 3580297"/>
                              <a:gd name="connsiteY15" fmla="*/ 506028 h 2840855"/>
                              <a:gd name="connsiteX16" fmla="*/ 91373 w 3580297"/>
                              <a:gd name="connsiteY16" fmla="*/ 532661 h 2840855"/>
                              <a:gd name="connsiteX17" fmla="*/ 64740 w 3580297"/>
                              <a:gd name="connsiteY17" fmla="*/ 585927 h 2840855"/>
                              <a:gd name="connsiteX18" fmla="*/ 38107 w 3580297"/>
                              <a:gd name="connsiteY18" fmla="*/ 603682 h 2840855"/>
                              <a:gd name="connsiteX19" fmla="*/ 20352 w 3580297"/>
                              <a:gd name="connsiteY19" fmla="*/ 639193 h 2840855"/>
                              <a:gd name="connsiteX20" fmla="*/ 20352 w 3580297"/>
                              <a:gd name="connsiteY20" fmla="*/ 772358 h 2840855"/>
                              <a:gd name="connsiteX21" fmla="*/ 29229 w 3580297"/>
                              <a:gd name="connsiteY21" fmla="*/ 798991 h 2840855"/>
                              <a:gd name="connsiteX22" fmla="*/ 100251 w 3580297"/>
                              <a:gd name="connsiteY22" fmla="*/ 861134 h 2840855"/>
                              <a:gd name="connsiteX23" fmla="*/ 144639 w 3580297"/>
                              <a:gd name="connsiteY23" fmla="*/ 896645 h 2840855"/>
                              <a:gd name="connsiteX24" fmla="*/ 171272 w 3580297"/>
                              <a:gd name="connsiteY24" fmla="*/ 905523 h 2840855"/>
                              <a:gd name="connsiteX25" fmla="*/ 197905 w 3580297"/>
                              <a:gd name="connsiteY25" fmla="*/ 923278 h 2840855"/>
                              <a:gd name="connsiteX26" fmla="*/ 224538 w 3580297"/>
                              <a:gd name="connsiteY26" fmla="*/ 932156 h 2840855"/>
                              <a:gd name="connsiteX27" fmla="*/ 277804 w 3580297"/>
                              <a:gd name="connsiteY27" fmla="*/ 958789 h 2840855"/>
                              <a:gd name="connsiteX28" fmla="*/ 348826 w 3580297"/>
                              <a:gd name="connsiteY28" fmla="*/ 976544 h 2840855"/>
                              <a:gd name="connsiteX29" fmla="*/ 384336 w 3580297"/>
                              <a:gd name="connsiteY29" fmla="*/ 985422 h 2840855"/>
                              <a:gd name="connsiteX30" fmla="*/ 437602 w 3580297"/>
                              <a:gd name="connsiteY30" fmla="*/ 1003177 h 2840855"/>
                              <a:gd name="connsiteX31" fmla="*/ 464235 w 3580297"/>
                              <a:gd name="connsiteY31" fmla="*/ 1012055 h 2840855"/>
                              <a:gd name="connsiteX32" fmla="*/ 490868 w 3580297"/>
                              <a:gd name="connsiteY32" fmla="*/ 1020932 h 2840855"/>
                              <a:gd name="connsiteX33" fmla="*/ 535257 w 3580297"/>
                              <a:gd name="connsiteY33" fmla="*/ 1047565 h 2840855"/>
                              <a:gd name="connsiteX34" fmla="*/ 579645 w 3580297"/>
                              <a:gd name="connsiteY34" fmla="*/ 1074198 h 2840855"/>
                              <a:gd name="connsiteX35" fmla="*/ 624033 w 3580297"/>
                              <a:gd name="connsiteY35" fmla="*/ 1100831 h 2840855"/>
                              <a:gd name="connsiteX36" fmla="*/ 641789 w 3580297"/>
                              <a:gd name="connsiteY36" fmla="*/ 1118587 h 2840855"/>
                              <a:gd name="connsiteX37" fmla="*/ 668422 w 3580297"/>
                              <a:gd name="connsiteY37" fmla="*/ 1136342 h 2840855"/>
                              <a:gd name="connsiteX38" fmla="*/ 695055 w 3580297"/>
                              <a:gd name="connsiteY38" fmla="*/ 1162975 h 2840855"/>
                              <a:gd name="connsiteX39" fmla="*/ 739443 w 3580297"/>
                              <a:gd name="connsiteY39" fmla="*/ 1198486 h 2840855"/>
                              <a:gd name="connsiteX40" fmla="*/ 757198 w 3580297"/>
                              <a:gd name="connsiteY40" fmla="*/ 1225119 h 2840855"/>
                              <a:gd name="connsiteX41" fmla="*/ 783831 w 3580297"/>
                              <a:gd name="connsiteY41" fmla="*/ 1242874 h 2840855"/>
                              <a:gd name="connsiteX42" fmla="*/ 801587 w 3580297"/>
                              <a:gd name="connsiteY42" fmla="*/ 1260629 h 2840855"/>
                              <a:gd name="connsiteX43" fmla="*/ 810464 w 3580297"/>
                              <a:gd name="connsiteY43" fmla="*/ 1296140 h 2840855"/>
                              <a:gd name="connsiteX44" fmla="*/ 837097 w 3580297"/>
                              <a:gd name="connsiteY44" fmla="*/ 1322773 h 2840855"/>
                              <a:gd name="connsiteX45" fmla="*/ 854853 w 3580297"/>
                              <a:gd name="connsiteY45" fmla="*/ 1349406 h 2840855"/>
                              <a:gd name="connsiteX46" fmla="*/ 863730 w 3580297"/>
                              <a:gd name="connsiteY46" fmla="*/ 1376039 h 2840855"/>
                              <a:gd name="connsiteX47" fmla="*/ 908119 w 3580297"/>
                              <a:gd name="connsiteY47" fmla="*/ 1420428 h 2840855"/>
                              <a:gd name="connsiteX48" fmla="*/ 934752 w 3580297"/>
                              <a:gd name="connsiteY48" fmla="*/ 1473694 h 2840855"/>
                              <a:gd name="connsiteX49" fmla="*/ 952507 w 3580297"/>
                              <a:gd name="connsiteY49" fmla="*/ 1509204 h 2840855"/>
                              <a:gd name="connsiteX50" fmla="*/ 988018 w 3580297"/>
                              <a:gd name="connsiteY50" fmla="*/ 1544715 h 2840855"/>
                              <a:gd name="connsiteX51" fmla="*/ 1023528 w 3580297"/>
                              <a:gd name="connsiteY51" fmla="*/ 1589103 h 2840855"/>
                              <a:gd name="connsiteX52" fmla="*/ 1032406 w 3580297"/>
                              <a:gd name="connsiteY52" fmla="*/ 1615736 h 2840855"/>
                              <a:gd name="connsiteX53" fmla="*/ 1085672 w 3580297"/>
                              <a:gd name="connsiteY53" fmla="*/ 1651247 h 2840855"/>
                              <a:gd name="connsiteX54" fmla="*/ 1103427 w 3580297"/>
                              <a:gd name="connsiteY54" fmla="*/ 1677880 h 2840855"/>
                              <a:gd name="connsiteX55" fmla="*/ 1130061 w 3580297"/>
                              <a:gd name="connsiteY55" fmla="*/ 1686758 h 2840855"/>
                              <a:gd name="connsiteX56" fmla="*/ 1156694 w 3580297"/>
                              <a:gd name="connsiteY56" fmla="*/ 1704513 h 2840855"/>
                              <a:gd name="connsiteX57" fmla="*/ 1201082 w 3580297"/>
                              <a:gd name="connsiteY57" fmla="*/ 1757779 h 2840855"/>
                              <a:gd name="connsiteX58" fmla="*/ 1227715 w 3580297"/>
                              <a:gd name="connsiteY58" fmla="*/ 1775534 h 2840855"/>
                              <a:gd name="connsiteX59" fmla="*/ 1263226 w 3580297"/>
                              <a:gd name="connsiteY59" fmla="*/ 1811045 h 2840855"/>
                              <a:gd name="connsiteX60" fmla="*/ 1334247 w 3580297"/>
                              <a:gd name="connsiteY60" fmla="*/ 1873189 h 2840855"/>
                              <a:gd name="connsiteX61" fmla="*/ 1360880 w 3580297"/>
                              <a:gd name="connsiteY61" fmla="*/ 1899822 h 2840855"/>
                              <a:gd name="connsiteX62" fmla="*/ 1396391 w 3580297"/>
                              <a:gd name="connsiteY62" fmla="*/ 1953088 h 2840855"/>
                              <a:gd name="connsiteX63" fmla="*/ 1423024 w 3580297"/>
                              <a:gd name="connsiteY63" fmla="*/ 2041864 h 2840855"/>
                              <a:gd name="connsiteX64" fmla="*/ 1414146 w 3580297"/>
                              <a:gd name="connsiteY64" fmla="*/ 2121763 h 2840855"/>
                              <a:gd name="connsiteX65" fmla="*/ 1396391 w 3580297"/>
                              <a:gd name="connsiteY65" fmla="*/ 2183907 h 2840855"/>
                              <a:gd name="connsiteX66" fmla="*/ 1396391 w 3580297"/>
                              <a:gd name="connsiteY66" fmla="*/ 2405849 h 2840855"/>
                              <a:gd name="connsiteX67" fmla="*/ 1423024 w 3580297"/>
                              <a:gd name="connsiteY67" fmla="*/ 2476870 h 2840855"/>
                              <a:gd name="connsiteX68" fmla="*/ 1431901 w 3580297"/>
                              <a:gd name="connsiteY68" fmla="*/ 2503503 h 2840855"/>
                              <a:gd name="connsiteX69" fmla="*/ 1529556 w 3580297"/>
                              <a:gd name="connsiteY69" fmla="*/ 2583402 h 2840855"/>
                              <a:gd name="connsiteX70" fmla="*/ 1556189 w 3580297"/>
                              <a:gd name="connsiteY70" fmla="*/ 2592280 h 2840855"/>
                              <a:gd name="connsiteX71" fmla="*/ 1582822 w 3580297"/>
                              <a:gd name="connsiteY71" fmla="*/ 2610035 h 2840855"/>
                              <a:gd name="connsiteX72" fmla="*/ 1609455 w 3580297"/>
                              <a:gd name="connsiteY72" fmla="*/ 2618913 h 2840855"/>
                              <a:gd name="connsiteX73" fmla="*/ 1636088 w 3580297"/>
                              <a:gd name="connsiteY73" fmla="*/ 2636668 h 2840855"/>
                              <a:gd name="connsiteX74" fmla="*/ 1662721 w 3580297"/>
                              <a:gd name="connsiteY74" fmla="*/ 2645546 h 2840855"/>
                              <a:gd name="connsiteX75" fmla="*/ 1689354 w 3580297"/>
                              <a:gd name="connsiteY75" fmla="*/ 2663301 h 2840855"/>
                              <a:gd name="connsiteX76" fmla="*/ 1742620 w 3580297"/>
                              <a:gd name="connsiteY76" fmla="*/ 2681057 h 2840855"/>
                              <a:gd name="connsiteX77" fmla="*/ 1769253 w 3580297"/>
                              <a:gd name="connsiteY77" fmla="*/ 2689934 h 2840855"/>
                              <a:gd name="connsiteX78" fmla="*/ 1787008 w 3580297"/>
                              <a:gd name="connsiteY78" fmla="*/ 2707690 h 2840855"/>
                              <a:gd name="connsiteX79" fmla="*/ 1822519 w 3580297"/>
                              <a:gd name="connsiteY79" fmla="*/ 2716567 h 2840855"/>
                              <a:gd name="connsiteX80" fmla="*/ 1849152 w 3580297"/>
                              <a:gd name="connsiteY80" fmla="*/ 2725445 h 2840855"/>
                              <a:gd name="connsiteX81" fmla="*/ 1875785 w 3580297"/>
                              <a:gd name="connsiteY81" fmla="*/ 2743200 h 2840855"/>
                              <a:gd name="connsiteX82" fmla="*/ 1929051 w 3580297"/>
                              <a:gd name="connsiteY82" fmla="*/ 2760956 h 2840855"/>
                              <a:gd name="connsiteX83" fmla="*/ 1955684 w 3580297"/>
                              <a:gd name="connsiteY83" fmla="*/ 2769833 h 2840855"/>
                              <a:gd name="connsiteX84" fmla="*/ 1991194 w 3580297"/>
                              <a:gd name="connsiteY84" fmla="*/ 2778711 h 2840855"/>
                              <a:gd name="connsiteX85" fmla="*/ 2124360 w 3580297"/>
                              <a:gd name="connsiteY85" fmla="*/ 2805344 h 2840855"/>
                              <a:gd name="connsiteX86" fmla="*/ 2186503 w 3580297"/>
                              <a:gd name="connsiteY86" fmla="*/ 2823099 h 2840855"/>
                              <a:gd name="connsiteX87" fmla="*/ 2301913 w 3580297"/>
                              <a:gd name="connsiteY87" fmla="*/ 2840855 h 2840855"/>
                              <a:gd name="connsiteX88" fmla="*/ 2355179 w 3580297"/>
                              <a:gd name="connsiteY88" fmla="*/ 2831977 h 2840855"/>
                              <a:gd name="connsiteX89" fmla="*/ 2408445 w 3580297"/>
                              <a:gd name="connsiteY89" fmla="*/ 2814222 h 2840855"/>
                              <a:gd name="connsiteX90" fmla="*/ 2443956 w 3580297"/>
                              <a:gd name="connsiteY90" fmla="*/ 2778711 h 2840855"/>
                              <a:gd name="connsiteX91" fmla="*/ 2497222 w 3580297"/>
                              <a:gd name="connsiteY91" fmla="*/ 2760956 h 2840855"/>
                              <a:gd name="connsiteX92" fmla="*/ 2541610 w 3580297"/>
                              <a:gd name="connsiteY92" fmla="*/ 2716567 h 2840855"/>
                              <a:gd name="connsiteX93" fmla="*/ 2612631 w 3580297"/>
                              <a:gd name="connsiteY93" fmla="*/ 2663301 h 2840855"/>
                              <a:gd name="connsiteX94" fmla="*/ 2657020 w 3580297"/>
                              <a:gd name="connsiteY94" fmla="*/ 2583402 h 2840855"/>
                              <a:gd name="connsiteX95" fmla="*/ 2674775 w 3580297"/>
                              <a:gd name="connsiteY95" fmla="*/ 2556769 h 2840855"/>
                              <a:gd name="connsiteX96" fmla="*/ 2683653 w 3580297"/>
                              <a:gd name="connsiteY96" fmla="*/ 2530136 h 2840855"/>
                              <a:gd name="connsiteX97" fmla="*/ 2701408 w 3580297"/>
                              <a:gd name="connsiteY97" fmla="*/ 2503503 h 2840855"/>
                              <a:gd name="connsiteX98" fmla="*/ 2719163 w 3580297"/>
                              <a:gd name="connsiteY98" fmla="*/ 2450237 h 2840855"/>
                              <a:gd name="connsiteX99" fmla="*/ 2728041 w 3580297"/>
                              <a:gd name="connsiteY99" fmla="*/ 2423604 h 2840855"/>
                              <a:gd name="connsiteX100" fmla="*/ 2745796 w 3580297"/>
                              <a:gd name="connsiteY100" fmla="*/ 2370338 h 2840855"/>
                              <a:gd name="connsiteX101" fmla="*/ 2754674 w 3580297"/>
                              <a:gd name="connsiteY101" fmla="*/ 2343705 h 2840855"/>
                              <a:gd name="connsiteX102" fmla="*/ 2772429 w 3580297"/>
                              <a:gd name="connsiteY102" fmla="*/ 2254928 h 2840855"/>
                              <a:gd name="connsiteX103" fmla="*/ 2790185 w 3580297"/>
                              <a:gd name="connsiteY103" fmla="*/ 2130641 h 2840855"/>
                              <a:gd name="connsiteX104" fmla="*/ 2807940 w 3580297"/>
                              <a:gd name="connsiteY104" fmla="*/ 2077375 h 2840855"/>
                              <a:gd name="connsiteX105" fmla="*/ 2825695 w 3580297"/>
                              <a:gd name="connsiteY105" fmla="*/ 2024109 h 2840855"/>
                              <a:gd name="connsiteX106" fmla="*/ 2834573 w 3580297"/>
                              <a:gd name="connsiteY106" fmla="*/ 1997476 h 2840855"/>
                              <a:gd name="connsiteX107" fmla="*/ 2843451 w 3580297"/>
                              <a:gd name="connsiteY107" fmla="*/ 1953088 h 2840855"/>
                              <a:gd name="connsiteX108" fmla="*/ 2861206 w 3580297"/>
                              <a:gd name="connsiteY108" fmla="*/ 1926455 h 2840855"/>
                              <a:gd name="connsiteX109" fmla="*/ 2870084 w 3580297"/>
                              <a:gd name="connsiteY109" fmla="*/ 1890944 h 2840855"/>
                              <a:gd name="connsiteX110" fmla="*/ 2896717 w 3580297"/>
                              <a:gd name="connsiteY110" fmla="*/ 1811045 h 2840855"/>
                              <a:gd name="connsiteX111" fmla="*/ 2914472 w 3580297"/>
                              <a:gd name="connsiteY111" fmla="*/ 1757779 h 2840855"/>
                              <a:gd name="connsiteX112" fmla="*/ 2932227 w 3580297"/>
                              <a:gd name="connsiteY112" fmla="*/ 1731146 h 2840855"/>
                              <a:gd name="connsiteX113" fmla="*/ 2958861 w 3580297"/>
                              <a:gd name="connsiteY113" fmla="*/ 1686758 h 2840855"/>
                              <a:gd name="connsiteX114" fmla="*/ 3003249 w 3580297"/>
                              <a:gd name="connsiteY114" fmla="*/ 1615736 h 2840855"/>
                              <a:gd name="connsiteX115" fmla="*/ 3003249 w 3580297"/>
                              <a:gd name="connsiteY115" fmla="*/ 1615736 h 2840855"/>
                              <a:gd name="connsiteX116" fmla="*/ 3038760 w 3580297"/>
                              <a:gd name="connsiteY116" fmla="*/ 1562470 h 2840855"/>
                              <a:gd name="connsiteX117" fmla="*/ 3047637 w 3580297"/>
                              <a:gd name="connsiteY117" fmla="*/ 1535837 h 2840855"/>
                              <a:gd name="connsiteX118" fmla="*/ 3074270 w 3580297"/>
                              <a:gd name="connsiteY118" fmla="*/ 1518082 h 2840855"/>
                              <a:gd name="connsiteX119" fmla="*/ 3092026 w 3580297"/>
                              <a:gd name="connsiteY119" fmla="*/ 1500327 h 2840855"/>
                              <a:gd name="connsiteX120" fmla="*/ 3127536 w 3580297"/>
                              <a:gd name="connsiteY120" fmla="*/ 1464816 h 2840855"/>
                              <a:gd name="connsiteX121" fmla="*/ 3163047 w 3580297"/>
                              <a:gd name="connsiteY121" fmla="*/ 1429305 h 2840855"/>
                              <a:gd name="connsiteX122" fmla="*/ 3189680 w 3580297"/>
                              <a:gd name="connsiteY122" fmla="*/ 1411550 h 2840855"/>
                              <a:gd name="connsiteX123" fmla="*/ 3216313 w 3580297"/>
                              <a:gd name="connsiteY123" fmla="*/ 1384917 h 2840855"/>
                              <a:gd name="connsiteX124" fmla="*/ 3242946 w 3580297"/>
                              <a:gd name="connsiteY124" fmla="*/ 1376039 h 2840855"/>
                              <a:gd name="connsiteX125" fmla="*/ 3260701 w 3580297"/>
                              <a:gd name="connsiteY125" fmla="*/ 1349406 h 2840855"/>
                              <a:gd name="connsiteX126" fmla="*/ 3305090 w 3580297"/>
                              <a:gd name="connsiteY126" fmla="*/ 1313895 h 2840855"/>
                              <a:gd name="connsiteX127" fmla="*/ 3322845 w 3580297"/>
                              <a:gd name="connsiteY127" fmla="*/ 1278385 h 2840855"/>
                              <a:gd name="connsiteX128" fmla="*/ 3367233 w 3580297"/>
                              <a:gd name="connsiteY128" fmla="*/ 1242874 h 2840855"/>
                              <a:gd name="connsiteX129" fmla="*/ 3376111 w 3580297"/>
                              <a:gd name="connsiteY129" fmla="*/ 1216241 h 2840855"/>
                              <a:gd name="connsiteX130" fmla="*/ 3411622 w 3580297"/>
                              <a:gd name="connsiteY130" fmla="*/ 1171853 h 2840855"/>
                              <a:gd name="connsiteX131" fmla="*/ 3420499 w 3580297"/>
                              <a:gd name="connsiteY131" fmla="*/ 1145220 h 2840855"/>
                              <a:gd name="connsiteX132" fmla="*/ 3447132 w 3580297"/>
                              <a:gd name="connsiteY132" fmla="*/ 1118587 h 2840855"/>
                              <a:gd name="connsiteX133" fmla="*/ 3464888 w 3580297"/>
                              <a:gd name="connsiteY133" fmla="*/ 1091954 h 2840855"/>
                              <a:gd name="connsiteX134" fmla="*/ 3473765 w 3580297"/>
                              <a:gd name="connsiteY134" fmla="*/ 1065321 h 2840855"/>
                              <a:gd name="connsiteX135" fmla="*/ 3500398 w 3580297"/>
                              <a:gd name="connsiteY135" fmla="*/ 1038688 h 2840855"/>
                              <a:gd name="connsiteX136" fmla="*/ 3509276 w 3580297"/>
                              <a:gd name="connsiteY136" fmla="*/ 985422 h 2840855"/>
                              <a:gd name="connsiteX137" fmla="*/ 3527031 w 3580297"/>
                              <a:gd name="connsiteY137" fmla="*/ 932156 h 2840855"/>
                              <a:gd name="connsiteX138" fmla="*/ 3535909 w 3580297"/>
                              <a:gd name="connsiteY138" fmla="*/ 905523 h 2840855"/>
                              <a:gd name="connsiteX139" fmla="*/ 3553664 w 3580297"/>
                              <a:gd name="connsiteY139" fmla="*/ 878890 h 2840855"/>
                              <a:gd name="connsiteX140" fmla="*/ 3580297 w 3580297"/>
                              <a:gd name="connsiteY140" fmla="*/ 719092 h 2840855"/>
                              <a:gd name="connsiteX141" fmla="*/ 3562542 w 3580297"/>
                              <a:gd name="connsiteY141" fmla="*/ 514905 h 2840855"/>
                              <a:gd name="connsiteX142" fmla="*/ 3527031 w 3580297"/>
                              <a:gd name="connsiteY142" fmla="*/ 435006 h 2840855"/>
                              <a:gd name="connsiteX143" fmla="*/ 3500398 w 3580297"/>
                              <a:gd name="connsiteY143" fmla="*/ 372862 h 2840855"/>
                              <a:gd name="connsiteX144" fmla="*/ 3447132 w 3580297"/>
                              <a:gd name="connsiteY144" fmla="*/ 328474 h 2840855"/>
                              <a:gd name="connsiteX145" fmla="*/ 3393866 w 3580297"/>
                              <a:gd name="connsiteY145" fmla="*/ 275208 h 2840855"/>
                              <a:gd name="connsiteX146" fmla="*/ 3367233 w 3580297"/>
                              <a:gd name="connsiteY146" fmla="*/ 239697 h 2840855"/>
                              <a:gd name="connsiteX147" fmla="*/ 3331723 w 3580297"/>
                              <a:gd name="connsiteY147" fmla="*/ 213064 h 2840855"/>
                              <a:gd name="connsiteX148" fmla="*/ 3305090 w 3580297"/>
                              <a:gd name="connsiteY148" fmla="*/ 186431 h 2840855"/>
                              <a:gd name="connsiteX149" fmla="*/ 3216313 w 3580297"/>
                              <a:gd name="connsiteY149" fmla="*/ 150921 h 2840855"/>
                              <a:gd name="connsiteX150" fmla="*/ 3180802 w 3580297"/>
                              <a:gd name="connsiteY150" fmla="*/ 133165 h 2840855"/>
                              <a:gd name="connsiteX151" fmla="*/ 3092026 w 3580297"/>
                              <a:gd name="connsiteY151" fmla="*/ 115410 h 2840855"/>
                              <a:gd name="connsiteX152" fmla="*/ 2994371 w 3580297"/>
                              <a:gd name="connsiteY152" fmla="*/ 97655 h 2840855"/>
                              <a:gd name="connsiteX153" fmla="*/ 2941105 w 3580297"/>
                              <a:gd name="connsiteY153" fmla="*/ 88777 h 2840855"/>
                              <a:gd name="connsiteX154" fmla="*/ 2896717 w 3580297"/>
                              <a:gd name="connsiteY154" fmla="*/ 79899 h 2840855"/>
                              <a:gd name="connsiteX155" fmla="*/ 1618332 w 3580297"/>
                              <a:gd name="connsiteY155" fmla="*/ 71022 h 2840855"/>
                              <a:gd name="connsiteX156" fmla="*/ 1573944 w 3580297"/>
                              <a:gd name="connsiteY156" fmla="*/ 62144 h 2840855"/>
                              <a:gd name="connsiteX157" fmla="*/ 1538433 w 3580297"/>
                              <a:gd name="connsiteY157" fmla="*/ 53266 h 2840855"/>
                              <a:gd name="connsiteX158" fmla="*/ 1476290 w 3580297"/>
                              <a:gd name="connsiteY158" fmla="*/ 44389 h 2840855"/>
                              <a:gd name="connsiteX159" fmla="*/ 1298736 w 3580297"/>
                              <a:gd name="connsiteY159" fmla="*/ 17756 h 2840855"/>
                              <a:gd name="connsiteX160" fmla="*/ 1156694 w 3580297"/>
                              <a:gd name="connsiteY160" fmla="*/ 0 h 2840855"/>
                              <a:gd name="connsiteX161" fmla="*/ 863730 w 3580297"/>
                              <a:gd name="connsiteY161" fmla="*/ 8878 h 2840855"/>
                              <a:gd name="connsiteX162" fmla="*/ 810464 w 3580297"/>
                              <a:gd name="connsiteY162" fmla="*/ 26633 h 2840855"/>
                              <a:gd name="connsiteX163" fmla="*/ 730565 w 3580297"/>
                              <a:gd name="connsiteY163" fmla="*/ 44389 h 2840855"/>
                              <a:gd name="connsiteX164" fmla="*/ 703932 w 3580297"/>
                              <a:gd name="connsiteY164" fmla="*/ 53266 h 2840855"/>
                              <a:gd name="connsiteX165" fmla="*/ 650666 w 3580297"/>
                              <a:gd name="connsiteY165" fmla="*/ 62144 h 2840855"/>
                              <a:gd name="connsiteX166" fmla="*/ 650666 w 3580297"/>
                              <a:gd name="connsiteY166" fmla="*/ 79899 h 28408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</a:cxnLst>
                            <a:rect l="l" t="t" r="r" b="b"/>
                            <a:pathLst>
                              <a:path w="3580297" h="2840855">
                                <a:moveTo>
                                  <a:pt x="650666" y="79899"/>
                                </a:moveTo>
                                <a:cubicBezTo>
                                  <a:pt x="643268" y="88777"/>
                                  <a:pt x="649158" y="93970"/>
                                  <a:pt x="606278" y="115410"/>
                                </a:cubicBezTo>
                                <a:cubicBezTo>
                                  <a:pt x="596735" y="120182"/>
                                  <a:pt x="587976" y="126500"/>
                                  <a:pt x="579645" y="133165"/>
                                </a:cubicBezTo>
                                <a:cubicBezTo>
                                  <a:pt x="573109" y="138394"/>
                                  <a:pt x="569376" y="147178"/>
                                  <a:pt x="561890" y="150921"/>
                                </a:cubicBezTo>
                                <a:cubicBezTo>
                                  <a:pt x="550977" y="156378"/>
                                  <a:pt x="538066" y="156292"/>
                                  <a:pt x="526379" y="159798"/>
                                </a:cubicBezTo>
                                <a:cubicBezTo>
                                  <a:pt x="508452" y="165176"/>
                                  <a:pt x="491270" y="173015"/>
                                  <a:pt x="473113" y="177554"/>
                                </a:cubicBezTo>
                                <a:cubicBezTo>
                                  <a:pt x="419439" y="190971"/>
                                  <a:pt x="449187" y="182570"/>
                                  <a:pt x="384336" y="204187"/>
                                </a:cubicBezTo>
                                <a:lnTo>
                                  <a:pt x="357703" y="213064"/>
                                </a:lnTo>
                                <a:cubicBezTo>
                                  <a:pt x="302412" y="268358"/>
                                  <a:pt x="382456" y="193604"/>
                                  <a:pt x="313315" y="239697"/>
                                </a:cubicBezTo>
                                <a:cubicBezTo>
                                  <a:pt x="246811" y="284032"/>
                                  <a:pt x="323379" y="254097"/>
                                  <a:pt x="260049" y="275208"/>
                                </a:cubicBezTo>
                                <a:cubicBezTo>
                                  <a:pt x="257090" y="284086"/>
                                  <a:pt x="257017" y="294534"/>
                                  <a:pt x="251171" y="301841"/>
                                </a:cubicBezTo>
                                <a:cubicBezTo>
                                  <a:pt x="244506" y="310172"/>
                                  <a:pt x="232869" y="312931"/>
                                  <a:pt x="224538" y="319596"/>
                                </a:cubicBezTo>
                                <a:cubicBezTo>
                                  <a:pt x="218002" y="324825"/>
                                  <a:pt x="211805" y="330656"/>
                                  <a:pt x="206783" y="337352"/>
                                </a:cubicBezTo>
                                <a:cubicBezTo>
                                  <a:pt x="193979" y="354424"/>
                                  <a:pt x="186361" y="375529"/>
                                  <a:pt x="171272" y="390618"/>
                                </a:cubicBezTo>
                                <a:cubicBezTo>
                                  <a:pt x="137094" y="424796"/>
                                  <a:pt x="151603" y="406805"/>
                                  <a:pt x="126884" y="443884"/>
                                </a:cubicBezTo>
                                <a:cubicBezTo>
                                  <a:pt x="124039" y="455263"/>
                                  <a:pt x="115497" y="493291"/>
                                  <a:pt x="109128" y="506028"/>
                                </a:cubicBezTo>
                                <a:cubicBezTo>
                                  <a:pt x="104356" y="515571"/>
                                  <a:pt x="96145" y="523118"/>
                                  <a:pt x="91373" y="532661"/>
                                </a:cubicBezTo>
                                <a:cubicBezTo>
                                  <a:pt x="76933" y="561541"/>
                                  <a:pt x="90180" y="560487"/>
                                  <a:pt x="64740" y="585927"/>
                                </a:cubicBezTo>
                                <a:cubicBezTo>
                                  <a:pt x="57195" y="593472"/>
                                  <a:pt x="46985" y="597764"/>
                                  <a:pt x="38107" y="603682"/>
                                </a:cubicBezTo>
                                <a:cubicBezTo>
                                  <a:pt x="32189" y="615519"/>
                                  <a:pt x="25565" y="627029"/>
                                  <a:pt x="20352" y="639193"/>
                                </a:cubicBezTo>
                                <a:cubicBezTo>
                                  <a:pt x="0" y="686682"/>
                                  <a:pt x="11479" y="705810"/>
                                  <a:pt x="20352" y="772358"/>
                                </a:cubicBezTo>
                                <a:cubicBezTo>
                                  <a:pt x="21589" y="781634"/>
                                  <a:pt x="23614" y="791505"/>
                                  <a:pt x="29229" y="798991"/>
                                </a:cubicBezTo>
                                <a:cubicBezTo>
                                  <a:pt x="70301" y="853753"/>
                                  <a:pt x="61746" y="830329"/>
                                  <a:pt x="100251" y="861134"/>
                                </a:cubicBezTo>
                                <a:cubicBezTo>
                                  <a:pt x="127779" y="883157"/>
                                  <a:pt x="108201" y="878426"/>
                                  <a:pt x="144639" y="896645"/>
                                </a:cubicBezTo>
                                <a:cubicBezTo>
                                  <a:pt x="153009" y="900830"/>
                                  <a:pt x="162902" y="901338"/>
                                  <a:pt x="171272" y="905523"/>
                                </a:cubicBezTo>
                                <a:cubicBezTo>
                                  <a:pt x="180815" y="910295"/>
                                  <a:pt x="188362" y="918506"/>
                                  <a:pt x="197905" y="923278"/>
                                </a:cubicBezTo>
                                <a:cubicBezTo>
                                  <a:pt x="206275" y="927463"/>
                                  <a:pt x="216168" y="927971"/>
                                  <a:pt x="224538" y="932156"/>
                                </a:cubicBezTo>
                                <a:cubicBezTo>
                                  <a:pt x="273018" y="956396"/>
                                  <a:pt x="228717" y="945402"/>
                                  <a:pt x="277804" y="958789"/>
                                </a:cubicBezTo>
                                <a:cubicBezTo>
                                  <a:pt x="301347" y="965210"/>
                                  <a:pt x="325152" y="970626"/>
                                  <a:pt x="348826" y="976544"/>
                                </a:cubicBezTo>
                                <a:cubicBezTo>
                                  <a:pt x="360663" y="979503"/>
                                  <a:pt x="372761" y="981564"/>
                                  <a:pt x="384336" y="985422"/>
                                </a:cubicBezTo>
                                <a:lnTo>
                                  <a:pt x="437602" y="1003177"/>
                                </a:lnTo>
                                <a:lnTo>
                                  <a:pt x="464235" y="1012055"/>
                                </a:lnTo>
                                <a:lnTo>
                                  <a:pt x="490868" y="1020932"/>
                                </a:lnTo>
                                <a:cubicBezTo>
                                  <a:pt x="535860" y="1065924"/>
                                  <a:pt x="477631" y="1012989"/>
                                  <a:pt x="535257" y="1047565"/>
                                </a:cubicBezTo>
                                <a:cubicBezTo>
                                  <a:pt x="596187" y="1084123"/>
                                  <a:pt x="504199" y="1049051"/>
                                  <a:pt x="579645" y="1074198"/>
                                </a:cubicBezTo>
                                <a:cubicBezTo>
                                  <a:pt x="624631" y="1119186"/>
                                  <a:pt x="566413" y="1066259"/>
                                  <a:pt x="624033" y="1100831"/>
                                </a:cubicBezTo>
                                <a:cubicBezTo>
                                  <a:pt x="631210" y="1105137"/>
                                  <a:pt x="635253" y="1113358"/>
                                  <a:pt x="641789" y="1118587"/>
                                </a:cubicBezTo>
                                <a:cubicBezTo>
                                  <a:pt x="650121" y="1125252"/>
                                  <a:pt x="660225" y="1129512"/>
                                  <a:pt x="668422" y="1136342"/>
                                </a:cubicBezTo>
                                <a:cubicBezTo>
                                  <a:pt x="678067" y="1144379"/>
                                  <a:pt x="685410" y="1154938"/>
                                  <a:pt x="695055" y="1162975"/>
                                </a:cubicBezTo>
                                <a:cubicBezTo>
                                  <a:pt x="722744" y="1186049"/>
                                  <a:pt x="718779" y="1172655"/>
                                  <a:pt x="739443" y="1198486"/>
                                </a:cubicBezTo>
                                <a:cubicBezTo>
                                  <a:pt x="746108" y="1206818"/>
                                  <a:pt x="749653" y="1217574"/>
                                  <a:pt x="757198" y="1225119"/>
                                </a:cubicBezTo>
                                <a:cubicBezTo>
                                  <a:pt x="764743" y="1232664"/>
                                  <a:pt x="775499" y="1236209"/>
                                  <a:pt x="783831" y="1242874"/>
                                </a:cubicBezTo>
                                <a:cubicBezTo>
                                  <a:pt x="790367" y="1248103"/>
                                  <a:pt x="795668" y="1254711"/>
                                  <a:pt x="801587" y="1260629"/>
                                </a:cubicBezTo>
                                <a:cubicBezTo>
                                  <a:pt x="804546" y="1272466"/>
                                  <a:pt x="804411" y="1285546"/>
                                  <a:pt x="810464" y="1296140"/>
                                </a:cubicBezTo>
                                <a:cubicBezTo>
                                  <a:pt x="816693" y="1307041"/>
                                  <a:pt x="829059" y="1313128"/>
                                  <a:pt x="837097" y="1322773"/>
                                </a:cubicBezTo>
                                <a:cubicBezTo>
                                  <a:pt x="843928" y="1330970"/>
                                  <a:pt x="848934" y="1340528"/>
                                  <a:pt x="854853" y="1349406"/>
                                </a:cubicBezTo>
                                <a:cubicBezTo>
                                  <a:pt x="857812" y="1358284"/>
                                  <a:pt x="858115" y="1368553"/>
                                  <a:pt x="863730" y="1376039"/>
                                </a:cubicBezTo>
                                <a:cubicBezTo>
                                  <a:pt x="876285" y="1392779"/>
                                  <a:pt x="908119" y="1420428"/>
                                  <a:pt x="908119" y="1420428"/>
                                </a:cubicBezTo>
                                <a:cubicBezTo>
                                  <a:pt x="924394" y="1469258"/>
                                  <a:pt x="907216" y="1425507"/>
                                  <a:pt x="934752" y="1473694"/>
                                </a:cubicBezTo>
                                <a:cubicBezTo>
                                  <a:pt x="941318" y="1485184"/>
                                  <a:pt x="944567" y="1498617"/>
                                  <a:pt x="952507" y="1509204"/>
                                </a:cubicBezTo>
                                <a:cubicBezTo>
                                  <a:pt x="962551" y="1522596"/>
                                  <a:pt x="988018" y="1544715"/>
                                  <a:pt x="988018" y="1544715"/>
                                </a:cubicBezTo>
                                <a:cubicBezTo>
                                  <a:pt x="1010330" y="1611655"/>
                                  <a:pt x="977637" y="1531741"/>
                                  <a:pt x="1023528" y="1589103"/>
                                </a:cubicBezTo>
                                <a:cubicBezTo>
                                  <a:pt x="1029374" y="1596410"/>
                                  <a:pt x="1025789" y="1609119"/>
                                  <a:pt x="1032406" y="1615736"/>
                                </a:cubicBezTo>
                                <a:cubicBezTo>
                                  <a:pt x="1047495" y="1630825"/>
                                  <a:pt x="1085672" y="1651247"/>
                                  <a:pt x="1085672" y="1651247"/>
                                </a:cubicBezTo>
                                <a:cubicBezTo>
                                  <a:pt x="1091590" y="1660125"/>
                                  <a:pt x="1095095" y="1671215"/>
                                  <a:pt x="1103427" y="1677880"/>
                                </a:cubicBezTo>
                                <a:cubicBezTo>
                                  <a:pt x="1110735" y="1683726"/>
                                  <a:pt x="1121691" y="1682573"/>
                                  <a:pt x="1130061" y="1686758"/>
                                </a:cubicBezTo>
                                <a:cubicBezTo>
                                  <a:pt x="1139604" y="1691530"/>
                                  <a:pt x="1147816" y="1698595"/>
                                  <a:pt x="1156694" y="1704513"/>
                                </a:cubicBezTo>
                                <a:cubicBezTo>
                                  <a:pt x="1174152" y="1730700"/>
                                  <a:pt x="1175449" y="1736418"/>
                                  <a:pt x="1201082" y="1757779"/>
                                </a:cubicBezTo>
                                <a:cubicBezTo>
                                  <a:pt x="1209279" y="1764609"/>
                                  <a:pt x="1219614" y="1768590"/>
                                  <a:pt x="1227715" y="1775534"/>
                                </a:cubicBezTo>
                                <a:cubicBezTo>
                                  <a:pt x="1240425" y="1786428"/>
                                  <a:pt x="1249297" y="1801759"/>
                                  <a:pt x="1263226" y="1811045"/>
                                </a:cubicBezTo>
                                <a:cubicBezTo>
                                  <a:pt x="1307270" y="1840407"/>
                                  <a:pt x="1282313" y="1821255"/>
                                  <a:pt x="1334247" y="1873189"/>
                                </a:cubicBezTo>
                                <a:cubicBezTo>
                                  <a:pt x="1343125" y="1882067"/>
                                  <a:pt x="1353916" y="1889376"/>
                                  <a:pt x="1360880" y="1899822"/>
                                </a:cubicBezTo>
                                <a:lnTo>
                                  <a:pt x="1396391" y="1953088"/>
                                </a:lnTo>
                                <a:cubicBezTo>
                                  <a:pt x="1418004" y="2017929"/>
                                  <a:pt x="1409607" y="1988197"/>
                                  <a:pt x="1423024" y="2041864"/>
                                </a:cubicBezTo>
                                <a:cubicBezTo>
                                  <a:pt x="1420065" y="2068497"/>
                                  <a:pt x="1418221" y="2095278"/>
                                  <a:pt x="1414146" y="2121763"/>
                                </a:cubicBezTo>
                                <a:cubicBezTo>
                                  <a:pt x="1410962" y="2142461"/>
                                  <a:pt x="1403019" y="2164022"/>
                                  <a:pt x="1396391" y="2183907"/>
                                </a:cubicBezTo>
                                <a:cubicBezTo>
                                  <a:pt x="1383954" y="2295832"/>
                                  <a:pt x="1382866" y="2263837"/>
                                  <a:pt x="1396391" y="2405849"/>
                                </a:cubicBezTo>
                                <a:cubicBezTo>
                                  <a:pt x="1400657" y="2450645"/>
                                  <a:pt x="1401638" y="2444792"/>
                                  <a:pt x="1423024" y="2476870"/>
                                </a:cubicBezTo>
                                <a:cubicBezTo>
                                  <a:pt x="1425983" y="2485748"/>
                                  <a:pt x="1426286" y="2496017"/>
                                  <a:pt x="1431901" y="2503503"/>
                                </a:cubicBezTo>
                                <a:cubicBezTo>
                                  <a:pt x="1448452" y="2525571"/>
                                  <a:pt x="1502655" y="2574435"/>
                                  <a:pt x="1529556" y="2583402"/>
                                </a:cubicBezTo>
                                <a:cubicBezTo>
                                  <a:pt x="1538434" y="2586361"/>
                                  <a:pt x="1547819" y="2588095"/>
                                  <a:pt x="1556189" y="2592280"/>
                                </a:cubicBezTo>
                                <a:cubicBezTo>
                                  <a:pt x="1565732" y="2597052"/>
                                  <a:pt x="1573279" y="2605263"/>
                                  <a:pt x="1582822" y="2610035"/>
                                </a:cubicBezTo>
                                <a:cubicBezTo>
                                  <a:pt x="1591192" y="2614220"/>
                                  <a:pt x="1601085" y="2614728"/>
                                  <a:pt x="1609455" y="2618913"/>
                                </a:cubicBezTo>
                                <a:cubicBezTo>
                                  <a:pt x="1618998" y="2623685"/>
                                  <a:pt x="1626545" y="2631896"/>
                                  <a:pt x="1636088" y="2636668"/>
                                </a:cubicBezTo>
                                <a:cubicBezTo>
                                  <a:pt x="1644458" y="2640853"/>
                                  <a:pt x="1654351" y="2641361"/>
                                  <a:pt x="1662721" y="2645546"/>
                                </a:cubicBezTo>
                                <a:cubicBezTo>
                                  <a:pt x="1672264" y="2650318"/>
                                  <a:pt x="1679604" y="2658968"/>
                                  <a:pt x="1689354" y="2663301"/>
                                </a:cubicBezTo>
                                <a:cubicBezTo>
                                  <a:pt x="1706457" y="2670902"/>
                                  <a:pt x="1724865" y="2675139"/>
                                  <a:pt x="1742620" y="2681057"/>
                                </a:cubicBezTo>
                                <a:lnTo>
                                  <a:pt x="1769253" y="2689934"/>
                                </a:lnTo>
                                <a:cubicBezTo>
                                  <a:pt x="1775171" y="2695853"/>
                                  <a:pt x="1779522" y="2703947"/>
                                  <a:pt x="1787008" y="2707690"/>
                                </a:cubicBezTo>
                                <a:cubicBezTo>
                                  <a:pt x="1797921" y="2713147"/>
                                  <a:pt x="1810787" y="2713215"/>
                                  <a:pt x="1822519" y="2716567"/>
                                </a:cubicBezTo>
                                <a:cubicBezTo>
                                  <a:pt x="1831517" y="2719138"/>
                                  <a:pt x="1840782" y="2721260"/>
                                  <a:pt x="1849152" y="2725445"/>
                                </a:cubicBezTo>
                                <a:cubicBezTo>
                                  <a:pt x="1858695" y="2730217"/>
                                  <a:pt x="1866035" y="2738867"/>
                                  <a:pt x="1875785" y="2743200"/>
                                </a:cubicBezTo>
                                <a:cubicBezTo>
                                  <a:pt x="1892888" y="2750801"/>
                                  <a:pt x="1911296" y="2755038"/>
                                  <a:pt x="1929051" y="2760956"/>
                                </a:cubicBezTo>
                                <a:cubicBezTo>
                                  <a:pt x="1937929" y="2763915"/>
                                  <a:pt x="1946606" y="2767563"/>
                                  <a:pt x="1955684" y="2769833"/>
                                </a:cubicBezTo>
                                <a:cubicBezTo>
                                  <a:pt x="1967521" y="2772792"/>
                                  <a:pt x="1979508" y="2775205"/>
                                  <a:pt x="1991194" y="2778711"/>
                                </a:cubicBezTo>
                                <a:cubicBezTo>
                                  <a:pt x="2083765" y="2806482"/>
                                  <a:pt x="2005984" y="2792191"/>
                                  <a:pt x="2124360" y="2805344"/>
                                </a:cubicBezTo>
                                <a:cubicBezTo>
                                  <a:pt x="2149748" y="2813807"/>
                                  <a:pt x="2158629" y="2817524"/>
                                  <a:pt x="2186503" y="2823099"/>
                                </a:cubicBezTo>
                                <a:cubicBezTo>
                                  <a:pt x="2217303" y="2829259"/>
                                  <a:pt x="2272060" y="2836590"/>
                                  <a:pt x="2301913" y="2840855"/>
                                </a:cubicBezTo>
                                <a:cubicBezTo>
                                  <a:pt x="2319668" y="2837896"/>
                                  <a:pt x="2337716" y="2836343"/>
                                  <a:pt x="2355179" y="2831977"/>
                                </a:cubicBezTo>
                                <a:cubicBezTo>
                                  <a:pt x="2373336" y="2827438"/>
                                  <a:pt x="2408445" y="2814222"/>
                                  <a:pt x="2408445" y="2814222"/>
                                </a:cubicBezTo>
                                <a:cubicBezTo>
                                  <a:pt x="2420282" y="2802385"/>
                                  <a:pt x="2428075" y="2784005"/>
                                  <a:pt x="2443956" y="2778711"/>
                                </a:cubicBezTo>
                                <a:lnTo>
                                  <a:pt x="2497222" y="2760956"/>
                                </a:lnTo>
                                <a:cubicBezTo>
                                  <a:pt x="2512018" y="2746160"/>
                                  <a:pt x="2524199" y="2728174"/>
                                  <a:pt x="2541610" y="2716567"/>
                                </a:cubicBezTo>
                                <a:cubicBezTo>
                                  <a:pt x="2559980" y="2704320"/>
                                  <a:pt x="2596206" y="2685201"/>
                                  <a:pt x="2612631" y="2663301"/>
                                </a:cubicBezTo>
                                <a:cubicBezTo>
                                  <a:pt x="2696604" y="2551336"/>
                                  <a:pt x="2622418" y="2652606"/>
                                  <a:pt x="2657020" y="2583402"/>
                                </a:cubicBezTo>
                                <a:cubicBezTo>
                                  <a:pt x="2661792" y="2573859"/>
                                  <a:pt x="2670003" y="2566312"/>
                                  <a:pt x="2674775" y="2556769"/>
                                </a:cubicBezTo>
                                <a:cubicBezTo>
                                  <a:pt x="2678960" y="2548399"/>
                                  <a:pt x="2679468" y="2538506"/>
                                  <a:pt x="2683653" y="2530136"/>
                                </a:cubicBezTo>
                                <a:cubicBezTo>
                                  <a:pt x="2688425" y="2520593"/>
                                  <a:pt x="2697075" y="2513253"/>
                                  <a:pt x="2701408" y="2503503"/>
                                </a:cubicBezTo>
                                <a:cubicBezTo>
                                  <a:pt x="2709009" y="2486400"/>
                                  <a:pt x="2713245" y="2467992"/>
                                  <a:pt x="2719163" y="2450237"/>
                                </a:cubicBezTo>
                                <a:lnTo>
                                  <a:pt x="2728041" y="2423604"/>
                                </a:lnTo>
                                <a:lnTo>
                                  <a:pt x="2745796" y="2370338"/>
                                </a:lnTo>
                                <a:cubicBezTo>
                                  <a:pt x="2748755" y="2361460"/>
                                  <a:pt x="2752839" y="2352881"/>
                                  <a:pt x="2754674" y="2343705"/>
                                </a:cubicBezTo>
                                <a:cubicBezTo>
                                  <a:pt x="2760592" y="2314113"/>
                                  <a:pt x="2768686" y="2284873"/>
                                  <a:pt x="2772429" y="2254928"/>
                                </a:cubicBezTo>
                                <a:cubicBezTo>
                                  <a:pt x="2775057" y="2233904"/>
                                  <a:pt x="2783785" y="2156242"/>
                                  <a:pt x="2790185" y="2130641"/>
                                </a:cubicBezTo>
                                <a:cubicBezTo>
                                  <a:pt x="2794724" y="2112484"/>
                                  <a:pt x="2802022" y="2095130"/>
                                  <a:pt x="2807940" y="2077375"/>
                                </a:cubicBezTo>
                                <a:lnTo>
                                  <a:pt x="2825695" y="2024109"/>
                                </a:lnTo>
                                <a:cubicBezTo>
                                  <a:pt x="2828654" y="2015231"/>
                                  <a:pt x="2832738" y="2006652"/>
                                  <a:pt x="2834573" y="1997476"/>
                                </a:cubicBezTo>
                                <a:cubicBezTo>
                                  <a:pt x="2837532" y="1982680"/>
                                  <a:pt x="2838153" y="1967216"/>
                                  <a:pt x="2843451" y="1953088"/>
                                </a:cubicBezTo>
                                <a:cubicBezTo>
                                  <a:pt x="2847197" y="1943098"/>
                                  <a:pt x="2855288" y="1935333"/>
                                  <a:pt x="2861206" y="1926455"/>
                                </a:cubicBezTo>
                                <a:cubicBezTo>
                                  <a:pt x="2864165" y="1914618"/>
                                  <a:pt x="2866578" y="1902631"/>
                                  <a:pt x="2870084" y="1890944"/>
                                </a:cubicBezTo>
                                <a:cubicBezTo>
                                  <a:pt x="2870099" y="1890894"/>
                                  <a:pt x="2892270" y="1824386"/>
                                  <a:pt x="2896717" y="1811045"/>
                                </a:cubicBezTo>
                                <a:cubicBezTo>
                                  <a:pt x="2896719" y="1811040"/>
                                  <a:pt x="2914469" y="1757783"/>
                                  <a:pt x="2914472" y="1757779"/>
                                </a:cubicBezTo>
                                <a:cubicBezTo>
                                  <a:pt x="2920390" y="1748901"/>
                                  <a:pt x="2927455" y="1740689"/>
                                  <a:pt x="2932227" y="1731146"/>
                                </a:cubicBezTo>
                                <a:cubicBezTo>
                                  <a:pt x="2955275" y="1685050"/>
                                  <a:pt x="2924181" y="1721436"/>
                                  <a:pt x="2958861" y="1686758"/>
                                </a:cubicBezTo>
                                <a:cubicBezTo>
                                  <a:pt x="2971798" y="1635007"/>
                                  <a:pt x="2959110" y="1659875"/>
                                  <a:pt x="3003249" y="1615736"/>
                                </a:cubicBezTo>
                                <a:lnTo>
                                  <a:pt x="3003249" y="1615736"/>
                                </a:lnTo>
                                <a:cubicBezTo>
                                  <a:pt x="3024747" y="1572739"/>
                                  <a:pt x="3011646" y="1589584"/>
                                  <a:pt x="3038760" y="1562470"/>
                                </a:cubicBezTo>
                                <a:cubicBezTo>
                                  <a:pt x="3041719" y="1553592"/>
                                  <a:pt x="3041791" y="1543144"/>
                                  <a:pt x="3047637" y="1535837"/>
                                </a:cubicBezTo>
                                <a:cubicBezTo>
                                  <a:pt x="3054302" y="1527505"/>
                                  <a:pt x="3065938" y="1524747"/>
                                  <a:pt x="3074270" y="1518082"/>
                                </a:cubicBezTo>
                                <a:cubicBezTo>
                                  <a:pt x="3080806" y="1512853"/>
                                  <a:pt x="3086107" y="1506245"/>
                                  <a:pt x="3092026" y="1500327"/>
                                </a:cubicBezTo>
                                <a:cubicBezTo>
                                  <a:pt x="3109780" y="1447062"/>
                                  <a:pt x="3086108" y="1494408"/>
                                  <a:pt x="3127536" y="1464816"/>
                                </a:cubicBezTo>
                                <a:cubicBezTo>
                                  <a:pt x="3141158" y="1455086"/>
                                  <a:pt x="3149118" y="1438591"/>
                                  <a:pt x="3163047" y="1429305"/>
                                </a:cubicBezTo>
                                <a:cubicBezTo>
                                  <a:pt x="3171925" y="1423387"/>
                                  <a:pt x="3181483" y="1418380"/>
                                  <a:pt x="3189680" y="1411550"/>
                                </a:cubicBezTo>
                                <a:cubicBezTo>
                                  <a:pt x="3199325" y="1403513"/>
                                  <a:pt x="3205867" y="1391881"/>
                                  <a:pt x="3216313" y="1384917"/>
                                </a:cubicBezTo>
                                <a:cubicBezTo>
                                  <a:pt x="3224099" y="1379726"/>
                                  <a:pt x="3234068" y="1378998"/>
                                  <a:pt x="3242946" y="1376039"/>
                                </a:cubicBezTo>
                                <a:cubicBezTo>
                                  <a:pt x="3248864" y="1367161"/>
                                  <a:pt x="3254036" y="1357737"/>
                                  <a:pt x="3260701" y="1349406"/>
                                </a:cubicBezTo>
                                <a:cubicBezTo>
                                  <a:pt x="3275156" y="1331337"/>
                                  <a:pt x="3285318" y="1327077"/>
                                  <a:pt x="3305090" y="1313895"/>
                                </a:cubicBezTo>
                                <a:cubicBezTo>
                                  <a:pt x="3311008" y="1302058"/>
                                  <a:pt x="3315504" y="1289396"/>
                                  <a:pt x="3322845" y="1278385"/>
                                </a:cubicBezTo>
                                <a:cubicBezTo>
                                  <a:pt x="3332966" y="1263203"/>
                                  <a:pt x="3352984" y="1252373"/>
                                  <a:pt x="3367233" y="1242874"/>
                                </a:cubicBezTo>
                                <a:cubicBezTo>
                                  <a:pt x="3370192" y="1233996"/>
                                  <a:pt x="3371926" y="1224611"/>
                                  <a:pt x="3376111" y="1216241"/>
                                </a:cubicBezTo>
                                <a:cubicBezTo>
                                  <a:pt x="3387311" y="1193841"/>
                                  <a:pt x="3395106" y="1188369"/>
                                  <a:pt x="3411622" y="1171853"/>
                                </a:cubicBezTo>
                                <a:cubicBezTo>
                                  <a:pt x="3414581" y="1162975"/>
                                  <a:pt x="3415308" y="1153006"/>
                                  <a:pt x="3420499" y="1145220"/>
                                </a:cubicBezTo>
                                <a:cubicBezTo>
                                  <a:pt x="3427463" y="1134774"/>
                                  <a:pt x="3439094" y="1128232"/>
                                  <a:pt x="3447132" y="1118587"/>
                                </a:cubicBezTo>
                                <a:cubicBezTo>
                                  <a:pt x="3453963" y="1110390"/>
                                  <a:pt x="3458969" y="1100832"/>
                                  <a:pt x="3464888" y="1091954"/>
                                </a:cubicBezTo>
                                <a:cubicBezTo>
                                  <a:pt x="3467847" y="1083076"/>
                                  <a:pt x="3468574" y="1073107"/>
                                  <a:pt x="3473765" y="1065321"/>
                                </a:cubicBezTo>
                                <a:cubicBezTo>
                                  <a:pt x="3480729" y="1054875"/>
                                  <a:pt x="3495299" y="1050161"/>
                                  <a:pt x="3500398" y="1038688"/>
                                </a:cubicBezTo>
                                <a:cubicBezTo>
                                  <a:pt x="3507709" y="1022239"/>
                                  <a:pt x="3504910" y="1002885"/>
                                  <a:pt x="3509276" y="985422"/>
                                </a:cubicBezTo>
                                <a:cubicBezTo>
                                  <a:pt x="3513815" y="967265"/>
                                  <a:pt x="3521113" y="949911"/>
                                  <a:pt x="3527031" y="932156"/>
                                </a:cubicBezTo>
                                <a:cubicBezTo>
                                  <a:pt x="3529990" y="923278"/>
                                  <a:pt x="3530718" y="913309"/>
                                  <a:pt x="3535909" y="905523"/>
                                </a:cubicBezTo>
                                <a:lnTo>
                                  <a:pt x="3553664" y="878890"/>
                                </a:lnTo>
                                <a:cubicBezTo>
                                  <a:pt x="3573146" y="742524"/>
                                  <a:pt x="3561270" y="795203"/>
                                  <a:pt x="3580297" y="719092"/>
                                </a:cubicBezTo>
                                <a:cubicBezTo>
                                  <a:pt x="3578352" y="684080"/>
                                  <a:pt x="3579685" y="572049"/>
                                  <a:pt x="3562542" y="514905"/>
                                </a:cubicBezTo>
                                <a:cubicBezTo>
                                  <a:pt x="3548774" y="469011"/>
                                  <a:pt x="3544521" y="475816"/>
                                  <a:pt x="3527031" y="435006"/>
                                </a:cubicBezTo>
                                <a:cubicBezTo>
                                  <a:pt x="3514609" y="406022"/>
                                  <a:pt x="3521434" y="402312"/>
                                  <a:pt x="3500398" y="372862"/>
                                </a:cubicBezTo>
                                <a:cubicBezTo>
                                  <a:pt x="3484862" y="351112"/>
                                  <a:pt x="3468369" y="342632"/>
                                  <a:pt x="3447132" y="328474"/>
                                </a:cubicBezTo>
                                <a:cubicBezTo>
                                  <a:pt x="3360091" y="212418"/>
                                  <a:pt x="3471755" y="353097"/>
                                  <a:pt x="3393866" y="275208"/>
                                </a:cubicBezTo>
                                <a:cubicBezTo>
                                  <a:pt x="3383404" y="264746"/>
                                  <a:pt x="3377695" y="250160"/>
                                  <a:pt x="3367233" y="239697"/>
                                </a:cubicBezTo>
                                <a:cubicBezTo>
                                  <a:pt x="3356771" y="229235"/>
                                  <a:pt x="3342957" y="222693"/>
                                  <a:pt x="3331723" y="213064"/>
                                </a:cubicBezTo>
                                <a:cubicBezTo>
                                  <a:pt x="3322191" y="204893"/>
                                  <a:pt x="3315306" y="193728"/>
                                  <a:pt x="3305090" y="186431"/>
                                </a:cubicBezTo>
                                <a:cubicBezTo>
                                  <a:pt x="3268889" y="160573"/>
                                  <a:pt x="3259437" y="172483"/>
                                  <a:pt x="3216313" y="150921"/>
                                </a:cubicBezTo>
                                <a:cubicBezTo>
                                  <a:pt x="3204476" y="145002"/>
                                  <a:pt x="3193527" y="136801"/>
                                  <a:pt x="3180802" y="133165"/>
                                </a:cubicBezTo>
                                <a:cubicBezTo>
                                  <a:pt x="3151785" y="124874"/>
                                  <a:pt x="3121303" y="122729"/>
                                  <a:pt x="3092026" y="115410"/>
                                </a:cubicBezTo>
                                <a:cubicBezTo>
                                  <a:pt x="3031266" y="100219"/>
                                  <a:pt x="3077082" y="110379"/>
                                  <a:pt x="2994371" y="97655"/>
                                </a:cubicBezTo>
                                <a:cubicBezTo>
                                  <a:pt x="2976580" y="94918"/>
                                  <a:pt x="2958815" y="91997"/>
                                  <a:pt x="2941105" y="88777"/>
                                </a:cubicBezTo>
                                <a:cubicBezTo>
                                  <a:pt x="2926259" y="86078"/>
                                  <a:pt x="2911805" y="80102"/>
                                  <a:pt x="2896717" y="79899"/>
                                </a:cubicBezTo>
                                <a:lnTo>
                                  <a:pt x="1618332" y="71022"/>
                                </a:lnTo>
                                <a:cubicBezTo>
                                  <a:pt x="1603536" y="68063"/>
                                  <a:pt x="1588674" y="65417"/>
                                  <a:pt x="1573944" y="62144"/>
                                </a:cubicBezTo>
                                <a:cubicBezTo>
                                  <a:pt x="1562033" y="59497"/>
                                  <a:pt x="1550438" y="55449"/>
                                  <a:pt x="1538433" y="53266"/>
                                </a:cubicBezTo>
                                <a:cubicBezTo>
                                  <a:pt x="1517846" y="49523"/>
                                  <a:pt x="1497004" y="47348"/>
                                  <a:pt x="1476290" y="44389"/>
                                </a:cubicBezTo>
                                <a:cubicBezTo>
                                  <a:pt x="1375732" y="10868"/>
                                  <a:pt x="1459200" y="33802"/>
                                  <a:pt x="1298736" y="17756"/>
                                </a:cubicBezTo>
                                <a:cubicBezTo>
                                  <a:pt x="1251257" y="13008"/>
                                  <a:pt x="1156694" y="0"/>
                                  <a:pt x="1156694" y="0"/>
                                </a:cubicBezTo>
                                <a:cubicBezTo>
                                  <a:pt x="1059039" y="2959"/>
                                  <a:pt x="961142" y="1385"/>
                                  <a:pt x="863730" y="8878"/>
                                </a:cubicBezTo>
                                <a:cubicBezTo>
                                  <a:pt x="845069" y="10313"/>
                                  <a:pt x="828816" y="22962"/>
                                  <a:pt x="810464" y="26633"/>
                                </a:cubicBezTo>
                                <a:cubicBezTo>
                                  <a:pt x="779947" y="32737"/>
                                  <a:pt x="759823" y="36030"/>
                                  <a:pt x="730565" y="44389"/>
                                </a:cubicBezTo>
                                <a:cubicBezTo>
                                  <a:pt x="721567" y="46960"/>
                                  <a:pt x="713067" y="51236"/>
                                  <a:pt x="703932" y="53266"/>
                                </a:cubicBezTo>
                                <a:cubicBezTo>
                                  <a:pt x="686360" y="57171"/>
                                  <a:pt x="668421" y="59185"/>
                                  <a:pt x="650666" y="62144"/>
                                </a:cubicBezTo>
                                <a:cubicBezTo>
                                  <a:pt x="629241" y="94283"/>
                                  <a:pt x="658064" y="71021"/>
                                  <a:pt x="650666" y="79899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s:wsp>
                        <wps:cNvPr id="194" name="Forme libre 194"/>
                        <wps:cNvSpPr/>
                        <wps:spPr>
                          <a:xfrm>
                            <a:off x="1855131" y="1467766"/>
                            <a:ext cx="536377" cy="466267"/>
                          </a:xfrm>
                          <a:custGeom>
                            <a:avLst/>
                            <a:gdLst>
                              <a:gd name="connsiteX0" fmla="*/ 488272 w 755649"/>
                              <a:gd name="connsiteY0" fmla="*/ 701336 h 710814"/>
                              <a:gd name="connsiteX1" fmla="*/ 656948 w 755649"/>
                              <a:gd name="connsiteY1" fmla="*/ 692458 h 710814"/>
                              <a:gd name="connsiteX2" fmla="*/ 692458 w 755649"/>
                              <a:gd name="connsiteY2" fmla="*/ 683580 h 710814"/>
                              <a:gd name="connsiteX3" fmla="*/ 710214 w 755649"/>
                              <a:gd name="connsiteY3" fmla="*/ 656947 h 710814"/>
                              <a:gd name="connsiteX4" fmla="*/ 719091 w 755649"/>
                              <a:gd name="connsiteY4" fmla="*/ 630314 h 710814"/>
                              <a:gd name="connsiteX5" fmla="*/ 745724 w 755649"/>
                              <a:gd name="connsiteY5" fmla="*/ 585926 h 710814"/>
                              <a:gd name="connsiteX6" fmla="*/ 736847 w 755649"/>
                              <a:gd name="connsiteY6" fmla="*/ 346229 h 710814"/>
                              <a:gd name="connsiteX7" fmla="*/ 683581 w 755649"/>
                              <a:gd name="connsiteY7" fmla="*/ 239697 h 710814"/>
                              <a:gd name="connsiteX8" fmla="*/ 648070 w 755649"/>
                              <a:gd name="connsiteY8" fmla="*/ 204186 h 710814"/>
                              <a:gd name="connsiteX9" fmla="*/ 639192 w 755649"/>
                              <a:gd name="connsiteY9" fmla="*/ 177553 h 710814"/>
                              <a:gd name="connsiteX10" fmla="*/ 612559 w 755649"/>
                              <a:gd name="connsiteY10" fmla="*/ 168676 h 710814"/>
                              <a:gd name="connsiteX11" fmla="*/ 585926 w 755649"/>
                              <a:gd name="connsiteY11" fmla="*/ 150920 h 710814"/>
                              <a:gd name="connsiteX12" fmla="*/ 559293 w 755649"/>
                              <a:gd name="connsiteY12" fmla="*/ 124287 h 710814"/>
                              <a:gd name="connsiteX13" fmla="*/ 506027 w 755649"/>
                              <a:gd name="connsiteY13" fmla="*/ 88777 h 710814"/>
                              <a:gd name="connsiteX14" fmla="*/ 461639 w 755649"/>
                              <a:gd name="connsiteY14" fmla="*/ 53266 h 710814"/>
                              <a:gd name="connsiteX15" fmla="*/ 426128 w 755649"/>
                              <a:gd name="connsiteY15" fmla="*/ 44388 h 710814"/>
                              <a:gd name="connsiteX16" fmla="*/ 346229 w 755649"/>
                              <a:gd name="connsiteY16" fmla="*/ 8878 h 710814"/>
                              <a:gd name="connsiteX17" fmla="*/ 319596 w 755649"/>
                              <a:gd name="connsiteY17" fmla="*/ 0 h 710814"/>
                              <a:gd name="connsiteX18" fmla="*/ 221942 w 755649"/>
                              <a:gd name="connsiteY18" fmla="*/ 8878 h 710814"/>
                              <a:gd name="connsiteX19" fmla="*/ 195309 w 755649"/>
                              <a:gd name="connsiteY19" fmla="*/ 17755 h 710814"/>
                              <a:gd name="connsiteX20" fmla="*/ 159798 w 755649"/>
                              <a:gd name="connsiteY20" fmla="*/ 53266 h 710814"/>
                              <a:gd name="connsiteX21" fmla="*/ 124287 w 755649"/>
                              <a:gd name="connsiteY21" fmla="*/ 115410 h 710814"/>
                              <a:gd name="connsiteX22" fmla="*/ 106532 w 755649"/>
                              <a:gd name="connsiteY22" fmla="*/ 142043 h 710814"/>
                              <a:gd name="connsiteX23" fmla="*/ 97654 w 755649"/>
                              <a:gd name="connsiteY23" fmla="*/ 168676 h 710814"/>
                              <a:gd name="connsiteX24" fmla="*/ 62144 w 755649"/>
                              <a:gd name="connsiteY24" fmla="*/ 221942 h 710814"/>
                              <a:gd name="connsiteX25" fmla="*/ 26633 w 755649"/>
                              <a:gd name="connsiteY25" fmla="*/ 275208 h 710814"/>
                              <a:gd name="connsiteX26" fmla="*/ 0 w 755649"/>
                              <a:gd name="connsiteY26" fmla="*/ 363984 h 710814"/>
                              <a:gd name="connsiteX27" fmla="*/ 35511 w 755649"/>
                              <a:gd name="connsiteY27" fmla="*/ 443883 h 710814"/>
                              <a:gd name="connsiteX28" fmla="*/ 79899 w 755649"/>
                              <a:gd name="connsiteY28" fmla="*/ 488272 h 710814"/>
                              <a:gd name="connsiteX29" fmla="*/ 106532 w 755649"/>
                              <a:gd name="connsiteY29" fmla="*/ 514905 h 710814"/>
                              <a:gd name="connsiteX30" fmla="*/ 159798 w 755649"/>
                              <a:gd name="connsiteY30" fmla="*/ 550415 h 710814"/>
                              <a:gd name="connsiteX31" fmla="*/ 177554 w 755649"/>
                              <a:gd name="connsiteY31" fmla="*/ 577048 h 710814"/>
                              <a:gd name="connsiteX32" fmla="*/ 204187 w 755649"/>
                              <a:gd name="connsiteY32" fmla="*/ 585926 h 710814"/>
                              <a:gd name="connsiteX33" fmla="*/ 230820 w 755649"/>
                              <a:gd name="connsiteY33" fmla="*/ 603681 h 710814"/>
                              <a:gd name="connsiteX34" fmla="*/ 266330 w 755649"/>
                              <a:gd name="connsiteY34" fmla="*/ 612559 h 710814"/>
                              <a:gd name="connsiteX35" fmla="*/ 319596 w 755649"/>
                              <a:gd name="connsiteY35" fmla="*/ 630314 h 710814"/>
                              <a:gd name="connsiteX36" fmla="*/ 346229 w 755649"/>
                              <a:gd name="connsiteY36" fmla="*/ 639192 h 710814"/>
                              <a:gd name="connsiteX37" fmla="*/ 372862 w 755649"/>
                              <a:gd name="connsiteY37" fmla="*/ 656947 h 710814"/>
                              <a:gd name="connsiteX38" fmla="*/ 426128 w 755649"/>
                              <a:gd name="connsiteY38" fmla="*/ 665825 h 710814"/>
                              <a:gd name="connsiteX39" fmla="*/ 470517 w 755649"/>
                              <a:gd name="connsiteY39" fmla="*/ 692458 h 710814"/>
                              <a:gd name="connsiteX40" fmla="*/ 488272 w 755649"/>
                              <a:gd name="connsiteY40" fmla="*/ 701336 h 7108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</a:cxnLst>
                            <a:rect l="l" t="t" r="r" b="b"/>
                            <a:pathLst>
                              <a:path w="755649" h="710814">
                                <a:moveTo>
                                  <a:pt x="488272" y="701336"/>
                                </a:moveTo>
                                <a:cubicBezTo>
                                  <a:pt x="519344" y="701336"/>
                                  <a:pt x="600857" y="697336"/>
                                  <a:pt x="656948" y="692458"/>
                                </a:cubicBezTo>
                                <a:cubicBezTo>
                                  <a:pt x="669103" y="691401"/>
                                  <a:pt x="682306" y="690348"/>
                                  <a:pt x="692458" y="683580"/>
                                </a:cubicBezTo>
                                <a:cubicBezTo>
                                  <a:pt x="701336" y="677661"/>
                                  <a:pt x="704295" y="665825"/>
                                  <a:pt x="710214" y="656947"/>
                                </a:cubicBezTo>
                                <a:cubicBezTo>
                                  <a:pt x="713173" y="648069"/>
                                  <a:pt x="714276" y="638338"/>
                                  <a:pt x="719091" y="630314"/>
                                </a:cubicBezTo>
                                <a:cubicBezTo>
                                  <a:pt x="755649" y="569384"/>
                                  <a:pt x="720577" y="661372"/>
                                  <a:pt x="745724" y="585926"/>
                                </a:cubicBezTo>
                                <a:cubicBezTo>
                                  <a:pt x="742765" y="506027"/>
                                  <a:pt x="744086" y="425854"/>
                                  <a:pt x="736847" y="346229"/>
                                </a:cubicBezTo>
                                <a:cubicBezTo>
                                  <a:pt x="733959" y="314461"/>
                                  <a:pt x="704826" y="260942"/>
                                  <a:pt x="683581" y="239697"/>
                                </a:cubicBezTo>
                                <a:lnTo>
                                  <a:pt x="648070" y="204186"/>
                                </a:lnTo>
                                <a:cubicBezTo>
                                  <a:pt x="645111" y="195308"/>
                                  <a:pt x="645809" y="184170"/>
                                  <a:pt x="639192" y="177553"/>
                                </a:cubicBezTo>
                                <a:cubicBezTo>
                                  <a:pt x="632575" y="170936"/>
                                  <a:pt x="620929" y="172861"/>
                                  <a:pt x="612559" y="168676"/>
                                </a:cubicBezTo>
                                <a:cubicBezTo>
                                  <a:pt x="603016" y="163904"/>
                                  <a:pt x="594123" y="157751"/>
                                  <a:pt x="585926" y="150920"/>
                                </a:cubicBezTo>
                                <a:cubicBezTo>
                                  <a:pt x="576281" y="142882"/>
                                  <a:pt x="569203" y="131995"/>
                                  <a:pt x="559293" y="124287"/>
                                </a:cubicBezTo>
                                <a:cubicBezTo>
                                  <a:pt x="542449" y="111186"/>
                                  <a:pt x="521116" y="103866"/>
                                  <a:pt x="506027" y="88777"/>
                                </a:cubicBezTo>
                                <a:cubicBezTo>
                                  <a:pt x="491708" y="74457"/>
                                  <a:pt x="481239" y="61666"/>
                                  <a:pt x="461639" y="53266"/>
                                </a:cubicBezTo>
                                <a:cubicBezTo>
                                  <a:pt x="450424" y="48460"/>
                                  <a:pt x="437965" y="47347"/>
                                  <a:pt x="426128" y="44388"/>
                                </a:cubicBezTo>
                                <a:cubicBezTo>
                                  <a:pt x="383922" y="16251"/>
                                  <a:pt x="409618" y="30008"/>
                                  <a:pt x="346229" y="8878"/>
                                </a:cubicBezTo>
                                <a:lnTo>
                                  <a:pt x="319596" y="0"/>
                                </a:lnTo>
                                <a:cubicBezTo>
                                  <a:pt x="287045" y="2959"/>
                                  <a:pt x="254299" y="4256"/>
                                  <a:pt x="221942" y="8878"/>
                                </a:cubicBezTo>
                                <a:cubicBezTo>
                                  <a:pt x="212678" y="10201"/>
                                  <a:pt x="201926" y="11138"/>
                                  <a:pt x="195309" y="17755"/>
                                </a:cubicBezTo>
                                <a:cubicBezTo>
                                  <a:pt x="147959" y="65104"/>
                                  <a:pt x="230821" y="29591"/>
                                  <a:pt x="159798" y="53266"/>
                                </a:cubicBezTo>
                                <a:cubicBezTo>
                                  <a:pt x="95400" y="139131"/>
                                  <a:pt x="158178" y="47628"/>
                                  <a:pt x="124287" y="115410"/>
                                </a:cubicBezTo>
                                <a:cubicBezTo>
                                  <a:pt x="119515" y="124953"/>
                                  <a:pt x="111304" y="132500"/>
                                  <a:pt x="106532" y="142043"/>
                                </a:cubicBezTo>
                                <a:cubicBezTo>
                                  <a:pt x="102347" y="150413"/>
                                  <a:pt x="102199" y="160496"/>
                                  <a:pt x="97654" y="168676"/>
                                </a:cubicBezTo>
                                <a:cubicBezTo>
                                  <a:pt x="87291" y="187330"/>
                                  <a:pt x="68892" y="201698"/>
                                  <a:pt x="62144" y="221942"/>
                                </a:cubicBezTo>
                                <a:cubicBezTo>
                                  <a:pt x="49296" y="260486"/>
                                  <a:pt x="59883" y="241958"/>
                                  <a:pt x="26633" y="275208"/>
                                </a:cubicBezTo>
                                <a:cubicBezTo>
                                  <a:pt x="5020" y="340049"/>
                                  <a:pt x="13417" y="310317"/>
                                  <a:pt x="0" y="363984"/>
                                </a:cubicBezTo>
                                <a:cubicBezTo>
                                  <a:pt x="11639" y="398902"/>
                                  <a:pt x="12783" y="417908"/>
                                  <a:pt x="35511" y="443883"/>
                                </a:cubicBezTo>
                                <a:cubicBezTo>
                                  <a:pt x="49290" y="459631"/>
                                  <a:pt x="65103" y="473476"/>
                                  <a:pt x="79899" y="488272"/>
                                </a:cubicBezTo>
                                <a:cubicBezTo>
                                  <a:pt x="88777" y="497150"/>
                                  <a:pt x="96086" y="507941"/>
                                  <a:pt x="106532" y="514905"/>
                                </a:cubicBezTo>
                                <a:lnTo>
                                  <a:pt x="159798" y="550415"/>
                                </a:lnTo>
                                <a:cubicBezTo>
                                  <a:pt x="165717" y="559293"/>
                                  <a:pt x="169222" y="570383"/>
                                  <a:pt x="177554" y="577048"/>
                                </a:cubicBezTo>
                                <a:cubicBezTo>
                                  <a:pt x="184861" y="582894"/>
                                  <a:pt x="195817" y="581741"/>
                                  <a:pt x="204187" y="585926"/>
                                </a:cubicBezTo>
                                <a:cubicBezTo>
                                  <a:pt x="213730" y="590698"/>
                                  <a:pt x="221013" y="599478"/>
                                  <a:pt x="230820" y="603681"/>
                                </a:cubicBezTo>
                                <a:cubicBezTo>
                                  <a:pt x="242034" y="608487"/>
                                  <a:pt x="254644" y="609053"/>
                                  <a:pt x="266330" y="612559"/>
                                </a:cubicBezTo>
                                <a:cubicBezTo>
                                  <a:pt x="284256" y="617937"/>
                                  <a:pt x="301841" y="624396"/>
                                  <a:pt x="319596" y="630314"/>
                                </a:cubicBezTo>
                                <a:cubicBezTo>
                                  <a:pt x="328474" y="633273"/>
                                  <a:pt x="338443" y="634001"/>
                                  <a:pt x="346229" y="639192"/>
                                </a:cubicBezTo>
                                <a:cubicBezTo>
                                  <a:pt x="355107" y="645110"/>
                                  <a:pt x="362740" y="653573"/>
                                  <a:pt x="372862" y="656947"/>
                                </a:cubicBezTo>
                                <a:cubicBezTo>
                                  <a:pt x="389939" y="662639"/>
                                  <a:pt x="408373" y="662866"/>
                                  <a:pt x="426128" y="665825"/>
                                </a:cubicBezTo>
                                <a:cubicBezTo>
                                  <a:pt x="471120" y="710814"/>
                                  <a:pt x="412892" y="657883"/>
                                  <a:pt x="470517" y="692458"/>
                                </a:cubicBezTo>
                                <a:cubicBezTo>
                                  <a:pt x="477694" y="696764"/>
                                  <a:pt x="457200" y="701336"/>
                                  <a:pt x="488272" y="701336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s:wsp>
                        <wps:cNvPr id="197" name="Forme libre 197"/>
                        <wps:cNvSpPr/>
                        <wps:spPr>
                          <a:xfrm>
                            <a:off x="1600140" y="1775511"/>
                            <a:ext cx="1494732" cy="1178704"/>
                          </a:xfrm>
                          <a:custGeom>
                            <a:avLst/>
                            <a:gdLst>
                              <a:gd name="connsiteX0" fmla="*/ 1914449 w 2198535"/>
                              <a:gd name="connsiteY0" fmla="*/ 714802 h 1912595"/>
                              <a:gd name="connsiteX1" fmla="*/ 1941082 w 2198535"/>
                              <a:gd name="connsiteY1" fmla="*/ 723680 h 1912595"/>
                              <a:gd name="connsiteX2" fmla="*/ 1967715 w 2198535"/>
                              <a:gd name="connsiteY2" fmla="*/ 741435 h 1912595"/>
                              <a:gd name="connsiteX3" fmla="*/ 2020981 w 2198535"/>
                              <a:gd name="connsiteY3" fmla="*/ 759190 h 1912595"/>
                              <a:gd name="connsiteX4" fmla="*/ 2065370 w 2198535"/>
                              <a:gd name="connsiteY4" fmla="*/ 794701 h 1912595"/>
                              <a:gd name="connsiteX5" fmla="*/ 2092003 w 2198535"/>
                              <a:gd name="connsiteY5" fmla="*/ 803579 h 1912595"/>
                              <a:gd name="connsiteX6" fmla="*/ 2163024 w 2198535"/>
                              <a:gd name="connsiteY6" fmla="*/ 883478 h 1912595"/>
                              <a:gd name="connsiteX7" fmla="*/ 2180779 w 2198535"/>
                              <a:gd name="connsiteY7" fmla="*/ 936744 h 1912595"/>
                              <a:gd name="connsiteX8" fmla="*/ 2189657 w 2198535"/>
                              <a:gd name="connsiteY8" fmla="*/ 963377 h 1912595"/>
                              <a:gd name="connsiteX9" fmla="*/ 2198535 w 2198535"/>
                              <a:gd name="connsiteY9" fmla="*/ 990010 h 1912595"/>
                              <a:gd name="connsiteX10" fmla="*/ 2189657 w 2198535"/>
                              <a:gd name="connsiteY10" fmla="*/ 1123175 h 1912595"/>
                              <a:gd name="connsiteX11" fmla="*/ 2180779 w 2198535"/>
                              <a:gd name="connsiteY11" fmla="*/ 1149808 h 1912595"/>
                              <a:gd name="connsiteX12" fmla="*/ 2145269 w 2198535"/>
                              <a:gd name="connsiteY12" fmla="*/ 1203074 h 1912595"/>
                              <a:gd name="connsiteX13" fmla="*/ 2127513 w 2198535"/>
                              <a:gd name="connsiteY13" fmla="*/ 1229707 h 1912595"/>
                              <a:gd name="connsiteX14" fmla="*/ 2109758 w 2198535"/>
                              <a:gd name="connsiteY14" fmla="*/ 1282973 h 1912595"/>
                              <a:gd name="connsiteX15" fmla="*/ 2092003 w 2198535"/>
                              <a:gd name="connsiteY15" fmla="*/ 1309606 h 1912595"/>
                              <a:gd name="connsiteX16" fmla="*/ 2074247 w 2198535"/>
                              <a:gd name="connsiteY16" fmla="*/ 1362872 h 1912595"/>
                              <a:gd name="connsiteX17" fmla="*/ 2065370 w 2198535"/>
                              <a:gd name="connsiteY17" fmla="*/ 1389505 h 1912595"/>
                              <a:gd name="connsiteX18" fmla="*/ 2056492 w 2198535"/>
                              <a:gd name="connsiteY18" fmla="*/ 1416138 h 1912595"/>
                              <a:gd name="connsiteX19" fmla="*/ 2047614 w 2198535"/>
                              <a:gd name="connsiteY19" fmla="*/ 1460526 h 1912595"/>
                              <a:gd name="connsiteX20" fmla="*/ 2029859 w 2198535"/>
                              <a:gd name="connsiteY20" fmla="*/ 1611447 h 1912595"/>
                              <a:gd name="connsiteX21" fmla="*/ 2020981 w 2198535"/>
                              <a:gd name="connsiteY21" fmla="*/ 1638080 h 1912595"/>
                              <a:gd name="connsiteX22" fmla="*/ 2012104 w 2198535"/>
                              <a:gd name="connsiteY22" fmla="*/ 1673590 h 1912595"/>
                              <a:gd name="connsiteX23" fmla="*/ 2003226 w 2198535"/>
                              <a:gd name="connsiteY23" fmla="*/ 1735734 h 1912595"/>
                              <a:gd name="connsiteX24" fmla="*/ 1949960 w 2198535"/>
                              <a:gd name="connsiteY24" fmla="*/ 1842266 h 1912595"/>
                              <a:gd name="connsiteX25" fmla="*/ 1923327 w 2198535"/>
                              <a:gd name="connsiteY25" fmla="*/ 1868899 h 1912595"/>
                              <a:gd name="connsiteX26" fmla="*/ 1887816 w 2198535"/>
                              <a:gd name="connsiteY26" fmla="*/ 1877777 h 1912595"/>
                              <a:gd name="connsiteX27" fmla="*/ 1816795 w 2198535"/>
                              <a:gd name="connsiteY27" fmla="*/ 1904410 h 1912595"/>
                              <a:gd name="connsiteX28" fmla="*/ 1577098 w 2198535"/>
                              <a:gd name="connsiteY28" fmla="*/ 1886654 h 1912595"/>
                              <a:gd name="connsiteX29" fmla="*/ 1532710 w 2198535"/>
                              <a:gd name="connsiteY29" fmla="*/ 1868899 h 1912595"/>
                              <a:gd name="connsiteX30" fmla="*/ 1506077 w 2198535"/>
                              <a:gd name="connsiteY30" fmla="*/ 1860021 h 1912595"/>
                              <a:gd name="connsiteX31" fmla="*/ 1452811 w 2198535"/>
                              <a:gd name="connsiteY31" fmla="*/ 1833388 h 1912595"/>
                              <a:gd name="connsiteX32" fmla="*/ 1399544 w 2198535"/>
                              <a:gd name="connsiteY32" fmla="*/ 1797878 h 1912595"/>
                              <a:gd name="connsiteX33" fmla="*/ 1346278 w 2198535"/>
                              <a:gd name="connsiteY33" fmla="*/ 1762367 h 1912595"/>
                              <a:gd name="connsiteX34" fmla="*/ 1266379 w 2198535"/>
                              <a:gd name="connsiteY34" fmla="*/ 1682468 h 1912595"/>
                              <a:gd name="connsiteX35" fmla="*/ 1239746 w 2198535"/>
                              <a:gd name="connsiteY35" fmla="*/ 1655835 h 1912595"/>
                              <a:gd name="connsiteX36" fmla="*/ 1186480 w 2198535"/>
                              <a:gd name="connsiteY36" fmla="*/ 1620324 h 1912595"/>
                              <a:gd name="connsiteX37" fmla="*/ 1159847 w 2198535"/>
                              <a:gd name="connsiteY37" fmla="*/ 1602569 h 1912595"/>
                              <a:gd name="connsiteX38" fmla="*/ 1124337 w 2198535"/>
                              <a:gd name="connsiteY38" fmla="*/ 1549303 h 1912595"/>
                              <a:gd name="connsiteX39" fmla="*/ 1088826 w 2198535"/>
                              <a:gd name="connsiteY39" fmla="*/ 1513792 h 1912595"/>
                              <a:gd name="connsiteX40" fmla="*/ 1071071 w 2198535"/>
                              <a:gd name="connsiteY40" fmla="*/ 1478282 h 1912595"/>
                              <a:gd name="connsiteX41" fmla="*/ 1035560 w 2198535"/>
                              <a:gd name="connsiteY41" fmla="*/ 1433893 h 1912595"/>
                              <a:gd name="connsiteX42" fmla="*/ 1026682 w 2198535"/>
                              <a:gd name="connsiteY42" fmla="*/ 1407260 h 1912595"/>
                              <a:gd name="connsiteX43" fmla="*/ 1000049 w 2198535"/>
                              <a:gd name="connsiteY43" fmla="*/ 1380627 h 1912595"/>
                              <a:gd name="connsiteX44" fmla="*/ 964539 w 2198535"/>
                              <a:gd name="connsiteY44" fmla="*/ 1327361 h 1912595"/>
                              <a:gd name="connsiteX45" fmla="*/ 893517 w 2198535"/>
                              <a:gd name="connsiteY45" fmla="*/ 1265218 h 1912595"/>
                              <a:gd name="connsiteX46" fmla="*/ 875762 w 2198535"/>
                              <a:gd name="connsiteY46" fmla="*/ 1247462 h 1912595"/>
                              <a:gd name="connsiteX47" fmla="*/ 849129 w 2198535"/>
                              <a:gd name="connsiteY47" fmla="*/ 1238585 h 1912595"/>
                              <a:gd name="connsiteX48" fmla="*/ 795863 w 2198535"/>
                              <a:gd name="connsiteY48" fmla="*/ 1203074 h 1912595"/>
                              <a:gd name="connsiteX49" fmla="*/ 778108 w 2198535"/>
                              <a:gd name="connsiteY49" fmla="*/ 1185318 h 1912595"/>
                              <a:gd name="connsiteX50" fmla="*/ 751475 w 2198535"/>
                              <a:gd name="connsiteY50" fmla="*/ 1176441 h 1912595"/>
                              <a:gd name="connsiteX51" fmla="*/ 724842 w 2198535"/>
                              <a:gd name="connsiteY51" fmla="*/ 1158685 h 1912595"/>
                              <a:gd name="connsiteX52" fmla="*/ 671576 w 2198535"/>
                              <a:gd name="connsiteY52" fmla="*/ 1140930 h 1912595"/>
                              <a:gd name="connsiteX53" fmla="*/ 627187 w 2198535"/>
                              <a:gd name="connsiteY53" fmla="*/ 1114297 h 1912595"/>
                              <a:gd name="connsiteX54" fmla="*/ 600554 w 2198535"/>
                              <a:gd name="connsiteY54" fmla="*/ 1096542 h 1912595"/>
                              <a:gd name="connsiteX55" fmla="*/ 573921 w 2198535"/>
                              <a:gd name="connsiteY55" fmla="*/ 1087664 h 1912595"/>
                              <a:gd name="connsiteX56" fmla="*/ 547288 w 2198535"/>
                              <a:gd name="connsiteY56" fmla="*/ 1069909 h 1912595"/>
                              <a:gd name="connsiteX57" fmla="*/ 520655 w 2198535"/>
                              <a:gd name="connsiteY57" fmla="*/ 1061031 h 1912595"/>
                              <a:gd name="connsiteX58" fmla="*/ 494022 w 2198535"/>
                              <a:gd name="connsiteY58" fmla="*/ 1043276 h 1912595"/>
                              <a:gd name="connsiteX59" fmla="*/ 414123 w 2198535"/>
                              <a:gd name="connsiteY59" fmla="*/ 1016643 h 1912595"/>
                              <a:gd name="connsiteX60" fmla="*/ 387490 w 2198535"/>
                              <a:gd name="connsiteY60" fmla="*/ 1007765 h 1912595"/>
                              <a:gd name="connsiteX61" fmla="*/ 307591 w 2198535"/>
                              <a:gd name="connsiteY61" fmla="*/ 963377 h 1912595"/>
                              <a:gd name="connsiteX62" fmla="*/ 263203 w 2198535"/>
                              <a:gd name="connsiteY62" fmla="*/ 927866 h 1912595"/>
                              <a:gd name="connsiteX63" fmla="*/ 245447 w 2198535"/>
                              <a:gd name="connsiteY63" fmla="*/ 910111 h 1912595"/>
                              <a:gd name="connsiteX64" fmla="*/ 192181 w 2198535"/>
                              <a:gd name="connsiteY64" fmla="*/ 874600 h 1912595"/>
                              <a:gd name="connsiteX65" fmla="*/ 165548 w 2198535"/>
                              <a:gd name="connsiteY65" fmla="*/ 847967 h 1912595"/>
                              <a:gd name="connsiteX66" fmla="*/ 147793 w 2198535"/>
                              <a:gd name="connsiteY66" fmla="*/ 821334 h 1912595"/>
                              <a:gd name="connsiteX67" fmla="*/ 121160 w 2198535"/>
                              <a:gd name="connsiteY67" fmla="*/ 803579 h 1912595"/>
                              <a:gd name="connsiteX68" fmla="*/ 103405 w 2198535"/>
                              <a:gd name="connsiteY68" fmla="*/ 776946 h 1912595"/>
                              <a:gd name="connsiteX69" fmla="*/ 76772 w 2198535"/>
                              <a:gd name="connsiteY69" fmla="*/ 750313 h 1912595"/>
                              <a:gd name="connsiteX70" fmla="*/ 50139 w 2198535"/>
                              <a:gd name="connsiteY70" fmla="*/ 670414 h 1912595"/>
                              <a:gd name="connsiteX71" fmla="*/ 41261 w 2198535"/>
                              <a:gd name="connsiteY71" fmla="*/ 643781 h 1912595"/>
                              <a:gd name="connsiteX72" fmla="*/ 14628 w 2198535"/>
                              <a:gd name="connsiteY72" fmla="*/ 626025 h 1912595"/>
                              <a:gd name="connsiteX73" fmla="*/ 14628 w 2198535"/>
                              <a:gd name="connsiteY73" fmla="*/ 315307 h 1912595"/>
                              <a:gd name="connsiteX74" fmla="*/ 41261 w 2198535"/>
                              <a:gd name="connsiteY74" fmla="*/ 217652 h 1912595"/>
                              <a:gd name="connsiteX75" fmla="*/ 67894 w 2198535"/>
                              <a:gd name="connsiteY75" fmla="*/ 191019 h 1912595"/>
                              <a:gd name="connsiteX76" fmla="*/ 94527 w 2198535"/>
                              <a:gd name="connsiteY76" fmla="*/ 137753 h 1912595"/>
                              <a:gd name="connsiteX77" fmla="*/ 147793 w 2198535"/>
                              <a:gd name="connsiteY77" fmla="*/ 102243 h 1912595"/>
                              <a:gd name="connsiteX78" fmla="*/ 209937 w 2198535"/>
                              <a:gd name="connsiteY78" fmla="*/ 48977 h 1912595"/>
                              <a:gd name="connsiteX79" fmla="*/ 227692 w 2198535"/>
                              <a:gd name="connsiteY79" fmla="*/ 31221 h 1912595"/>
                              <a:gd name="connsiteX80" fmla="*/ 280958 w 2198535"/>
                              <a:gd name="connsiteY80" fmla="*/ 13466 h 1912595"/>
                              <a:gd name="connsiteX81" fmla="*/ 307591 w 2198535"/>
                              <a:gd name="connsiteY81" fmla="*/ 4588 h 1912595"/>
                              <a:gd name="connsiteX82" fmla="*/ 467389 w 2198535"/>
                              <a:gd name="connsiteY82" fmla="*/ 13466 h 1912595"/>
                              <a:gd name="connsiteX83" fmla="*/ 511778 w 2198535"/>
                              <a:gd name="connsiteY83" fmla="*/ 57854 h 1912595"/>
                              <a:gd name="connsiteX84" fmla="*/ 529533 w 2198535"/>
                              <a:gd name="connsiteY84" fmla="*/ 75610 h 1912595"/>
                              <a:gd name="connsiteX85" fmla="*/ 547288 w 2198535"/>
                              <a:gd name="connsiteY85" fmla="*/ 102243 h 1912595"/>
                              <a:gd name="connsiteX86" fmla="*/ 600554 w 2198535"/>
                              <a:gd name="connsiteY86" fmla="*/ 119998 h 1912595"/>
                              <a:gd name="connsiteX87" fmla="*/ 644943 w 2198535"/>
                              <a:gd name="connsiteY87" fmla="*/ 146631 h 1912595"/>
                              <a:gd name="connsiteX88" fmla="*/ 671576 w 2198535"/>
                              <a:gd name="connsiteY88" fmla="*/ 164386 h 1912595"/>
                              <a:gd name="connsiteX89" fmla="*/ 742597 w 2198535"/>
                              <a:gd name="connsiteY89" fmla="*/ 182142 h 1912595"/>
                              <a:gd name="connsiteX90" fmla="*/ 769230 w 2198535"/>
                              <a:gd name="connsiteY90" fmla="*/ 191019 h 1912595"/>
                              <a:gd name="connsiteX91" fmla="*/ 1071071 w 2198535"/>
                              <a:gd name="connsiteY91" fmla="*/ 182142 h 1912595"/>
                              <a:gd name="connsiteX92" fmla="*/ 1106581 w 2198535"/>
                              <a:gd name="connsiteY92" fmla="*/ 137753 h 1912595"/>
                              <a:gd name="connsiteX93" fmla="*/ 1159847 w 2198535"/>
                              <a:gd name="connsiteY93" fmla="*/ 102243 h 1912595"/>
                              <a:gd name="connsiteX94" fmla="*/ 1186480 w 2198535"/>
                              <a:gd name="connsiteY94" fmla="*/ 84487 h 1912595"/>
                              <a:gd name="connsiteX95" fmla="*/ 1204236 w 2198535"/>
                              <a:gd name="connsiteY95" fmla="*/ 66732 h 1912595"/>
                              <a:gd name="connsiteX96" fmla="*/ 1284135 w 2198535"/>
                              <a:gd name="connsiteY96" fmla="*/ 48977 h 1912595"/>
                              <a:gd name="connsiteX97" fmla="*/ 1390667 w 2198535"/>
                              <a:gd name="connsiteY97" fmla="*/ 57854 h 1912595"/>
                              <a:gd name="connsiteX98" fmla="*/ 1443933 w 2198535"/>
                              <a:gd name="connsiteY98" fmla="*/ 84487 h 1912595"/>
                              <a:gd name="connsiteX99" fmla="*/ 1461688 w 2198535"/>
                              <a:gd name="connsiteY99" fmla="*/ 102243 h 1912595"/>
                              <a:gd name="connsiteX100" fmla="*/ 1497199 w 2198535"/>
                              <a:gd name="connsiteY100" fmla="*/ 111120 h 1912595"/>
                              <a:gd name="connsiteX101" fmla="*/ 1541587 w 2198535"/>
                              <a:gd name="connsiteY101" fmla="*/ 155509 h 1912595"/>
                              <a:gd name="connsiteX102" fmla="*/ 1585976 w 2198535"/>
                              <a:gd name="connsiteY102" fmla="*/ 199897 h 1912595"/>
                              <a:gd name="connsiteX103" fmla="*/ 1603731 w 2198535"/>
                              <a:gd name="connsiteY103" fmla="*/ 226530 h 1912595"/>
                              <a:gd name="connsiteX104" fmla="*/ 1621486 w 2198535"/>
                              <a:gd name="connsiteY104" fmla="*/ 262041 h 1912595"/>
                              <a:gd name="connsiteX105" fmla="*/ 1639242 w 2198535"/>
                              <a:gd name="connsiteY105" fmla="*/ 279796 h 1912595"/>
                              <a:gd name="connsiteX106" fmla="*/ 1665875 w 2198535"/>
                              <a:gd name="connsiteY106" fmla="*/ 324185 h 1912595"/>
                              <a:gd name="connsiteX107" fmla="*/ 1710263 w 2198535"/>
                              <a:gd name="connsiteY107" fmla="*/ 368573 h 1912595"/>
                              <a:gd name="connsiteX108" fmla="*/ 1728018 w 2198535"/>
                              <a:gd name="connsiteY108" fmla="*/ 395206 h 1912595"/>
                              <a:gd name="connsiteX109" fmla="*/ 1763529 w 2198535"/>
                              <a:gd name="connsiteY109" fmla="*/ 430717 h 1912595"/>
                              <a:gd name="connsiteX110" fmla="*/ 1781284 w 2198535"/>
                              <a:gd name="connsiteY110" fmla="*/ 457350 h 1912595"/>
                              <a:gd name="connsiteX111" fmla="*/ 1825673 w 2198535"/>
                              <a:gd name="connsiteY111" fmla="*/ 501738 h 1912595"/>
                              <a:gd name="connsiteX112" fmla="*/ 1852306 w 2198535"/>
                              <a:gd name="connsiteY112" fmla="*/ 528371 h 1912595"/>
                              <a:gd name="connsiteX113" fmla="*/ 1870061 w 2198535"/>
                              <a:gd name="connsiteY113" fmla="*/ 555004 h 1912595"/>
                              <a:gd name="connsiteX114" fmla="*/ 1887816 w 2198535"/>
                              <a:gd name="connsiteY114" fmla="*/ 608270 h 1912595"/>
                              <a:gd name="connsiteX115" fmla="*/ 1905572 w 2198535"/>
                              <a:gd name="connsiteY115" fmla="*/ 634903 h 1912595"/>
                              <a:gd name="connsiteX116" fmla="*/ 1932205 w 2198535"/>
                              <a:gd name="connsiteY116" fmla="*/ 714802 h 1912595"/>
                              <a:gd name="connsiteX117" fmla="*/ 1941082 w 2198535"/>
                              <a:gd name="connsiteY117" fmla="*/ 741435 h 1912595"/>
                              <a:gd name="connsiteX118" fmla="*/ 1914449 w 2198535"/>
                              <a:gd name="connsiteY118" fmla="*/ 714802 h 191259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</a:cxnLst>
                            <a:rect l="l" t="t" r="r" b="b"/>
                            <a:pathLst>
                              <a:path w="2198535" h="1912595">
                                <a:moveTo>
                                  <a:pt x="1914449" y="714802"/>
                                </a:moveTo>
                                <a:cubicBezTo>
                                  <a:pt x="1923327" y="717761"/>
                                  <a:pt x="1932712" y="719495"/>
                                  <a:pt x="1941082" y="723680"/>
                                </a:cubicBezTo>
                                <a:cubicBezTo>
                                  <a:pt x="1950625" y="728452"/>
                                  <a:pt x="1957965" y="737102"/>
                                  <a:pt x="1967715" y="741435"/>
                                </a:cubicBezTo>
                                <a:cubicBezTo>
                                  <a:pt x="1984818" y="749036"/>
                                  <a:pt x="2020981" y="759190"/>
                                  <a:pt x="2020981" y="759190"/>
                                </a:cubicBezTo>
                                <a:cubicBezTo>
                                  <a:pt x="2037496" y="775705"/>
                                  <a:pt x="2042971" y="783501"/>
                                  <a:pt x="2065370" y="794701"/>
                                </a:cubicBezTo>
                                <a:cubicBezTo>
                                  <a:pt x="2073740" y="798886"/>
                                  <a:pt x="2083125" y="800620"/>
                                  <a:pt x="2092003" y="803579"/>
                                </a:cubicBezTo>
                                <a:cubicBezTo>
                                  <a:pt x="2108076" y="819652"/>
                                  <a:pt x="2150350" y="854962"/>
                                  <a:pt x="2163024" y="883478"/>
                                </a:cubicBezTo>
                                <a:cubicBezTo>
                                  <a:pt x="2170625" y="900581"/>
                                  <a:pt x="2174861" y="918989"/>
                                  <a:pt x="2180779" y="936744"/>
                                </a:cubicBezTo>
                                <a:lnTo>
                                  <a:pt x="2189657" y="963377"/>
                                </a:lnTo>
                                <a:lnTo>
                                  <a:pt x="2198535" y="990010"/>
                                </a:lnTo>
                                <a:cubicBezTo>
                                  <a:pt x="2195576" y="1034398"/>
                                  <a:pt x="2194570" y="1078960"/>
                                  <a:pt x="2189657" y="1123175"/>
                                </a:cubicBezTo>
                                <a:cubicBezTo>
                                  <a:pt x="2188624" y="1132476"/>
                                  <a:pt x="2185324" y="1141628"/>
                                  <a:pt x="2180779" y="1149808"/>
                                </a:cubicBezTo>
                                <a:cubicBezTo>
                                  <a:pt x="2170416" y="1168462"/>
                                  <a:pt x="2157106" y="1185319"/>
                                  <a:pt x="2145269" y="1203074"/>
                                </a:cubicBezTo>
                                <a:lnTo>
                                  <a:pt x="2127513" y="1229707"/>
                                </a:lnTo>
                                <a:cubicBezTo>
                                  <a:pt x="2121595" y="1247462"/>
                                  <a:pt x="2120139" y="1267400"/>
                                  <a:pt x="2109758" y="1282973"/>
                                </a:cubicBezTo>
                                <a:cubicBezTo>
                                  <a:pt x="2103840" y="1291851"/>
                                  <a:pt x="2096336" y="1299856"/>
                                  <a:pt x="2092003" y="1309606"/>
                                </a:cubicBezTo>
                                <a:cubicBezTo>
                                  <a:pt x="2084402" y="1326709"/>
                                  <a:pt x="2080165" y="1345117"/>
                                  <a:pt x="2074247" y="1362872"/>
                                </a:cubicBezTo>
                                <a:lnTo>
                                  <a:pt x="2065370" y="1389505"/>
                                </a:lnTo>
                                <a:cubicBezTo>
                                  <a:pt x="2062411" y="1398383"/>
                                  <a:pt x="2058327" y="1406962"/>
                                  <a:pt x="2056492" y="1416138"/>
                                </a:cubicBezTo>
                                <a:cubicBezTo>
                                  <a:pt x="2053533" y="1430934"/>
                                  <a:pt x="2049748" y="1445589"/>
                                  <a:pt x="2047614" y="1460526"/>
                                </a:cubicBezTo>
                                <a:cubicBezTo>
                                  <a:pt x="2043589" y="1488703"/>
                                  <a:pt x="2035395" y="1580997"/>
                                  <a:pt x="2029859" y="1611447"/>
                                </a:cubicBezTo>
                                <a:cubicBezTo>
                                  <a:pt x="2028185" y="1620654"/>
                                  <a:pt x="2023552" y="1629082"/>
                                  <a:pt x="2020981" y="1638080"/>
                                </a:cubicBezTo>
                                <a:cubicBezTo>
                                  <a:pt x="2017629" y="1649811"/>
                                  <a:pt x="2014287" y="1661586"/>
                                  <a:pt x="2012104" y="1673590"/>
                                </a:cubicBezTo>
                                <a:cubicBezTo>
                                  <a:pt x="2008361" y="1694177"/>
                                  <a:pt x="2007931" y="1715345"/>
                                  <a:pt x="2003226" y="1735734"/>
                                </a:cubicBezTo>
                                <a:cubicBezTo>
                                  <a:pt x="1994561" y="1773281"/>
                                  <a:pt x="1977794" y="1814432"/>
                                  <a:pt x="1949960" y="1842266"/>
                                </a:cubicBezTo>
                                <a:cubicBezTo>
                                  <a:pt x="1941082" y="1851144"/>
                                  <a:pt x="1934228" y="1862670"/>
                                  <a:pt x="1923327" y="1868899"/>
                                </a:cubicBezTo>
                                <a:cubicBezTo>
                                  <a:pt x="1912733" y="1874953"/>
                                  <a:pt x="1899240" y="1873493"/>
                                  <a:pt x="1887816" y="1877777"/>
                                </a:cubicBezTo>
                                <a:cubicBezTo>
                                  <a:pt x="1794968" y="1912595"/>
                                  <a:pt x="1907947" y="1881621"/>
                                  <a:pt x="1816795" y="1904410"/>
                                </a:cubicBezTo>
                                <a:cubicBezTo>
                                  <a:pt x="1804637" y="1903650"/>
                                  <a:pt x="1610032" y="1892829"/>
                                  <a:pt x="1577098" y="1886654"/>
                                </a:cubicBezTo>
                                <a:cubicBezTo>
                                  <a:pt x="1561435" y="1883717"/>
                                  <a:pt x="1547631" y="1874494"/>
                                  <a:pt x="1532710" y="1868899"/>
                                </a:cubicBezTo>
                                <a:cubicBezTo>
                                  <a:pt x="1523948" y="1865613"/>
                                  <a:pt x="1514447" y="1864206"/>
                                  <a:pt x="1506077" y="1860021"/>
                                </a:cubicBezTo>
                                <a:cubicBezTo>
                                  <a:pt x="1437238" y="1825602"/>
                                  <a:pt x="1519754" y="1855703"/>
                                  <a:pt x="1452811" y="1833388"/>
                                </a:cubicBezTo>
                                <a:cubicBezTo>
                                  <a:pt x="1405297" y="1785877"/>
                                  <a:pt x="1474796" y="1851628"/>
                                  <a:pt x="1399544" y="1797878"/>
                                </a:cubicBezTo>
                                <a:cubicBezTo>
                                  <a:pt x="1341354" y="1756314"/>
                                  <a:pt x="1403411" y="1781412"/>
                                  <a:pt x="1346278" y="1762367"/>
                                </a:cubicBezTo>
                                <a:lnTo>
                                  <a:pt x="1266379" y="1682468"/>
                                </a:lnTo>
                                <a:cubicBezTo>
                                  <a:pt x="1257501" y="1673590"/>
                                  <a:pt x="1250192" y="1662799"/>
                                  <a:pt x="1239746" y="1655835"/>
                                </a:cubicBezTo>
                                <a:lnTo>
                                  <a:pt x="1186480" y="1620324"/>
                                </a:lnTo>
                                <a:lnTo>
                                  <a:pt x="1159847" y="1602569"/>
                                </a:lnTo>
                                <a:cubicBezTo>
                                  <a:pt x="1148010" y="1584814"/>
                                  <a:pt x="1139426" y="1564392"/>
                                  <a:pt x="1124337" y="1549303"/>
                                </a:cubicBezTo>
                                <a:cubicBezTo>
                                  <a:pt x="1112500" y="1537466"/>
                                  <a:pt x="1096312" y="1528765"/>
                                  <a:pt x="1088826" y="1513792"/>
                                </a:cubicBezTo>
                                <a:cubicBezTo>
                                  <a:pt x="1082908" y="1501955"/>
                                  <a:pt x="1078412" y="1489293"/>
                                  <a:pt x="1071071" y="1478282"/>
                                </a:cubicBezTo>
                                <a:cubicBezTo>
                                  <a:pt x="1038041" y="1428738"/>
                                  <a:pt x="1067811" y="1498394"/>
                                  <a:pt x="1035560" y="1433893"/>
                                </a:cubicBezTo>
                                <a:cubicBezTo>
                                  <a:pt x="1031375" y="1425523"/>
                                  <a:pt x="1031873" y="1415046"/>
                                  <a:pt x="1026682" y="1407260"/>
                                </a:cubicBezTo>
                                <a:cubicBezTo>
                                  <a:pt x="1019718" y="1396814"/>
                                  <a:pt x="1007757" y="1390537"/>
                                  <a:pt x="1000049" y="1380627"/>
                                </a:cubicBezTo>
                                <a:cubicBezTo>
                                  <a:pt x="986948" y="1363783"/>
                                  <a:pt x="979628" y="1342450"/>
                                  <a:pt x="964539" y="1327361"/>
                                </a:cubicBezTo>
                                <a:cubicBezTo>
                                  <a:pt x="854999" y="1217823"/>
                                  <a:pt x="966934" y="1323953"/>
                                  <a:pt x="893517" y="1265218"/>
                                </a:cubicBezTo>
                                <a:cubicBezTo>
                                  <a:pt x="886981" y="1259989"/>
                                  <a:pt x="882939" y="1251768"/>
                                  <a:pt x="875762" y="1247462"/>
                                </a:cubicBezTo>
                                <a:cubicBezTo>
                                  <a:pt x="867738" y="1242647"/>
                                  <a:pt x="858007" y="1241544"/>
                                  <a:pt x="849129" y="1238585"/>
                                </a:cubicBezTo>
                                <a:cubicBezTo>
                                  <a:pt x="831374" y="1226748"/>
                                  <a:pt x="810952" y="1218164"/>
                                  <a:pt x="795863" y="1203074"/>
                                </a:cubicBezTo>
                                <a:cubicBezTo>
                                  <a:pt x="789945" y="1197155"/>
                                  <a:pt x="785285" y="1189624"/>
                                  <a:pt x="778108" y="1185318"/>
                                </a:cubicBezTo>
                                <a:cubicBezTo>
                                  <a:pt x="770084" y="1180503"/>
                                  <a:pt x="760353" y="1179400"/>
                                  <a:pt x="751475" y="1176441"/>
                                </a:cubicBezTo>
                                <a:cubicBezTo>
                                  <a:pt x="742597" y="1170522"/>
                                  <a:pt x="734592" y="1163018"/>
                                  <a:pt x="724842" y="1158685"/>
                                </a:cubicBezTo>
                                <a:cubicBezTo>
                                  <a:pt x="707739" y="1151084"/>
                                  <a:pt x="671576" y="1140930"/>
                                  <a:pt x="671576" y="1140930"/>
                                </a:cubicBezTo>
                                <a:cubicBezTo>
                                  <a:pt x="636895" y="1106250"/>
                                  <a:pt x="673285" y="1137346"/>
                                  <a:pt x="627187" y="1114297"/>
                                </a:cubicBezTo>
                                <a:cubicBezTo>
                                  <a:pt x="617644" y="1109525"/>
                                  <a:pt x="610097" y="1101314"/>
                                  <a:pt x="600554" y="1096542"/>
                                </a:cubicBezTo>
                                <a:cubicBezTo>
                                  <a:pt x="592184" y="1092357"/>
                                  <a:pt x="582291" y="1091849"/>
                                  <a:pt x="573921" y="1087664"/>
                                </a:cubicBezTo>
                                <a:cubicBezTo>
                                  <a:pt x="564378" y="1082892"/>
                                  <a:pt x="556831" y="1074681"/>
                                  <a:pt x="547288" y="1069909"/>
                                </a:cubicBezTo>
                                <a:cubicBezTo>
                                  <a:pt x="538918" y="1065724"/>
                                  <a:pt x="529025" y="1065216"/>
                                  <a:pt x="520655" y="1061031"/>
                                </a:cubicBezTo>
                                <a:cubicBezTo>
                                  <a:pt x="511112" y="1056259"/>
                                  <a:pt x="503772" y="1047609"/>
                                  <a:pt x="494022" y="1043276"/>
                                </a:cubicBezTo>
                                <a:cubicBezTo>
                                  <a:pt x="493997" y="1043265"/>
                                  <a:pt x="427453" y="1021086"/>
                                  <a:pt x="414123" y="1016643"/>
                                </a:cubicBezTo>
                                <a:cubicBezTo>
                                  <a:pt x="405245" y="1013684"/>
                                  <a:pt x="395276" y="1012956"/>
                                  <a:pt x="387490" y="1007765"/>
                                </a:cubicBezTo>
                                <a:cubicBezTo>
                                  <a:pt x="326438" y="967063"/>
                                  <a:pt x="354468" y="979002"/>
                                  <a:pt x="307591" y="963377"/>
                                </a:cubicBezTo>
                                <a:cubicBezTo>
                                  <a:pt x="264730" y="920514"/>
                                  <a:pt x="319187" y="972651"/>
                                  <a:pt x="263203" y="927866"/>
                                </a:cubicBezTo>
                                <a:cubicBezTo>
                                  <a:pt x="256667" y="922637"/>
                                  <a:pt x="252143" y="915133"/>
                                  <a:pt x="245447" y="910111"/>
                                </a:cubicBezTo>
                                <a:cubicBezTo>
                                  <a:pt x="228375" y="897307"/>
                                  <a:pt x="207270" y="889689"/>
                                  <a:pt x="192181" y="874600"/>
                                </a:cubicBezTo>
                                <a:cubicBezTo>
                                  <a:pt x="183303" y="865722"/>
                                  <a:pt x="173585" y="857612"/>
                                  <a:pt x="165548" y="847967"/>
                                </a:cubicBezTo>
                                <a:cubicBezTo>
                                  <a:pt x="158718" y="839770"/>
                                  <a:pt x="155338" y="828879"/>
                                  <a:pt x="147793" y="821334"/>
                                </a:cubicBezTo>
                                <a:cubicBezTo>
                                  <a:pt x="140248" y="813789"/>
                                  <a:pt x="130038" y="809497"/>
                                  <a:pt x="121160" y="803579"/>
                                </a:cubicBezTo>
                                <a:cubicBezTo>
                                  <a:pt x="115242" y="794701"/>
                                  <a:pt x="110235" y="785143"/>
                                  <a:pt x="103405" y="776946"/>
                                </a:cubicBezTo>
                                <a:cubicBezTo>
                                  <a:pt x="95368" y="767301"/>
                                  <a:pt x="82869" y="761288"/>
                                  <a:pt x="76772" y="750313"/>
                                </a:cubicBezTo>
                                <a:cubicBezTo>
                                  <a:pt x="76765" y="750300"/>
                                  <a:pt x="54580" y="683737"/>
                                  <a:pt x="50139" y="670414"/>
                                </a:cubicBezTo>
                                <a:cubicBezTo>
                                  <a:pt x="47180" y="661536"/>
                                  <a:pt x="49047" y="648972"/>
                                  <a:pt x="41261" y="643781"/>
                                </a:cubicBezTo>
                                <a:lnTo>
                                  <a:pt x="14628" y="626025"/>
                                </a:lnTo>
                                <a:cubicBezTo>
                                  <a:pt x="0" y="479750"/>
                                  <a:pt x="535" y="526700"/>
                                  <a:pt x="14628" y="315307"/>
                                </a:cubicBezTo>
                                <a:cubicBezTo>
                                  <a:pt x="15619" y="300448"/>
                                  <a:pt x="33070" y="225843"/>
                                  <a:pt x="41261" y="217652"/>
                                </a:cubicBezTo>
                                <a:lnTo>
                                  <a:pt x="67894" y="191019"/>
                                </a:lnTo>
                                <a:cubicBezTo>
                                  <a:pt x="74226" y="172023"/>
                                  <a:pt x="78331" y="151925"/>
                                  <a:pt x="94527" y="137753"/>
                                </a:cubicBezTo>
                                <a:cubicBezTo>
                                  <a:pt x="110586" y="123701"/>
                                  <a:pt x="132704" y="117332"/>
                                  <a:pt x="147793" y="102243"/>
                                </a:cubicBezTo>
                                <a:cubicBezTo>
                                  <a:pt x="233286" y="16750"/>
                                  <a:pt x="142327" y="103066"/>
                                  <a:pt x="209937" y="48977"/>
                                </a:cubicBezTo>
                                <a:cubicBezTo>
                                  <a:pt x="216473" y="43748"/>
                                  <a:pt x="220206" y="34964"/>
                                  <a:pt x="227692" y="31221"/>
                                </a:cubicBezTo>
                                <a:cubicBezTo>
                                  <a:pt x="244432" y="22851"/>
                                  <a:pt x="263203" y="19384"/>
                                  <a:pt x="280958" y="13466"/>
                                </a:cubicBezTo>
                                <a:lnTo>
                                  <a:pt x="307591" y="4588"/>
                                </a:lnTo>
                                <a:cubicBezTo>
                                  <a:pt x="360857" y="7547"/>
                                  <a:pt x="415768" y="0"/>
                                  <a:pt x="467389" y="13466"/>
                                </a:cubicBezTo>
                                <a:cubicBezTo>
                                  <a:pt x="487636" y="18748"/>
                                  <a:pt x="496982" y="43058"/>
                                  <a:pt x="511778" y="57854"/>
                                </a:cubicBezTo>
                                <a:cubicBezTo>
                                  <a:pt x="517697" y="63773"/>
                                  <a:pt x="524890" y="68646"/>
                                  <a:pt x="529533" y="75610"/>
                                </a:cubicBezTo>
                                <a:cubicBezTo>
                                  <a:pt x="535451" y="84488"/>
                                  <a:pt x="538240" y="96588"/>
                                  <a:pt x="547288" y="102243"/>
                                </a:cubicBezTo>
                                <a:cubicBezTo>
                                  <a:pt x="563159" y="112162"/>
                                  <a:pt x="600554" y="119998"/>
                                  <a:pt x="600554" y="119998"/>
                                </a:cubicBezTo>
                                <a:cubicBezTo>
                                  <a:pt x="635235" y="154678"/>
                                  <a:pt x="598845" y="123582"/>
                                  <a:pt x="644943" y="146631"/>
                                </a:cubicBezTo>
                                <a:cubicBezTo>
                                  <a:pt x="654486" y="151403"/>
                                  <a:pt x="661549" y="160740"/>
                                  <a:pt x="671576" y="164386"/>
                                </a:cubicBezTo>
                                <a:cubicBezTo>
                                  <a:pt x="694509" y="172725"/>
                                  <a:pt x="719447" y="174426"/>
                                  <a:pt x="742597" y="182142"/>
                                </a:cubicBezTo>
                                <a:lnTo>
                                  <a:pt x="769230" y="191019"/>
                                </a:lnTo>
                                <a:cubicBezTo>
                                  <a:pt x="869844" y="188060"/>
                                  <a:pt x="970762" y="190501"/>
                                  <a:pt x="1071071" y="182142"/>
                                </a:cubicBezTo>
                                <a:cubicBezTo>
                                  <a:pt x="1080947" y="181319"/>
                                  <a:pt x="1103844" y="140148"/>
                                  <a:pt x="1106581" y="137753"/>
                                </a:cubicBezTo>
                                <a:cubicBezTo>
                                  <a:pt x="1122640" y="123701"/>
                                  <a:pt x="1142092" y="114080"/>
                                  <a:pt x="1159847" y="102243"/>
                                </a:cubicBezTo>
                                <a:cubicBezTo>
                                  <a:pt x="1168725" y="96324"/>
                                  <a:pt x="1178935" y="92031"/>
                                  <a:pt x="1186480" y="84487"/>
                                </a:cubicBezTo>
                                <a:cubicBezTo>
                                  <a:pt x="1192399" y="78569"/>
                                  <a:pt x="1197059" y="71038"/>
                                  <a:pt x="1204236" y="66732"/>
                                </a:cubicBezTo>
                                <a:cubicBezTo>
                                  <a:pt x="1221050" y="56644"/>
                                  <a:pt x="1273373" y="50771"/>
                                  <a:pt x="1284135" y="48977"/>
                                </a:cubicBezTo>
                                <a:cubicBezTo>
                                  <a:pt x="1319646" y="51936"/>
                                  <a:pt x="1355346" y="53145"/>
                                  <a:pt x="1390667" y="57854"/>
                                </a:cubicBezTo>
                                <a:cubicBezTo>
                                  <a:pt x="1410356" y="60479"/>
                                  <a:pt x="1428971" y="72518"/>
                                  <a:pt x="1443933" y="84487"/>
                                </a:cubicBezTo>
                                <a:cubicBezTo>
                                  <a:pt x="1450469" y="89716"/>
                                  <a:pt x="1454202" y="98500"/>
                                  <a:pt x="1461688" y="102243"/>
                                </a:cubicBezTo>
                                <a:cubicBezTo>
                                  <a:pt x="1472601" y="107700"/>
                                  <a:pt x="1485362" y="108161"/>
                                  <a:pt x="1497199" y="111120"/>
                                </a:cubicBezTo>
                                <a:cubicBezTo>
                                  <a:pt x="1544543" y="182137"/>
                                  <a:pt x="1482406" y="96328"/>
                                  <a:pt x="1541587" y="155509"/>
                                </a:cubicBezTo>
                                <a:cubicBezTo>
                                  <a:pt x="1600768" y="214690"/>
                                  <a:pt x="1514959" y="152553"/>
                                  <a:pt x="1585976" y="199897"/>
                                </a:cubicBezTo>
                                <a:cubicBezTo>
                                  <a:pt x="1591894" y="208775"/>
                                  <a:pt x="1598438" y="217266"/>
                                  <a:pt x="1603731" y="226530"/>
                                </a:cubicBezTo>
                                <a:cubicBezTo>
                                  <a:pt x="1610297" y="238020"/>
                                  <a:pt x="1614145" y="251030"/>
                                  <a:pt x="1621486" y="262041"/>
                                </a:cubicBezTo>
                                <a:cubicBezTo>
                                  <a:pt x="1626129" y="269005"/>
                                  <a:pt x="1633323" y="273878"/>
                                  <a:pt x="1639242" y="279796"/>
                                </a:cubicBezTo>
                                <a:cubicBezTo>
                                  <a:pt x="1654658" y="326047"/>
                                  <a:pt x="1638021" y="289367"/>
                                  <a:pt x="1665875" y="324185"/>
                                </a:cubicBezTo>
                                <a:cubicBezTo>
                                  <a:pt x="1699695" y="366460"/>
                                  <a:pt x="1664606" y="338136"/>
                                  <a:pt x="1710263" y="368573"/>
                                </a:cubicBezTo>
                                <a:cubicBezTo>
                                  <a:pt x="1716181" y="377451"/>
                                  <a:pt x="1721074" y="387105"/>
                                  <a:pt x="1728018" y="395206"/>
                                </a:cubicBezTo>
                                <a:cubicBezTo>
                                  <a:pt x="1738912" y="407916"/>
                                  <a:pt x="1754243" y="416788"/>
                                  <a:pt x="1763529" y="430717"/>
                                </a:cubicBezTo>
                                <a:cubicBezTo>
                                  <a:pt x="1769447" y="439595"/>
                                  <a:pt x="1774258" y="449320"/>
                                  <a:pt x="1781284" y="457350"/>
                                </a:cubicBezTo>
                                <a:cubicBezTo>
                                  <a:pt x="1795063" y="473098"/>
                                  <a:pt x="1810877" y="486942"/>
                                  <a:pt x="1825673" y="501738"/>
                                </a:cubicBezTo>
                                <a:cubicBezTo>
                                  <a:pt x="1834551" y="510616"/>
                                  <a:pt x="1845342" y="517925"/>
                                  <a:pt x="1852306" y="528371"/>
                                </a:cubicBezTo>
                                <a:cubicBezTo>
                                  <a:pt x="1858224" y="537249"/>
                                  <a:pt x="1865728" y="545254"/>
                                  <a:pt x="1870061" y="555004"/>
                                </a:cubicBezTo>
                                <a:cubicBezTo>
                                  <a:pt x="1877662" y="572107"/>
                                  <a:pt x="1877434" y="592698"/>
                                  <a:pt x="1887816" y="608270"/>
                                </a:cubicBezTo>
                                <a:lnTo>
                                  <a:pt x="1905572" y="634903"/>
                                </a:lnTo>
                                <a:lnTo>
                                  <a:pt x="1932205" y="714802"/>
                                </a:lnTo>
                                <a:cubicBezTo>
                                  <a:pt x="1935164" y="723680"/>
                                  <a:pt x="1941082" y="750793"/>
                                  <a:pt x="1941082" y="741435"/>
                                </a:cubicBezTo>
                                <a:lnTo>
                                  <a:pt x="1914449" y="71480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s:wsp>
                        <wps:cNvPr id="61" name="Forme libre 61"/>
                        <wps:cNvSpPr/>
                        <wps:spPr>
                          <a:xfrm>
                            <a:off x="6532" y="1519677"/>
                            <a:ext cx="1199968" cy="969523"/>
                          </a:xfrm>
                          <a:custGeom>
                            <a:avLst/>
                            <a:gdLst>
                              <a:gd name="connsiteX0" fmla="*/ 488272 w 755649"/>
                              <a:gd name="connsiteY0" fmla="*/ 701336 h 710814"/>
                              <a:gd name="connsiteX1" fmla="*/ 656948 w 755649"/>
                              <a:gd name="connsiteY1" fmla="*/ 692458 h 710814"/>
                              <a:gd name="connsiteX2" fmla="*/ 692458 w 755649"/>
                              <a:gd name="connsiteY2" fmla="*/ 683580 h 710814"/>
                              <a:gd name="connsiteX3" fmla="*/ 710214 w 755649"/>
                              <a:gd name="connsiteY3" fmla="*/ 656947 h 710814"/>
                              <a:gd name="connsiteX4" fmla="*/ 719091 w 755649"/>
                              <a:gd name="connsiteY4" fmla="*/ 630314 h 710814"/>
                              <a:gd name="connsiteX5" fmla="*/ 745724 w 755649"/>
                              <a:gd name="connsiteY5" fmla="*/ 585926 h 710814"/>
                              <a:gd name="connsiteX6" fmla="*/ 736847 w 755649"/>
                              <a:gd name="connsiteY6" fmla="*/ 346229 h 710814"/>
                              <a:gd name="connsiteX7" fmla="*/ 683581 w 755649"/>
                              <a:gd name="connsiteY7" fmla="*/ 239697 h 710814"/>
                              <a:gd name="connsiteX8" fmla="*/ 648070 w 755649"/>
                              <a:gd name="connsiteY8" fmla="*/ 204186 h 710814"/>
                              <a:gd name="connsiteX9" fmla="*/ 639192 w 755649"/>
                              <a:gd name="connsiteY9" fmla="*/ 177553 h 710814"/>
                              <a:gd name="connsiteX10" fmla="*/ 612559 w 755649"/>
                              <a:gd name="connsiteY10" fmla="*/ 168676 h 710814"/>
                              <a:gd name="connsiteX11" fmla="*/ 585926 w 755649"/>
                              <a:gd name="connsiteY11" fmla="*/ 150920 h 710814"/>
                              <a:gd name="connsiteX12" fmla="*/ 559293 w 755649"/>
                              <a:gd name="connsiteY12" fmla="*/ 124287 h 710814"/>
                              <a:gd name="connsiteX13" fmla="*/ 506027 w 755649"/>
                              <a:gd name="connsiteY13" fmla="*/ 88777 h 710814"/>
                              <a:gd name="connsiteX14" fmla="*/ 461639 w 755649"/>
                              <a:gd name="connsiteY14" fmla="*/ 53266 h 710814"/>
                              <a:gd name="connsiteX15" fmla="*/ 426128 w 755649"/>
                              <a:gd name="connsiteY15" fmla="*/ 44388 h 710814"/>
                              <a:gd name="connsiteX16" fmla="*/ 346229 w 755649"/>
                              <a:gd name="connsiteY16" fmla="*/ 8878 h 710814"/>
                              <a:gd name="connsiteX17" fmla="*/ 319596 w 755649"/>
                              <a:gd name="connsiteY17" fmla="*/ 0 h 710814"/>
                              <a:gd name="connsiteX18" fmla="*/ 221942 w 755649"/>
                              <a:gd name="connsiteY18" fmla="*/ 8878 h 710814"/>
                              <a:gd name="connsiteX19" fmla="*/ 195309 w 755649"/>
                              <a:gd name="connsiteY19" fmla="*/ 17755 h 710814"/>
                              <a:gd name="connsiteX20" fmla="*/ 159798 w 755649"/>
                              <a:gd name="connsiteY20" fmla="*/ 53266 h 710814"/>
                              <a:gd name="connsiteX21" fmla="*/ 124287 w 755649"/>
                              <a:gd name="connsiteY21" fmla="*/ 115410 h 710814"/>
                              <a:gd name="connsiteX22" fmla="*/ 106532 w 755649"/>
                              <a:gd name="connsiteY22" fmla="*/ 142043 h 710814"/>
                              <a:gd name="connsiteX23" fmla="*/ 97654 w 755649"/>
                              <a:gd name="connsiteY23" fmla="*/ 168676 h 710814"/>
                              <a:gd name="connsiteX24" fmla="*/ 62144 w 755649"/>
                              <a:gd name="connsiteY24" fmla="*/ 221942 h 710814"/>
                              <a:gd name="connsiteX25" fmla="*/ 26633 w 755649"/>
                              <a:gd name="connsiteY25" fmla="*/ 275208 h 710814"/>
                              <a:gd name="connsiteX26" fmla="*/ 0 w 755649"/>
                              <a:gd name="connsiteY26" fmla="*/ 363984 h 710814"/>
                              <a:gd name="connsiteX27" fmla="*/ 35511 w 755649"/>
                              <a:gd name="connsiteY27" fmla="*/ 443883 h 710814"/>
                              <a:gd name="connsiteX28" fmla="*/ 79899 w 755649"/>
                              <a:gd name="connsiteY28" fmla="*/ 488272 h 710814"/>
                              <a:gd name="connsiteX29" fmla="*/ 106532 w 755649"/>
                              <a:gd name="connsiteY29" fmla="*/ 514905 h 710814"/>
                              <a:gd name="connsiteX30" fmla="*/ 159798 w 755649"/>
                              <a:gd name="connsiteY30" fmla="*/ 550415 h 710814"/>
                              <a:gd name="connsiteX31" fmla="*/ 177554 w 755649"/>
                              <a:gd name="connsiteY31" fmla="*/ 577048 h 710814"/>
                              <a:gd name="connsiteX32" fmla="*/ 204187 w 755649"/>
                              <a:gd name="connsiteY32" fmla="*/ 585926 h 710814"/>
                              <a:gd name="connsiteX33" fmla="*/ 230820 w 755649"/>
                              <a:gd name="connsiteY33" fmla="*/ 603681 h 710814"/>
                              <a:gd name="connsiteX34" fmla="*/ 266330 w 755649"/>
                              <a:gd name="connsiteY34" fmla="*/ 612559 h 710814"/>
                              <a:gd name="connsiteX35" fmla="*/ 319596 w 755649"/>
                              <a:gd name="connsiteY35" fmla="*/ 630314 h 710814"/>
                              <a:gd name="connsiteX36" fmla="*/ 346229 w 755649"/>
                              <a:gd name="connsiteY36" fmla="*/ 639192 h 710814"/>
                              <a:gd name="connsiteX37" fmla="*/ 372862 w 755649"/>
                              <a:gd name="connsiteY37" fmla="*/ 656947 h 710814"/>
                              <a:gd name="connsiteX38" fmla="*/ 426128 w 755649"/>
                              <a:gd name="connsiteY38" fmla="*/ 665825 h 710814"/>
                              <a:gd name="connsiteX39" fmla="*/ 470517 w 755649"/>
                              <a:gd name="connsiteY39" fmla="*/ 692458 h 710814"/>
                              <a:gd name="connsiteX40" fmla="*/ 488272 w 755649"/>
                              <a:gd name="connsiteY40" fmla="*/ 701336 h 7108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</a:cxnLst>
                            <a:rect l="l" t="t" r="r" b="b"/>
                            <a:pathLst>
                              <a:path w="755649" h="710814">
                                <a:moveTo>
                                  <a:pt x="488272" y="701336"/>
                                </a:moveTo>
                                <a:cubicBezTo>
                                  <a:pt x="519344" y="701336"/>
                                  <a:pt x="600857" y="697336"/>
                                  <a:pt x="656948" y="692458"/>
                                </a:cubicBezTo>
                                <a:cubicBezTo>
                                  <a:pt x="669103" y="691401"/>
                                  <a:pt x="682306" y="690348"/>
                                  <a:pt x="692458" y="683580"/>
                                </a:cubicBezTo>
                                <a:cubicBezTo>
                                  <a:pt x="701336" y="677661"/>
                                  <a:pt x="704295" y="665825"/>
                                  <a:pt x="710214" y="656947"/>
                                </a:cubicBezTo>
                                <a:cubicBezTo>
                                  <a:pt x="713173" y="648069"/>
                                  <a:pt x="714276" y="638338"/>
                                  <a:pt x="719091" y="630314"/>
                                </a:cubicBezTo>
                                <a:cubicBezTo>
                                  <a:pt x="755649" y="569384"/>
                                  <a:pt x="720577" y="661372"/>
                                  <a:pt x="745724" y="585926"/>
                                </a:cubicBezTo>
                                <a:cubicBezTo>
                                  <a:pt x="742765" y="506027"/>
                                  <a:pt x="744086" y="425854"/>
                                  <a:pt x="736847" y="346229"/>
                                </a:cubicBezTo>
                                <a:cubicBezTo>
                                  <a:pt x="733959" y="314461"/>
                                  <a:pt x="704826" y="260942"/>
                                  <a:pt x="683581" y="239697"/>
                                </a:cubicBezTo>
                                <a:lnTo>
                                  <a:pt x="648070" y="204186"/>
                                </a:lnTo>
                                <a:cubicBezTo>
                                  <a:pt x="645111" y="195308"/>
                                  <a:pt x="645809" y="184170"/>
                                  <a:pt x="639192" y="177553"/>
                                </a:cubicBezTo>
                                <a:cubicBezTo>
                                  <a:pt x="632575" y="170936"/>
                                  <a:pt x="620929" y="172861"/>
                                  <a:pt x="612559" y="168676"/>
                                </a:cubicBezTo>
                                <a:cubicBezTo>
                                  <a:pt x="603016" y="163904"/>
                                  <a:pt x="594123" y="157751"/>
                                  <a:pt x="585926" y="150920"/>
                                </a:cubicBezTo>
                                <a:cubicBezTo>
                                  <a:pt x="576281" y="142882"/>
                                  <a:pt x="569203" y="131995"/>
                                  <a:pt x="559293" y="124287"/>
                                </a:cubicBezTo>
                                <a:cubicBezTo>
                                  <a:pt x="542449" y="111186"/>
                                  <a:pt x="521116" y="103866"/>
                                  <a:pt x="506027" y="88777"/>
                                </a:cubicBezTo>
                                <a:cubicBezTo>
                                  <a:pt x="491708" y="74457"/>
                                  <a:pt x="481239" y="61666"/>
                                  <a:pt x="461639" y="53266"/>
                                </a:cubicBezTo>
                                <a:cubicBezTo>
                                  <a:pt x="450424" y="48460"/>
                                  <a:pt x="437965" y="47347"/>
                                  <a:pt x="426128" y="44388"/>
                                </a:cubicBezTo>
                                <a:cubicBezTo>
                                  <a:pt x="383922" y="16251"/>
                                  <a:pt x="409618" y="30008"/>
                                  <a:pt x="346229" y="8878"/>
                                </a:cubicBezTo>
                                <a:lnTo>
                                  <a:pt x="319596" y="0"/>
                                </a:lnTo>
                                <a:cubicBezTo>
                                  <a:pt x="287045" y="2959"/>
                                  <a:pt x="254299" y="4256"/>
                                  <a:pt x="221942" y="8878"/>
                                </a:cubicBezTo>
                                <a:cubicBezTo>
                                  <a:pt x="212678" y="10201"/>
                                  <a:pt x="201926" y="11138"/>
                                  <a:pt x="195309" y="17755"/>
                                </a:cubicBezTo>
                                <a:cubicBezTo>
                                  <a:pt x="147959" y="65104"/>
                                  <a:pt x="230821" y="29591"/>
                                  <a:pt x="159798" y="53266"/>
                                </a:cubicBezTo>
                                <a:cubicBezTo>
                                  <a:pt x="95400" y="139131"/>
                                  <a:pt x="158178" y="47628"/>
                                  <a:pt x="124287" y="115410"/>
                                </a:cubicBezTo>
                                <a:cubicBezTo>
                                  <a:pt x="119515" y="124953"/>
                                  <a:pt x="111304" y="132500"/>
                                  <a:pt x="106532" y="142043"/>
                                </a:cubicBezTo>
                                <a:cubicBezTo>
                                  <a:pt x="102347" y="150413"/>
                                  <a:pt x="102199" y="160496"/>
                                  <a:pt x="97654" y="168676"/>
                                </a:cubicBezTo>
                                <a:cubicBezTo>
                                  <a:pt x="87291" y="187330"/>
                                  <a:pt x="68892" y="201698"/>
                                  <a:pt x="62144" y="221942"/>
                                </a:cubicBezTo>
                                <a:cubicBezTo>
                                  <a:pt x="49296" y="260486"/>
                                  <a:pt x="59883" y="241958"/>
                                  <a:pt x="26633" y="275208"/>
                                </a:cubicBezTo>
                                <a:cubicBezTo>
                                  <a:pt x="5020" y="340049"/>
                                  <a:pt x="13417" y="310317"/>
                                  <a:pt x="0" y="363984"/>
                                </a:cubicBezTo>
                                <a:cubicBezTo>
                                  <a:pt x="11639" y="398902"/>
                                  <a:pt x="12783" y="417908"/>
                                  <a:pt x="35511" y="443883"/>
                                </a:cubicBezTo>
                                <a:cubicBezTo>
                                  <a:pt x="49290" y="459631"/>
                                  <a:pt x="65103" y="473476"/>
                                  <a:pt x="79899" y="488272"/>
                                </a:cubicBezTo>
                                <a:cubicBezTo>
                                  <a:pt x="88777" y="497150"/>
                                  <a:pt x="96086" y="507941"/>
                                  <a:pt x="106532" y="514905"/>
                                </a:cubicBezTo>
                                <a:lnTo>
                                  <a:pt x="159798" y="550415"/>
                                </a:lnTo>
                                <a:cubicBezTo>
                                  <a:pt x="165717" y="559293"/>
                                  <a:pt x="169222" y="570383"/>
                                  <a:pt x="177554" y="577048"/>
                                </a:cubicBezTo>
                                <a:cubicBezTo>
                                  <a:pt x="184861" y="582894"/>
                                  <a:pt x="195817" y="581741"/>
                                  <a:pt x="204187" y="585926"/>
                                </a:cubicBezTo>
                                <a:cubicBezTo>
                                  <a:pt x="213730" y="590698"/>
                                  <a:pt x="221013" y="599478"/>
                                  <a:pt x="230820" y="603681"/>
                                </a:cubicBezTo>
                                <a:cubicBezTo>
                                  <a:pt x="242034" y="608487"/>
                                  <a:pt x="254644" y="609053"/>
                                  <a:pt x="266330" y="612559"/>
                                </a:cubicBezTo>
                                <a:cubicBezTo>
                                  <a:pt x="284256" y="617937"/>
                                  <a:pt x="301841" y="624396"/>
                                  <a:pt x="319596" y="630314"/>
                                </a:cubicBezTo>
                                <a:cubicBezTo>
                                  <a:pt x="328474" y="633273"/>
                                  <a:pt x="338443" y="634001"/>
                                  <a:pt x="346229" y="639192"/>
                                </a:cubicBezTo>
                                <a:cubicBezTo>
                                  <a:pt x="355107" y="645110"/>
                                  <a:pt x="362740" y="653573"/>
                                  <a:pt x="372862" y="656947"/>
                                </a:cubicBezTo>
                                <a:cubicBezTo>
                                  <a:pt x="389939" y="662639"/>
                                  <a:pt x="408373" y="662866"/>
                                  <a:pt x="426128" y="665825"/>
                                </a:cubicBezTo>
                                <a:cubicBezTo>
                                  <a:pt x="471120" y="710814"/>
                                  <a:pt x="412892" y="657883"/>
                                  <a:pt x="470517" y="692458"/>
                                </a:cubicBezTo>
                                <a:cubicBezTo>
                                  <a:pt x="477694" y="696764"/>
                                  <a:pt x="457200" y="701336"/>
                                  <a:pt x="488272" y="701336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4B8E4556" id="Zone de dessin 10" o:spid="_x0000_s1026" editas="canvas" style="width:310.15pt;height:236.1pt;mso-position-horizontal-relative:char;mso-position-vertical-relative:line" coordsize="39389,299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">
                <v:shape id="_x0000_s1027" type="#_x0000_t75" style="position:absolute;width:39389;height:29978;visibility:visible;mso-wrap-style:square">
                  <v:fill o:detectmouseclick="t"/>
                  <v:path o:connecttype="none"/>
                </v:shape>
                <v:shape id="Picture 2" o:spid="_x0000_s1028" type="#_x0000_t75" alt="Sans titre" style="position:absolute;left:527;top:351;width:38862;height:28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">
                  <v:imagedata r:id="rId27" o:title="Sans titre" cropbottom="2517f" cropleft="2458f" cropright="1638f" chromakey="white"/>
                </v:shape>
                <v:shape id="Forme libre 193" o:spid="_x0000_s1029" style="position:absolute;left:18074;top:1;width:21315;height:17847;visibility:visible;mso-wrap-style:square;v-text-anchor:middle" coordsize="3580297,2840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" path="m650666,79899v-7398,8878,-1508,14071,-44388,35511c596735,120182,587976,126500,579645,133165v-6536,5229,-10269,14013,-17755,17756c550977,156378,538066,156292,526379,159798v-17927,5378,-35109,13217,-53266,17756c419439,190971,449187,182570,384336,204187r-26633,8877c302412,268358,382456,193604,313315,239697v-66504,44335,10064,14400,-53266,35511c257090,284086,257017,294534,251171,301841v-6665,8331,-18302,11090,-26633,17755c218002,324825,211805,330656,206783,337352v-12804,17072,-20422,38177,-35511,53266c137094,424796,151603,406805,126884,443884v-2845,11379,-11387,49407,-17756,62144c104356,515571,96145,523118,91373,532661v-14440,28880,-1193,27826,-26633,53266c57195,593472,46985,597764,38107,603682v-5918,11837,-12542,23347,-17755,35511c,686682,11479,705810,20352,772358v1237,9276,3262,19147,8877,26633c70301,853753,61746,830329,100251,861134v27528,22023,7950,17292,44388,35511c153009,900830,162902,901338,171272,905523v9543,4772,17090,12983,26633,17755c206275,927463,216168,927971,224538,932156v48480,24240,4179,13246,53266,26633c301347,965210,325152,970626,348826,976544v11837,2959,23935,5020,35510,8878l437602,1003177r26633,8878l490868,1020932v44992,44992,-13237,-7943,44389,26633c596187,1084123,504199,1049051,579645,1074198v44986,44988,-13232,-7939,44388,26633c631210,1105137,635253,1113358,641789,1118587v8332,6665,18436,10925,26633,17755c678067,1144379,685410,1154938,695055,1162975v27689,23074,23724,9680,44388,35511c746108,1206818,749653,1217574,757198,1225119v7545,7545,18301,11090,26633,17755c790367,1248103,795668,1254711,801587,1260629v2959,11837,2824,24917,8877,35511c816693,1307041,829059,1313128,837097,1322773v6831,8197,11837,17755,17756,26633c857812,1358284,858115,1368553,863730,1376039v12555,16740,44389,44389,44389,44389c924394,1469258,907216,1425507,934752,1473694v6566,11490,9815,24923,17755,35510c962551,1522596,988018,1544715,988018,1544715v22312,66940,-10381,-12974,35510,44388c1029374,1596410,1025789,1609119,1032406,1615736v15089,15089,53266,35511,53266,35511c1091590,1660125,1095095,1671215,1103427,1677880v7308,5846,18264,4693,26634,8878c1139604,1691530,1147816,1698595,1156694,1704513v17458,26187,18755,31905,44388,53266c1209279,1764609,1219614,1768590,1227715,1775534v12710,10894,21582,26225,35511,35511c1307270,1840407,1282313,1821255,1334247,1873189v8878,8878,19669,16187,26633,26633l1396391,1953088v21613,64841,13216,35109,26633,88776c1420065,2068497,1418221,2095278,1414146,2121763v-3184,20698,-11127,42259,-17755,62144c1383954,2295832,1382866,2263837,1396391,2405849v4266,44796,5247,38943,26633,71021c1425983,2485748,1426286,2496017,1431901,2503503v16551,22068,70754,70932,97655,79899c1538434,2586361,1547819,2588095,1556189,2592280v9543,4772,17090,12983,26633,17755c1591192,2614220,1601085,2614728,1609455,2618913v9543,4772,17090,12983,26633,17755c1644458,2640853,1654351,2641361,1662721,2645546v9543,4772,16883,13422,26633,17755c1706457,2670902,1724865,2675139,1742620,2681057r26633,8877c1775171,2695853,1779522,2703947,1787008,2707690v10913,5457,23779,5525,35511,8877c1831517,2719138,1840782,2721260,1849152,2725445v9543,4772,16883,13422,26633,17755c1892888,2750801,1911296,2755038,1929051,2760956v8878,2959,17555,6607,26633,8877c1967521,2772792,1979508,2775205,1991194,2778711v92571,27771,14790,13480,133166,26633c2149748,2813807,2158629,2817524,2186503,2823099v30800,6160,85557,13491,115410,17756c2319668,2837896,2337716,2836343,2355179,2831977v18157,-4539,53266,-17755,53266,-17755c2420282,2802385,2428075,2784005,2443956,2778711r53266,-17755c2512018,2746160,2524199,2728174,2541610,2716567v18370,-12247,54596,-31366,71021,-53266c2696604,2551336,2622418,2652606,2657020,2583402v4772,-9543,12983,-17090,17755,-26633c2678960,2548399,2679468,2538506,2683653,2530136v4772,-9543,13422,-16883,17755,-26633c2709009,2486400,2713245,2467992,2719163,2450237r8878,-26633l2745796,2370338v2959,-8878,7043,-17457,8878,-26633c2760592,2314113,2768686,2284873,2772429,2254928v2628,-21024,11356,-98686,17756,-124287c2794724,2112484,2802022,2095130,2807940,2077375r17755,-53266c2828654,2015231,2832738,2006652,2834573,1997476v2959,-14796,3580,-30260,8878,-44388c2847197,1943098,2855288,1935333,2861206,1926455v2959,-11837,5372,-23824,8878,-35511c2870099,1890894,2892270,1824386,2896717,1811045v2,-5,17752,-53262,17755,-53266c2920390,1748901,2927455,1740689,2932227,1731146v23048,-46096,-8046,-9710,26634,-44388c2971798,1635007,2959110,1659875,3003249,1615736r,c3024747,1572739,3011646,1589584,3038760,1562470v2959,-8878,3031,-19326,8877,-26633c3054302,1527505,3065938,1524747,3074270,1518082v6536,-5229,11837,-11837,17756,-17755c3109780,1447062,3086108,1494408,3127536,1464816v13622,-9730,21582,-26225,35511,-35511c3171925,1423387,3181483,1418380,3189680,1411550v9645,-8037,16187,-19669,26633,-26633c3224099,1379726,3234068,1378998,3242946,1376039v5918,-8878,11090,-18302,17755,-26633c3275156,1331337,3285318,1327077,3305090,1313895v5918,-11837,10414,-24499,17755,-35510c3332966,1263203,3352984,1252373,3367233,1242874v2959,-8878,4693,-18263,8878,-26633c3387311,1193841,3395106,1188369,3411622,1171853v2959,-8878,3686,-18847,8877,-26633c3427463,1134774,3439094,1128232,3447132,1118587v6831,-8197,11837,-17755,17756,-26633c3467847,1083076,3468574,1073107,3473765,1065321v6964,-10446,21534,-15160,26633,-26633c3507709,1022239,3504910,1002885,3509276,985422v4539,-18157,11837,-35511,17755,-53266c3529990,923278,3530718,913309,3535909,905523r17755,-26633c3573146,742524,3561270,795203,3580297,719092v-1945,-35012,-612,-147043,-17755,-204187c3548774,469011,3544521,475816,3527031,435006v-12422,-28984,-5597,-32694,-26633,-62144c3484862,351112,3468369,342632,3447132,328474v-87041,-116056,24623,24623,-53266,-53266c3383404,264746,3377695,250160,3367233,239697v-10462,-10462,-24276,-17004,-35510,-26633c3322191,204893,3315306,193728,3305090,186431v-36201,-25858,-45653,-13948,-88777,-35510c3204476,145002,3193527,136801,3180802,133165v-29017,-8291,-59499,-10436,-88776,-17755c3031266,100219,3077082,110379,2994371,97655v-17791,-2737,-35556,-5658,-53266,-8878c2926259,86078,2911805,80102,2896717,79899l1618332,71022v-14796,-2959,-29658,-5605,-44388,-8878c1562033,59497,1550438,55449,1538433,53266v-20587,-3743,-41429,-5918,-62143,-8877c1375732,10868,1459200,33802,1298736,17756,1251257,13008,1156694,,1156694,,1059039,2959,961142,1385,863730,8878v-18661,1435,-34914,14084,-53266,17755c779947,32737,759823,36030,730565,44389v-8998,2571,-17498,6847,-26633,8877c686360,57171,668421,59185,650666,62144v-21425,32139,7398,8877,,17755xe" filled="f" strokecolor="red" strokeweight="3pt">
                  <v:path arrowok="t" o:connecttype="custom" o:connectlocs="387369,50194;360943,72503;345087,83657;334517,94812;313376,100389;281664,111544;228812,128275;212956,133852;186530,150583;154818,172892;149533,189624;133677,200778;123107,211932;101966,245395;75539,278858;64969,317899;54398,334630;38542,368093;22687,379247;12116,401556;12116,485213;17401,501945;59684,540985;86110,563294;101966,568871;117821,580025;133677,585602;165389,602334;207671,613488;228812,619065;260523,630219;276379,635797;292235,641374;318661,658105;345087,674836;371513,691568;382084,702723;397940,713877;413796,730608;440222,752917;450792,769649;466648,780803;477219,791957;482504,814266;498359,830997;508930,847729;514215,864460;540642,892346;556498,925809;567068,948117;588209,970426;609350,998312;614635,1015043;646347,1037352;656917,1054084;672773,1059661;688629,1070815;715055,1104278;730911,1115432;752052,1137741;794334,1176781;810190,1193513;831331,1226976;847187,1282747;841901,1332941;831331,1371982;831331,1511411;847187,1556028;852472,1572760;910610,1622954;926465,1628531;942321,1639685;958177,1645263;974033,1656417;989888,1661994;1005744,1673148;1037456,1684303;1053312,1689880;1063882,1701035;1085023,1706611;1100879,1712189;1116735,1723343;1148446,1734498;1164302,1740074;1185442,1745652;1264722,1762383;1301718,1773537;1370427,1784692;1402138,1779115;1433850,1767961;1454991,1745652;1486702,1734498;1513128,1706611;1555410,1673148;1581837,1622954;1592407,1606222;1597693,1589491;1608263,1572760;1618833,1539297;1624119,1522565;1634689,1489102;1639975,1472371;1650545,1416599;1661116,1338519;1671686,1305056;1682256,1271593;1687542,1254861;1692827,1226976;1703398,1210244;1708683,1187936;1724539,1137741;1735109,1104278;1745679,1087547;1761536,1059661;1787962,1015043;1787962,1015043;1809103,981580;1814388,964849;1830244,953695;1840815,942541;1861955,920232;1883096,897923;1898952,886769;1914808,870037;1930664,864460;1941234,847729;1967661,825420;1978231,803112;2004657,780803;2009942,764071;2031084,736186;2036368,719454;2052224,702723;2062795,685991;2068080,669260;2083936,652528;2089221,619065;2099791,585602;2105077,568871;2115647,552139;2131503,451751;2120933,323475;2099791,273281;2083936,234241;2052224,206355;2020513,172892;2004657,150583;1983516,133852;1967661,117120;1914808,94812;1893667,83657;1840815,72503;1782676,61349;1750965,55772;1724539,50194;963462,44618;937036,39040;915895,33463;878898,27886;773193,11155;688629,0;514215,5577;482504,16731;434936,27886;419081,33463;387369,39040;387369,5019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e libre 194" o:spid="_x0000_s1030" style="position:absolute;left:18551;top:14677;width:5364;height:4663;visibility:visible;mso-wrap-style:square;v-text-anchor:middle" coordsize="755649,710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" path="m488272,701336v31072,,112585,-4000,168676,-8878c669103,691401,682306,690348,692458,683580v8878,-5919,11837,-17755,17756,-26633c713173,648069,714276,638338,719091,630314v36558,-60930,1486,31058,26633,-44388c742765,506027,744086,425854,736847,346229,733959,314461,704826,260942,683581,239697l648070,204186v-2959,-8878,-2261,-20016,-8878,-26633c632575,170936,620929,172861,612559,168676v-9543,-4772,-18436,-10925,-26633,-17756c576281,142882,569203,131995,559293,124287,542449,111186,521116,103866,506027,88777,491708,74457,481239,61666,461639,53266,450424,48460,437965,47347,426128,44388,383922,16251,409618,30008,346229,8878l319596,c287045,2959,254299,4256,221942,8878v-9264,1323,-20016,2260,-26633,8877c147959,65104,230821,29591,159798,53266v-64398,85865,-1620,-5638,-35511,62144c119515,124953,111304,132500,106532,142043v-4185,8370,-4333,18453,-8878,26633c87291,187330,68892,201698,62144,221942v-12848,38544,-2261,20016,-35511,53266c5020,340049,13417,310317,,363984v11639,34918,12783,53924,35511,79899c49290,459631,65103,473476,79899,488272v8878,8878,16187,19669,26633,26633l159798,550415v5919,8878,9424,19968,17756,26633c184861,582894,195817,581741,204187,585926v9543,4772,16826,13552,26633,17755c242034,608487,254644,609053,266330,612559v17926,5378,35511,11837,53266,17755c328474,633273,338443,634001,346229,639192v8878,5918,16511,14381,26633,17755c389939,662639,408373,662866,426128,665825v44992,44989,-13236,-7942,44389,26633c477694,696764,457200,701336,488272,701336xe" filled="f" strokecolor="red" strokeweight="3pt">
                  <v:path arrowok="t" o:connecttype="custom" o:connectlocs="346587,460050;466317,454226;491523,448403;504126,430932;510427,413462;529332,384345;523031,227113;485221,157232;460015,133938;453713,116468;434808,110645;415904,98998;396999,81528;359190,58234;327682,34940;302475,29117;245761,5824;226857,0;157540,5824;138635,11647;113428,34940;88222,75705;75619,93175;69317,110645;44111,145586;18905,180526;0,238760;25207,291170;56714,320288;75619,337758;113428,361051;126032,378522;144937,384345;163841,395992;189047,401815;226857,413462;245761,419286;264666,430932;302475,436756;333984,454226;346587,460050" o:connectangles="0,0,0,0,0,0,0,0,0,0,0,0,0,0,0,0,0,0,0,0,0,0,0,0,0,0,0,0,0,0,0,0,0,0,0,0,0,0,0,0,0"/>
                </v:shape>
                <v:shape id="Forme libre 197" o:spid="_x0000_s1031" style="position:absolute;left:16001;top:17755;width:14947;height:11787;visibility:visible;mso-wrap-style:square;v-text-anchor:middle" coordsize="2198535,1912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" path="m1914449,714802v8878,2959,18263,4693,26633,8878c1950625,728452,1957965,737102,1967715,741435v17103,7601,53266,17755,53266,17755c2037496,775705,2042971,783501,2065370,794701v8370,4185,17755,5919,26633,8878c2108076,819652,2150350,854962,2163024,883478v7601,17103,11837,35511,17755,53266l2189657,963377r8878,26633c2195576,1034398,2194570,1078960,2189657,1123175v-1033,9301,-4333,18453,-8878,26633c2170416,1168462,2157106,1185319,2145269,1203074r-17756,26633c2121595,1247462,2120139,1267400,2109758,1282973v-5918,8878,-13422,16883,-17755,26633c2084402,1326709,2080165,1345117,2074247,1362872r-8877,26633c2062411,1398383,2058327,1406962,2056492,1416138v-2959,14796,-6744,29451,-8878,44388c2043589,1488703,2035395,1580997,2029859,1611447v-1674,9207,-6307,17635,-8878,26633c2017629,1649811,2014287,1661586,2012104,1673590v-3743,20587,-4173,41755,-8878,62144c1994561,1773281,1977794,1814432,1949960,1842266v-8878,8878,-15732,20404,-26633,26633c1912733,1874953,1899240,1873493,1887816,1877777v-92848,34818,20131,3844,-71021,26633c1804637,1903650,1610032,1892829,1577098,1886654v-15663,-2937,-29467,-12160,-44388,-17755c1523948,1865613,1514447,1864206,1506077,1860021v-68839,-34419,13677,-4318,-53266,-26633c1405297,1785877,1474796,1851628,1399544,1797878v-58190,-41564,3867,-16466,-53266,-35511l1266379,1682468v-8878,-8878,-16187,-19669,-26633,-26633l1186480,1620324r-26633,-17755c1148010,1584814,1139426,1564392,1124337,1549303v-11837,-11837,-28025,-20538,-35511,-35511c1082908,1501955,1078412,1489293,1071071,1478282v-33030,-49544,-3260,20112,-35511,-44389c1031375,1425523,1031873,1415046,1026682,1407260v-6964,-10446,-18925,-16723,-26633,-26633c986948,1363783,979628,1342450,964539,1327361v-109540,-109538,2395,-3408,-71022,-62143c886981,1259989,882939,1251768,875762,1247462v-8024,-4815,-17755,-5918,-26633,-8877c831374,1226748,810952,1218164,795863,1203074v-5918,-5919,-10578,-13450,-17755,-17756c770084,1180503,760353,1179400,751475,1176441v-8878,-5919,-16883,-13423,-26633,-17756c707739,1151084,671576,1140930,671576,1140930v-34681,-34680,1709,-3584,-44389,-26633c617644,1109525,610097,1101314,600554,1096542v-8370,-4185,-18263,-4693,-26633,-8878c564378,1082892,556831,1074681,547288,1069909v-8370,-4185,-18263,-4693,-26633,-8878c511112,1056259,503772,1047609,494022,1043276v-25,-11,-66569,-22190,-79899,-26633c405245,1013684,395276,1012956,387490,1007765,326438,967063,354468,979002,307591,963377v-42861,-42863,11596,9274,-44388,-35511c256667,922637,252143,915133,245447,910111,228375,897307,207270,889689,192181,874600v-8878,-8878,-18596,-16988,-26633,-26633c158718,839770,155338,828879,147793,821334v-7545,-7545,-17755,-11837,-26633,-17755c115242,794701,110235,785143,103405,776946,95368,767301,82869,761288,76772,750313v-7,-13,-22192,-66576,-26633,-79899c47180,661536,49047,648972,41261,643781l14628,626025c,479750,535,526700,14628,315307v991,-14859,18442,-89464,26633,-97655l67894,191019v6332,-18996,10437,-39094,26633,-53266c110586,123701,132704,117332,147793,102243v85493,-85493,-5466,823,62144,-53266c216473,43748,220206,34964,227692,31221v16740,-8370,35511,-11837,53266,-17755l307591,4588c360857,7547,415768,,467389,13466v20247,5282,29593,29592,44389,44388c517697,63773,524890,68646,529533,75610v5918,8878,8707,20978,17755,26633c563159,112162,600554,119998,600554,119998v34681,34680,-1709,3584,44389,26633c654486,151403,661549,160740,671576,164386v22933,8339,47871,10040,71021,17756l769230,191019v100614,-2959,201532,-518,301841,-8877c1080947,181319,1103844,140148,1106581,137753v16059,-14052,35511,-23673,53266,-35510c1168725,96324,1178935,92031,1186480,84487v5919,-5918,10579,-13449,17756,-17755c1221050,56644,1273373,50771,1284135,48977v35511,2959,71211,4168,106532,8877c1410356,60479,1428971,72518,1443933,84487v6536,5229,10269,14013,17755,17756c1472601,107700,1485362,108161,1497199,111120v47344,71017,-14793,-14792,44388,44389c1600768,214690,1514959,152553,1585976,199897v5918,8878,12462,17369,17755,26633c1610297,238020,1614145,251030,1621486,262041v4643,6964,11837,11837,17756,17755c1654658,326047,1638021,289367,1665875,324185v33820,42275,-1269,13951,44388,44388c1716181,377451,1721074,387105,1728018,395206v10894,12710,26225,21582,35511,35511c1769447,439595,1774258,449320,1781284,457350v13779,15748,29593,29592,44389,44388c1834551,510616,1845342,517925,1852306,528371v5918,8878,13422,16883,17755,26633c1877662,572107,1877434,592698,1887816,608270r17756,26633l1932205,714802v2959,8878,8877,35991,8877,26633l1914449,714802xe" filled="f" strokecolor="blue" strokeweight="3pt">
                  <v:path arrowok="t" o:connecttype="custom" o:connectlocs="1301589,440522;1319696,445993;1337803,456935;1374017,467878;1404196,489762;1422303,495234;1470589,544474;1482660,577301;1488696,593715;1494732,610129;1488696,692196;1482660,708610;1458518,741437;1446446,757850;1434375,790677;1422303,807091;1410232,839918;1404196,856331;1398160,872745;1392124,900101;1380053,993111;1374017,1009524;1367982,1031409;1361946,1069707;1325732,1135361;1307625,1151775;1283481,1157246;1235196,1173660;1072232,1162717;1042053,1151775;1023946,1146303;987732,1129890;951517,1108006;915303,1086121;860981,1036880;842874,1020467;806660,998582;788553,987640;764410,954813;740267,932928;728196,911043;704053,883687;698017,867274;679910,850860;655767,818033;607481,779735;595410,768792;577303,763322;541088,741437;529017,730494;510910,725023;492803,714080;456589,703138;426410,686725;408302,675783;390195,670311;372088,659369;353981,653898;335874,642956;281552,626542;263445,621071;209124,593715;178946,571830;166874,560888;130659,539003;112552,522590;100481,506176;82374,495234;70303,478820;52195,462407;34088,413166;28052,396753;9945,385810;9945,194319;28052,134136;46160,117722;64267,84895;100481,63011;142731,30184;154802,19241;191017,8299;209124,2828;317767,8299;347946,35655;360017,46597;372088,63011;408302,73953;438482,90367;456589,101309;504874,112251;522981,117722;728196,112251;752338,84895;788553,63011;806660,52068;818732,41126;873053,30184;945482,35655;981696,52068;993767,63011;1017910,68482;1048089,95838;1078268,123194;1090339,139607;1102410,161492;1114482,172434;1132589,199790;1162767,227146;1174839,243560;1198982,265445;1211053,281858;1241232,309214;1259339,325627;1271410,342041;1283481,374868;1295553,391281;1313661,440522;1319696,456935;1301589,440522" o:connectangles="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e libre 61" o:spid="_x0000_s1032" style="position:absolute;left:65;top:15196;width:12000;height:9696;visibility:visible;mso-wrap-style:square;v-text-anchor:middle" coordsize="755649,710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" path="m488272,701336v31072,,112585,-4000,168676,-8878c669103,691401,682306,690348,692458,683580v8878,-5919,11837,-17755,17756,-26633c713173,648069,714276,638338,719091,630314v36558,-60930,1486,31058,26633,-44388c742765,506027,744086,425854,736847,346229,733959,314461,704826,260942,683581,239697l648070,204186v-2959,-8878,-2261,-20016,-8878,-26633c632575,170936,620929,172861,612559,168676v-9543,-4772,-18436,-10925,-26633,-17756c576281,142882,569203,131995,559293,124287,542449,111186,521116,103866,506027,88777,491708,74457,481239,61666,461639,53266,450424,48460,437965,47347,426128,44388,383922,16251,409618,30008,346229,8878l319596,c287045,2959,254299,4256,221942,8878v-9264,1323,-20016,2260,-26633,8877c147959,65104,230821,29591,159798,53266v-64398,85865,-1620,-5638,-35511,62144c119515,124953,111304,132500,106532,142043v-4185,8370,-4333,18453,-8878,26633c87291,187330,68892,201698,62144,221942v-12848,38544,-2261,20016,-35511,53266c5020,340049,13417,310317,,363984v11639,34918,12783,53924,35511,79899c49290,459631,65103,473476,79899,488272v8878,8878,16187,19669,26633,26633l159798,550415v5919,8878,9424,19968,17756,26633c184861,582894,195817,581741,204187,585926v9543,4772,16826,13552,26633,17755c242034,608487,254644,609053,266330,612559v17926,5378,35511,11837,53266,17755c328474,633273,338443,634001,346229,639192v8878,5918,16511,14381,26633,17755c389939,662639,408373,662866,426128,665825v44992,44989,-13236,-7942,44389,26633c477694,696764,457200,701336,488272,701336xe" filled="f" strokecolor="#00b050" strokeweight="3pt">
                  <v:path arrowok="t" o:connecttype="custom" o:connectlocs="775374,956595;1043231,944486;1099621,932377;1127817,896050;1141914,859724;1184207,799181;1170110,472243;1085524,326938;1029133,278502;1015035,242175;972742,230068;930448,205849;888155,169523;803569,121088;733081,72653;676690,60544;549810,12109;507517,0;352443,12109;310150,24217;253759,72653;197367,157415;169172,193741;155074,230068;98684,302720;42293,375373;0,496460;56391,605439;126879,665984;169172,702311;253759,750745;281955,787071;324248,799181;366541,823398;422931,835507;507517,859724;549810,871833;592104,896050;676690,908160;747179,944486;775374,956595" o:connectangles="0,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1D0189" w:rsidRDefault="00CD6F9C" w:rsidP="001D0189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17B217F" wp14:editId="1BC0F36F">
                <wp:simplePos x="0" y="0"/>
                <wp:positionH relativeFrom="column">
                  <wp:posOffset>5880</wp:posOffset>
                </wp:positionH>
                <wp:positionV relativeFrom="paragraph">
                  <wp:posOffset>578105</wp:posOffset>
                </wp:positionV>
                <wp:extent cx="6733309" cy="3574307"/>
                <wp:effectExtent l="0" t="0" r="10795" b="2667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3309" cy="357430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3F38754" id="Rectangle 30" o:spid="_x0000_s1026" style="position:absolute;margin-left:.45pt;margin-top:45.5pt;width:530.2pt;height:281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" filled="f" strokecolor="#243f60 [1604]" strokeweight="2pt"/>
            </w:pict>
          </mc:Fallback>
        </mc:AlternateContent>
      </w:r>
      <w:r w:rsidR="006E2937">
        <w:rPr>
          <w:rFonts w:asciiTheme="minorHAnsi" w:hAnsiTheme="minorHAnsi" w:cstheme="minorHAnsi"/>
          <w:noProof/>
          <w:lang w:eastAsia="fr-FR"/>
        </w:rPr>
        <w:pict>
          <v:shape id="_x0000_s1033" type="#_x0000_t75" style="position:absolute;left:0;text-align:left;margin-left:190.1pt;margin-top:45.15pt;width:284.9pt;height:114.85pt;z-index:-251651584;mso-position-horizontal-relative:text;mso-position-vertical-relative:text;mso-width-relative:page;mso-height-relative:page">
            <v:imagedata r:id="rId28" o:title=""/>
          </v:shape>
          <o:OLEObject Type="Embed" ProgID="Visio.Drawing.15" ShapeID="_x0000_s1033" DrawAspect="Content" ObjectID="_1645264931" r:id="rId29"/>
        </w:pict>
      </w:r>
      <w:r w:rsidR="00E847CF" w:rsidRPr="001D0189">
        <w:rPr>
          <w:rFonts w:asciiTheme="minorHAnsi" w:eastAsia="Times New Roman" w:hAnsiTheme="minorHAnsi" w:cstheme="minorHAnsi"/>
          <w:b/>
          <w:lang w:eastAsia="fr-FR"/>
        </w:rPr>
        <w:t>Q5.</w:t>
      </w:r>
      <w:r w:rsidR="00E847CF" w:rsidRPr="00E847CF">
        <w:rPr>
          <w:rFonts w:asciiTheme="minorHAnsi" w:eastAsia="Times New Roman" w:hAnsiTheme="minorHAnsi" w:cstheme="minorHAnsi"/>
          <w:lang w:eastAsia="fr-FR"/>
        </w:rPr>
        <w:t xml:space="preserve"> En observant le système, on peut remarquer que les composants sont agencés, horizontalement, sur un même plan. Une vue plane suffit donc à schématiser les emplacements des divers éléments de la partie opérative. </w:t>
      </w:r>
      <w:r w:rsidR="00E847CF" w:rsidRPr="00E847CF">
        <w:rPr>
          <w:rFonts w:asciiTheme="minorHAnsi" w:eastAsia="Times New Roman" w:hAnsiTheme="minorHAnsi" w:cstheme="minorHAnsi"/>
          <w:b/>
          <w:lang w:eastAsia="fr-FR"/>
        </w:rPr>
        <w:t>Reliez</w:t>
      </w:r>
      <w:r w:rsidR="00E847CF" w:rsidRPr="00E847CF">
        <w:rPr>
          <w:rFonts w:asciiTheme="minorHAnsi" w:eastAsia="Times New Roman" w:hAnsiTheme="minorHAnsi" w:cstheme="minorHAnsi"/>
          <w:lang w:eastAsia="fr-FR"/>
        </w:rPr>
        <w:t xml:space="preserve"> les éléments à leur nom.</w:t>
      </w:r>
      <w:r w:rsidR="001D0189" w:rsidRPr="001D0189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1D0189" w:rsidRPr="001D0189" w:rsidRDefault="001D0189" w:rsidP="001D0189">
      <w:pPr>
        <w:spacing w:after="120"/>
        <w:ind w:left="567"/>
        <w:rPr>
          <w:rFonts w:asciiTheme="minorHAnsi" w:eastAsia="Times New Roman" w:hAnsiTheme="minorHAnsi" w:cstheme="minorHAnsi"/>
          <w:sz w:val="16"/>
          <w:lang w:eastAsia="fr-FR"/>
        </w:rPr>
      </w:pPr>
    </w:p>
    <w:p w:rsidR="001D0189" w:rsidRDefault="001D0189" w:rsidP="001D0189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588A9BC0" wp14:editId="58860956">
                <wp:extent cx="5741670" cy="3185160"/>
                <wp:effectExtent l="0" t="0" r="11430" b="15240"/>
                <wp:docPr id="11" name="Zone de dessi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0" name="Ellipse 200"/>
                        <wps:cNvSpPr/>
                        <wps:spPr>
                          <a:xfrm>
                            <a:off x="2646057" y="89749"/>
                            <a:ext cx="3096000" cy="30960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anchor="ctr"/>
                      </wps:wsp>
                      <wps:wsp>
                        <wps:cNvPr id="201" name="Rectangle à coins arrondis 201"/>
                        <wps:cNvSpPr/>
                        <wps:spPr>
                          <a:xfrm>
                            <a:off x="3482397" y="754961"/>
                            <a:ext cx="1472722" cy="4996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anchor="ctr"/>
                      </wps:wsp>
                      <wpg:wgp>
                        <wpg:cNvPr id="209" name="Groupe 209"/>
                        <wpg:cNvGrpSpPr/>
                        <wpg:grpSpPr>
                          <a:xfrm>
                            <a:off x="2758481" y="1334165"/>
                            <a:ext cx="490907" cy="999399"/>
                            <a:chOff x="142873" y="1714499"/>
                            <a:chExt cx="714380" cy="142876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g:grpSp>
                          <wpg:cNvPr id="296" name="Groupe 296"/>
                          <wpg:cNvGrpSpPr/>
                          <wpg:grpSpPr>
                            <a:xfrm>
                              <a:off x="142873" y="1714499"/>
                              <a:ext cx="714380" cy="1428760"/>
                              <a:chOff x="142873" y="1714499"/>
                              <a:chExt cx="714380" cy="1428760"/>
                            </a:xfrm>
                            <a:grpFill/>
                          </wpg:grpSpPr>
                          <wps:wsp>
                            <wps:cNvPr id="315" name="Rectangle à coins arrondis 315"/>
                            <wps:cNvSpPr/>
                            <wps:spPr>
                              <a:xfrm>
                                <a:off x="285749" y="2000251"/>
                                <a:ext cx="428628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316" name="Rectangle à coins arrondis 316"/>
                            <wps:cNvSpPr/>
                            <wps:spPr>
                              <a:xfrm>
                                <a:off x="142873" y="1714499"/>
                                <a:ext cx="714380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</wpg:grpSp>
                        <wpg:grpSp>
                          <wpg:cNvPr id="297" name="Groupe 297"/>
                          <wpg:cNvGrpSpPr/>
                          <wpg:grpSpPr>
                            <a:xfrm>
                              <a:off x="223834" y="1785937"/>
                              <a:ext cx="276229" cy="1000131"/>
                              <a:chOff x="223834" y="1785937"/>
                              <a:chExt cx="295277" cy="1000131"/>
                            </a:xfrm>
                            <a:grpFill/>
                          </wpg:grpSpPr>
                          <wps:wsp>
                            <wps:cNvPr id="307" name="Connecteur droit 307"/>
                            <wps:cNvCnPr/>
                            <wps:spPr>
                              <a:xfrm rot="5400000" flipH="1" flipV="1">
                                <a:off x="223835" y="17859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8" name="Connecteur droit 308"/>
                            <wps:cNvCnPr/>
                            <wps:spPr>
                              <a:xfrm rot="5400000" flipH="1" flipV="1">
                                <a:off x="223835" y="1938337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9" name="Connecteur droit 309"/>
                            <wps:cNvCnPr/>
                            <wps:spPr>
                              <a:xfrm rot="5400000" flipH="1" flipV="1">
                                <a:off x="223835" y="2071688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0" name="Connecteur droit 310"/>
                            <wps:cNvCnPr/>
                            <wps:spPr>
                              <a:xfrm rot="5400000" flipH="1" flipV="1">
                                <a:off x="223835" y="2224089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1" name="Connecteur droit 311"/>
                            <wps:cNvCnPr/>
                            <wps:spPr>
                              <a:xfrm rot="5400000" flipH="1" flipV="1">
                                <a:off x="223835" y="2357440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2" name="Connecteur droit 312"/>
                            <wps:cNvCnPr/>
                            <wps:spPr>
                              <a:xfrm rot="5400000" flipH="1" flipV="1">
                                <a:off x="223835" y="2500316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3" name="Connecteur droit 313"/>
                            <wps:cNvCnPr/>
                            <wps:spPr>
                              <a:xfrm rot="5400000" flipH="1" flipV="1">
                                <a:off x="223835" y="1785936"/>
                                <a:ext cx="142876" cy="142877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4" name="Connecteur droit 314"/>
                            <wps:cNvCnPr/>
                            <wps:spPr>
                              <a:xfrm rot="5400000" flipH="1" flipV="1">
                                <a:off x="376235" y="2643192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98" name="Groupe 298"/>
                          <wpg:cNvGrpSpPr/>
                          <wpg:grpSpPr>
                            <a:xfrm flipH="1">
                              <a:off x="509587" y="1785937"/>
                              <a:ext cx="276229" cy="1000131"/>
                              <a:chOff x="509586" y="1785937"/>
                              <a:chExt cx="295277" cy="1000131"/>
                            </a:xfrm>
                            <a:grpFill/>
                          </wpg:grpSpPr>
                          <wps:wsp>
                            <wps:cNvPr id="299" name="Connecteur droit 299"/>
                            <wps:cNvCnPr/>
                            <wps:spPr>
                              <a:xfrm rot="5400000" flipH="1" flipV="1">
                                <a:off x="509587" y="17859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0" name="Connecteur droit 300"/>
                            <wps:cNvCnPr/>
                            <wps:spPr>
                              <a:xfrm rot="5400000" flipH="1" flipV="1">
                                <a:off x="509587" y="1938337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1" name="Connecteur droit 301"/>
                            <wps:cNvCnPr/>
                            <wps:spPr>
                              <a:xfrm rot="5400000" flipH="1" flipV="1">
                                <a:off x="509587" y="2071688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2" name="Connecteur droit 302"/>
                            <wps:cNvCnPr/>
                            <wps:spPr>
                              <a:xfrm rot="5400000" flipH="1" flipV="1">
                                <a:off x="509587" y="2224089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3" name="Connecteur droit 303"/>
                            <wps:cNvCnPr/>
                            <wps:spPr>
                              <a:xfrm rot="5400000" flipH="1" flipV="1">
                                <a:off x="509587" y="2357440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4" name="Connecteur droit 304"/>
                            <wps:cNvCnPr/>
                            <wps:spPr>
                              <a:xfrm rot="5400000" flipH="1" flipV="1">
                                <a:off x="509587" y="2500316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Connecteur droit 305"/>
                            <wps:cNvCnPr/>
                            <wps:spPr>
                              <a:xfrm rot="5400000" flipH="1" flipV="1">
                                <a:off x="509587" y="1785936"/>
                                <a:ext cx="142876" cy="142877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6" name="Connecteur droit 306"/>
                            <wps:cNvCnPr/>
                            <wps:spPr>
                              <a:xfrm rot="5400000" flipH="1" flipV="1">
                                <a:off x="661987" y="2643192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g:wgp>
                        <wpg:cNvPr id="215" name="Groupe 215"/>
                        <wpg:cNvGrpSpPr/>
                        <wpg:grpSpPr>
                          <a:xfrm>
                            <a:off x="5111207" y="1297965"/>
                            <a:ext cx="490907" cy="999399"/>
                            <a:chOff x="3429021" y="1714499"/>
                            <a:chExt cx="714380" cy="142876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g:grpSp>
                          <wpg:cNvPr id="275" name="Groupe 275"/>
                          <wpg:cNvGrpSpPr/>
                          <wpg:grpSpPr>
                            <a:xfrm>
                              <a:off x="3429021" y="1714499"/>
                              <a:ext cx="714380" cy="1428760"/>
                              <a:chOff x="3429021" y="1714499"/>
                              <a:chExt cx="714380" cy="1428760"/>
                            </a:xfrm>
                            <a:grpFill/>
                          </wpg:grpSpPr>
                          <wps:wsp>
                            <wps:cNvPr id="294" name="Rectangle à coins arrondis 294"/>
                            <wps:cNvSpPr/>
                            <wps:spPr>
                              <a:xfrm>
                                <a:off x="3571897" y="2000251"/>
                                <a:ext cx="428628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95" name="Rectangle à coins arrondis 295"/>
                            <wps:cNvSpPr/>
                            <wps:spPr>
                              <a:xfrm>
                                <a:off x="3429021" y="1714499"/>
                                <a:ext cx="714380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</wpg:grpSp>
                        <wpg:grpSp>
                          <wpg:cNvPr id="276" name="Groupe 276"/>
                          <wpg:cNvGrpSpPr/>
                          <wpg:grpSpPr>
                            <a:xfrm>
                              <a:off x="3509980" y="1785936"/>
                              <a:ext cx="276227" cy="1000133"/>
                              <a:chOff x="3509983" y="1785936"/>
                              <a:chExt cx="295274" cy="1000133"/>
                            </a:xfrm>
                            <a:grpFill/>
                          </wpg:grpSpPr>
                          <wps:wsp>
                            <wps:cNvPr id="286" name="Connecteur droit 286"/>
                            <wps:cNvCnPr/>
                            <wps:spPr>
                              <a:xfrm rot="5400000" flipH="1" flipV="1">
                                <a:off x="3509983" y="1785938"/>
                                <a:ext cx="285752" cy="285750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7" name="Connecteur droit 287"/>
                            <wps:cNvCnPr/>
                            <wps:spPr>
                              <a:xfrm rot="5400000" flipH="1" flipV="1">
                                <a:off x="3509983" y="19383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8" name="Connecteur droit 288"/>
                            <wps:cNvCnPr/>
                            <wps:spPr>
                              <a:xfrm rot="5400000" flipH="1" flipV="1">
                                <a:off x="3509983" y="20716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9" name="Connecteur droit 289"/>
                            <wps:cNvCnPr/>
                            <wps:spPr>
                              <a:xfrm rot="5400000" flipH="1" flipV="1">
                                <a:off x="3509983" y="22240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0" name="Connecteur droit 290"/>
                            <wps:cNvCnPr/>
                            <wps:spPr>
                              <a:xfrm rot="5400000" flipH="1" flipV="1">
                                <a:off x="3509983" y="2357441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1" name="Connecteur droit 291"/>
                            <wps:cNvCnPr/>
                            <wps:spPr>
                              <a:xfrm rot="5400000" flipH="1" flipV="1">
                                <a:off x="3509983" y="250031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2" name="Connecteur droit 292"/>
                            <wps:cNvCnPr/>
                            <wps:spPr>
                              <a:xfrm rot="5400000" flipH="1" flipV="1">
                                <a:off x="3509984" y="1785936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3" name="Connecteur droit 293"/>
                            <wps:cNvCnPr/>
                            <wps:spPr>
                              <a:xfrm rot="5400000" flipH="1" flipV="1">
                                <a:off x="3662382" y="2643192"/>
                                <a:ext cx="142876" cy="142875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77" name="Groupe 277"/>
                          <wpg:cNvGrpSpPr/>
                          <wpg:grpSpPr>
                            <a:xfrm flipH="1">
                              <a:off x="3795738" y="1785936"/>
                              <a:ext cx="276227" cy="1000133"/>
                              <a:chOff x="3795735" y="1785936"/>
                              <a:chExt cx="295274" cy="1000133"/>
                            </a:xfrm>
                            <a:grpFill/>
                          </wpg:grpSpPr>
                          <wps:wsp>
                            <wps:cNvPr id="278" name="Connecteur droit 278"/>
                            <wps:cNvCnPr/>
                            <wps:spPr>
                              <a:xfrm rot="5400000" flipH="1" flipV="1">
                                <a:off x="3795735" y="1785938"/>
                                <a:ext cx="285752" cy="285750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9" name="Connecteur droit 279"/>
                            <wps:cNvCnPr/>
                            <wps:spPr>
                              <a:xfrm rot="5400000" flipH="1" flipV="1">
                                <a:off x="3795735" y="19383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0" name="Connecteur droit 280"/>
                            <wps:cNvCnPr/>
                            <wps:spPr>
                              <a:xfrm rot="5400000" flipH="1" flipV="1">
                                <a:off x="3795735" y="20716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1" name="Connecteur droit 281"/>
                            <wps:cNvCnPr/>
                            <wps:spPr>
                              <a:xfrm rot="5400000" flipH="1" flipV="1">
                                <a:off x="3795735" y="22240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2" name="Connecteur droit 282"/>
                            <wps:cNvCnPr/>
                            <wps:spPr>
                              <a:xfrm rot="5400000" flipH="1" flipV="1">
                                <a:off x="3795735" y="2357441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3" name="Connecteur droit 283"/>
                            <wps:cNvCnPr/>
                            <wps:spPr>
                              <a:xfrm rot="5400000" flipH="1" flipV="1">
                                <a:off x="3795735" y="250031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4" name="Connecteur droit 284"/>
                            <wps:cNvCnPr/>
                            <wps:spPr>
                              <a:xfrm rot="5400000" flipH="1" flipV="1">
                                <a:off x="3795736" y="1785936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5" name="Connecteur droit 285"/>
                            <wps:cNvCnPr/>
                            <wps:spPr>
                              <a:xfrm rot="5400000" flipH="1" flipV="1">
                                <a:off x="3948134" y="2643192"/>
                                <a:ext cx="142876" cy="142875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g:wgp>
                        <wpg:cNvPr id="239" name="Groupe 239"/>
                        <wpg:cNvGrpSpPr/>
                        <wpg:grpSpPr>
                          <a:xfrm>
                            <a:off x="3373808" y="2166733"/>
                            <a:ext cx="1669084" cy="799520"/>
                            <a:chOff x="928691" y="3000383"/>
                            <a:chExt cx="2428891" cy="1143009"/>
                          </a:xfrm>
                          <a:solidFill>
                            <a:srgbClr val="FF9900"/>
                          </a:solidFill>
                        </wpg:grpSpPr>
                        <wps:wsp>
                          <wps:cNvPr id="273" name="Organigramme : Délai 273"/>
                          <wps:cNvSpPr/>
                          <wps:spPr>
                            <a:xfrm rot="5400000">
                              <a:off x="1571632" y="2357442"/>
                              <a:ext cx="1143009" cy="2428891"/>
                            </a:xfrm>
                            <a:prstGeom prst="flowChartDelay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vert="vert270" anchor="ctr"/>
                        </wps:wsp>
                        <wps:wsp>
                          <wps:cNvPr id="274" name="Rectangle à coins arrondis 274"/>
                          <wps:cNvSpPr/>
                          <wps:spPr>
                            <a:xfrm>
                              <a:off x="1000129" y="3071821"/>
                              <a:ext cx="2286016" cy="142876"/>
                            </a:xfrm>
                            <a:prstGeom prst="roundRect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</wpg:wgp>
                      <wpg:wgp>
                        <wpg:cNvPr id="240" name="Groupe 240"/>
                        <wpg:cNvGrpSpPr/>
                        <wpg:grpSpPr>
                          <a:xfrm>
                            <a:off x="3373808" y="1370342"/>
                            <a:ext cx="1669085" cy="699580"/>
                            <a:chOff x="928691" y="1928813"/>
                            <a:chExt cx="2428892" cy="1000132"/>
                          </a:xfrm>
                          <a:solidFill>
                            <a:srgbClr val="FF9900"/>
                          </a:solidFill>
                        </wpg:grpSpPr>
                        <wps:wsp>
                          <wps:cNvPr id="256" name="Rectangle à coins arrondis 256"/>
                          <wps:cNvSpPr/>
                          <wps:spPr>
                            <a:xfrm>
                              <a:off x="928691" y="1928813"/>
                              <a:ext cx="2428892" cy="1000132"/>
                            </a:xfrm>
                            <a:prstGeom prst="roundRect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  <wpg:grpSp>
                          <wpg:cNvPr id="257" name="Groupe 257"/>
                          <wpg:cNvGrpSpPr/>
                          <wpg:grpSpPr>
                            <a:xfrm>
                              <a:off x="1000129" y="2214564"/>
                              <a:ext cx="2286016" cy="642943"/>
                              <a:chOff x="1000129" y="2214564"/>
                              <a:chExt cx="2286016" cy="642943"/>
                            </a:xfrm>
                            <a:grpFill/>
                          </wpg:grpSpPr>
                          <wps:wsp>
                            <wps:cNvPr id="266" name="Rectangle 266"/>
                            <wps:cNvSpPr/>
                            <wps:spPr>
                              <a:xfrm>
                                <a:off x="1000129" y="2214565"/>
                                <a:ext cx="2286016" cy="64294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67" name="Connecteur en arc 267"/>
                            <wps:cNvCnPr/>
                            <wps:spPr>
                              <a:xfrm rot="5400000" flipH="1" flipV="1">
                                <a:off x="892973" y="2321721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8" name="Connecteur en arc 268"/>
                            <wps:cNvCnPr/>
                            <wps:spPr>
                              <a:xfrm rot="5400000" flipH="1" flipV="1">
                                <a:off x="1250163" y="2321722"/>
                                <a:ext cx="642941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9" name="Connecteur en arc 269"/>
                            <wps:cNvCnPr/>
                            <wps:spPr>
                              <a:xfrm rot="5400000" flipH="1" flipV="1">
                                <a:off x="1607351" y="2321722"/>
                                <a:ext cx="642942" cy="428627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0" name="Connecteur en arc 270"/>
                            <wps:cNvCnPr/>
                            <wps:spPr>
                              <a:xfrm rot="5400000" flipH="1" flipV="1">
                                <a:off x="203597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1" name="Connecteur en arc 271"/>
                            <wps:cNvCnPr/>
                            <wps:spPr>
                              <a:xfrm rot="5400000" flipH="1" flipV="1">
                                <a:off x="239316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2" name="Connecteur en arc 272"/>
                            <wps:cNvCnPr/>
                            <wps:spPr>
                              <a:xfrm rot="5400000" flipH="1" flipV="1">
                                <a:off x="275035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8" name="Groupe 258"/>
                          <wpg:cNvGrpSpPr/>
                          <wpg:grpSpPr>
                            <a:xfrm rot="10800000" flipH="1">
                              <a:off x="1000129" y="2000251"/>
                              <a:ext cx="2286016" cy="142876"/>
                              <a:chOff x="1000129" y="2000251"/>
                              <a:chExt cx="2286016" cy="642942"/>
                            </a:xfrm>
                            <a:grpFill/>
                          </wpg:grpSpPr>
                          <wps:wsp>
                            <wps:cNvPr id="259" name="Rectangle 259"/>
                            <wps:cNvSpPr/>
                            <wps:spPr>
                              <a:xfrm>
                                <a:off x="1000129" y="2000251"/>
                                <a:ext cx="2286016" cy="64294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60" name="Connecteur en arc 260"/>
                            <wps:cNvCnPr/>
                            <wps:spPr>
                              <a:xfrm rot="5400000" flipH="1" flipV="1">
                                <a:off x="89297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1" name="Connecteur en arc 261"/>
                            <wps:cNvCnPr/>
                            <wps:spPr>
                              <a:xfrm rot="5400000" flipH="1" flipV="1">
                                <a:off x="125016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2" name="Connecteur en arc 262"/>
                            <wps:cNvCnPr/>
                            <wps:spPr>
                              <a:xfrm rot="5400000" flipH="1" flipV="1">
                                <a:off x="160735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3" name="Connecteur en arc 263"/>
                            <wps:cNvCnPr/>
                            <wps:spPr>
                              <a:xfrm rot="5400000" flipH="1" flipV="1">
                                <a:off x="203598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4" name="Connecteur en arc 264"/>
                            <wps:cNvCnPr/>
                            <wps:spPr>
                              <a:xfrm rot="5400000" flipH="1" flipV="1">
                                <a:off x="239317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5" name="Connecteur en arc 265"/>
                            <wps:cNvCnPr/>
                            <wps:spPr>
                              <a:xfrm rot="5400000" flipH="1" flipV="1">
                                <a:off x="275036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s:wsp>
                        <wps:cNvPr id="241" name="Organigramme : Jonction de sommaire 241"/>
                        <wps:cNvSpPr/>
                        <wps:spPr>
                          <a:xfrm>
                            <a:off x="5038816" y="610164"/>
                            <a:ext cx="589084" cy="599636"/>
                          </a:xfrm>
                          <a:prstGeom prst="flowChartSummingJunction">
                            <a:avLst/>
                          </a:prstGeom>
                          <a:solidFill>
                            <a:srgbClr val="FF99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g:wgp>
                        <wpg:cNvPr id="243" name="Groupe 243"/>
                        <wpg:cNvGrpSpPr/>
                        <wpg:grpSpPr>
                          <a:xfrm>
                            <a:off x="4061529" y="139571"/>
                            <a:ext cx="392726" cy="499699"/>
                            <a:chOff x="1785947" y="142863"/>
                            <a:chExt cx="571504" cy="71438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244" name="Ellipse 244"/>
                          <wps:cNvSpPr/>
                          <wps:spPr>
                            <a:xfrm>
                              <a:off x="1785947" y="214301"/>
                              <a:ext cx="571504" cy="571504"/>
                            </a:xfrm>
                            <a:prstGeom prst="ellipse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  <wps:wsp>
                          <wps:cNvPr id="248" name="Rectangle à coins arrondis 248"/>
                          <wps:cNvSpPr/>
                          <wps:spPr>
                            <a:xfrm>
                              <a:off x="1928823" y="142863"/>
                              <a:ext cx="285752" cy="714380"/>
                            </a:xfrm>
                            <a:prstGeom prst="roundRect">
                              <a:avLst/>
                            </a:prstGeom>
                            <a:grpFill/>
                            <a:ln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</wpg:wgp>
                      <wps:wsp>
                        <wps:cNvPr id="317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47028" y="471878"/>
                            <a:ext cx="2216076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Encombrement de l’aspirateur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1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38256" y="806497"/>
                            <a:ext cx="70738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Batterie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1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38255" y="1928696"/>
                            <a:ext cx="119760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Roues motrices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0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38255" y="1530497"/>
                            <a:ext cx="108203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2A30D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Balais rotatifs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1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38255" y="2616491"/>
                            <a:ext cx="127888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Brosses rotatives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2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38254" y="2254496"/>
                            <a:ext cx="163956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Dispositif d’aspiration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3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38254" y="1168497"/>
                            <a:ext cx="98107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Roue jockey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4" name="Forme 113"/>
                        <wps:cNvCnPr/>
                        <wps:spPr>
                          <a:xfrm>
                            <a:off x="2167854" y="639235"/>
                            <a:ext cx="590370" cy="454226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ln/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" name="Forme 117"/>
                        <wps:cNvCnPr/>
                        <wps:spPr>
                          <a:xfrm>
                            <a:off x="839864" y="935597"/>
                            <a:ext cx="2641891" cy="232842"/>
                          </a:xfrm>
                          <a:prstGeom prst="curvedConnector3">
                            <a:avLst>
                              <a:gd name="adj1" fmla="val 40979"/>
                            </a:avLst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6" name="Connecteur en arc 326"/>
                        <wps:cNvCnPr>
                          <a:endCxn id="244" idx="2"/>
                        </wps:cNvCnPr>
                        <wps:spPr>
                          <a:xfrm flipV="1">
                            <a:off x="1093398" y="389421"/>
                            <a:ext cx="2968131" cy="928813"/>
                          </a:xfrm>
                          <a:prstGeom prst="curvedConnector3">
                            <a:avLst>
                              <a:gd name="adj1" fmla="val 36807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7" name="Connecteur en arc 327"/>
                        <wps:cNvCnPr/>
                        <wps:spPr>
                          <a:xfrm>
                            <a:off x="1129592" y="1695695"/>
                            <a:ext cx="2714662" cy="217382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ln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8" name="Connecteur en arc 328"/>
                        <wps:cNvCnPr>
                          <a:endCxn id="316" idx="1"/>
                        </wps:cNvCnPr>
                        <wps:spPr>
                          <a:xfrm flipV="1">
                            <a:off x="1310563" y="1733925"/>
                            <a:ext cx="1447918" cy="359866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9" name="Forme 123"/>
                        <wps:cNvCnPr/>
                        <wps:spPr>
                          <a:xfrm>
                            <a:off x="1708695" y="2419485"/>
                            <a:ext cx="2352729" cy="289882"/>
                          </a:xfrm>
                          <a:prstGeom prst="curvedConnector3">
                            <a:avLst>
                              <a:gd name="adj1" fmla="val 32059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1" name="Forme 113"/>
                        <wps:cNvCnPr>
                          <a:endCxn id="241" idx="2"/>
                        </wps:cNvCnPr>
                        <wps:spPr>
                          <a:xfrm flipV="1">
                            <a:off x="1346650" y="909935"/>
                            <a:ext cx="3691707" cy="1862860"/>
                          </a:xfrm>
                          <a:prstGeom prst="curvedConnector3">
                            <a:avLst>
                              <a:gd name="adj1" fmla="val 45093"/>
                            </a:avLst>
                          </a:prstGeom>
                          <a:ln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" name="Rectangle 249"/>
                        <wps:cNvSpPr>
                          <a:spLocks noChangeArrowheads="1"/>
                        </wps:cNvSpPr>
                        <wps:spPr bwMode="auto">
                          <a:xfrm>
                            <a:off x="35999" y="124097"/>
                            <a:ext cx="221551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/>
                                  <w:kern w:val="24"/>
                                </w:rPr>
                                <w:t>Pare choc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50" name="Forme 117"/>
                        <wps:cNvCnPr/>
                        <wps:spPr>
                          <a:xfrm flipV="1">
                            <a:off x="778317" y="139558"/>
                            <a:ext cx="2160825" cy="130509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88A9BC0" id="Zone de dessin 11" o:spid="_x0000_s1030" editas="canvas" style="width:452.1pt;height:250.8pt;mso-position-horizontal-relative:char;mso-position-vertical-relative:line" coordsize="57416,31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">
                <v:shape id="_x0000_s1031" type="#_x0000_t75" style="position:absolute;width:57416;height:31851;visibility:visible;mso-wrap-style:square">
                  <v:fill o:detectmouseclick="t"/>
                  <v:path o:connecttype="none"/>
                </v:shape>
                <v:oval id="Ellipse 200" o:spid="_x0000_s1032" style="position:absolute;left:26460;top:897;width:30960;height:30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" filled="f" strokecolor="#7030a0" strokeweight="2pt"/>
                <v:roundrect id="Rectangle à coins arrondis 201" o:spid="_x0000_s1033" style="position:absolute;left:34823;top:7549;width:14728;height:49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</v:roundrect>
                <v:group id="Groupe 209" o:spid="_x0000_s1034" style="position:absolute;left:27584;top:13341;width:4909;height:9994" coordorigin="1428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<v:group id="Groupe 296" o:spid="_x0000_s1035" style="position:absolute;left:1428;top:17144;width:7144;height:14288" coordorigin="1428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  <v:roundrect id="Rectangle à coins arrondis 315" o:spid="_x0000_s1036" style="position:absolute;left:2857;top:20002;width:4286;height:114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  <v:roundrect id="Rectangle à coins arrondis 316" o:spid="_x0000_s1037" style="position:absolute;left:1428;top:17144;width:7144;height:114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" filled="f" strokecolor="black [3213]">
                      <v:shadow on="t" color="black" opacity="24903f" origin=",.5" offset="0,.55556mm"/>
                    </v:roundrect>
                  </v:group>
                  <v:group id="Groupe 297" o:spid="_x0000_s1038" style="position:absolute;left:2238;top:17859;width:2762;height:10001" coordorigin="2238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  <v:line id="Connecteur droit 307" o:spid="_x0000_s1039" style="position:absolute;rotation:90;flip:x y;visibility:visible;mso-wrap-style:square" from="2238,17859" to="5095,20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" strokecolor="black [3213]"/>
                    <v:line id="Connecteur droit 308" o:spid="_x0000_s1040" style="position:absolute;rotation:90;flip:x y;visibility:visible;mso-wrap-style:square" from="2238,19383" to="5095,22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" strokecolor="black [3213]"/>
                    <v:line id="Connecteur droit 309" o:spid="_x0000_s1041" style="position:absolute;rotation:90;flip:x y;visibility:visible;mso-wrap-style:square" from="2238,20716" to="5096,23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" strokecolor="black [3213]"/>
                    <v:line id="Connecteur droit 310" o:spid="_x0000_s1042" style="position:absolute;rotation:90;flip:x y;visibility:visible;mso-wrap-style:square" from="2238,22240" to="5096,25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" strokecolor="black [3213]"/>
                    <v:line id="Connecteur droit 311" o:spid="_x0000_s1043" style="position:absolute;rotation:90;flip:x y;visibility:visible;mso-wrap-style:square" from="2238,23574" to="5095,26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" strokecolor="black [3213]"/>
                    <v:line id="Connecteur droit 312" o:spid="_x0000_s1044" style="position:absolute;rotation:90;flip:x y;visibility:visible;mso-wrap-style:square" from="2238,25003" to="5095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" strokecolor="black [3213]"/>
                    <v:line id="Connecteur droit 313" o:spid="_x0000_s1045" style="position:absolute;rotation:90;flip:x y;visibility:visible;mso-wrap-style:square" from="2238,17859" to="3667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" strokecolor="black [3213]"/>
                    <v:line id="Connecteur droit 314" o:spid="_x0000_s1046" style="position:absolute;rotation:90;flip:x y;visibility:visible;mso-wrap-style:square" from="3762,26431" to="5191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" strokecolor="black [3213]"/>
                  </v:group>
                  <v:group id="Groupe 298" o:spid="_x0000_s1047" style="position:absolute;left:5095;top:17859;width:2763;height:10001;flip:x" coordorigin="5095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">
                    <v:line id="Connecteur droit 299" o:spid="_x0000_s1048" style="position:absolute;rotation:90;flip:x y;visibility:visible;mso-wrap-style:square" from="5095,17859" to="7952,20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" strokecolor="black [3213]"/>
                    <v:line id="Connecteur droit 300" o:spid="_x0000_s1049" style="position:absolute;rotation:90;flip:x y;visibility:visible;mso-wrap-style:square" from="5095,19383" to="7952,22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" strokecolor="black [3213]"/>
                    <v:line id="Connecteur droit 301" o:spid="_x0000_s1050" style="position:absolute;rotation:90;flip:x y;visibility:visible;mso-wrap-style:square" from="5095,20716" to="7953,23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" strokecolor="black [3213]"/>
                    <v:line id="Connecteur droit 302" o:spid="_x0000_s1051" style="position:absolute;rotation:90;flip:x y;visibility:visible;mso-wrap-style:square" from="5095,22240" to="7953,25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" strokecolor="black [3213]"/>
                    <v:line id="Connecteur droit 303" o:spid="_x0000_s1052" style="position:absolute;rotation:90;flip:x y;visibility:visible;mso-wrap-style:square" from="5095,23574" to="7952,264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" strokecolor="black [3213]"/>
                    <v:line id="Connecteur droit 304" o:spid="_x0000_s1053" style="position:absolute;rotation:90;flip:x y;visibility:visible;mso-wrap-style:square" from="5095,25003" to="7952,27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" strokecolor="black [3213]"/>
                    <v:line id="Connecteur droit 305" o:spid="_x0000_s1054" style="position:absolute;rotation:90;flip:x y;visibility:visible;mso-wrap-style:square" from="5095,17859" to="6524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" strokecolor="black [3213]"/>
                    <v:line id="Connecteur droit 306" o:spid="_x0000_s1055" style="position:absolute;rotation:90;flip:x y;visibility:visible;mso-wrap-style:square" from="6619,26431" to="8048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" strokecolor="black [3213]"/>
                  </v:group>
                </v:group>
                <v:group id="Groupe 215" o:spid="_x0000_s1056" style="position:absolute;left:51112;top:12979;width:4909;height:9994" coordorigin="34290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group id="Groupe 275" o:spid="_x0000_s1057" style="position:absolute;left:34290;top:17144;width:7144;height:14288" coordorigin="34290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<v:roundrect id="Rectangle à coins arrondis 294" o:spid="_x0000_s1058" style="position:absolute;left:35718;top:20002;width:4287;height:114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  <v:roundrect id="Rectangle à coins arrondis 295" o:spid="_x0000_s1059" style="position:absolute;left:34290;top:17144;width:7144;height:114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</v:group>
                  <v:group id="Groupe 276" o:spid="_x0000_s1060" style="position:absolute;left:35099;top:17859;width:2763;height:10001" coordorigin="35099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line id="Connecteur droit 286" o:spid="_x0000_s1061" style="position:absolute;rotation:90;flip:x y;visibility:visible;mso-wrap-style:square" from="35099,17859" to="37956,20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" strokecolor="black [3213]"/>
                    <v:line id="Connecteur droit 287" o:spid="_x0000_s1062" style="position:absolute;rotation:90;flip:x y;visibility:visible;mso-wrap-style:square" from="35099,19383" to="37956,22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" strokecolor="black [3213]"/>
                    <v:line id="Connecteur droit 288" o:spid="_x0000_s1063" style="position:absolute;rotation:90;flip:x y;visibility:visible;mso-wrap-style:square" from="35099,20716" to="37957,23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" strokecolor="black [3213]"/>
                    <v:line id="Connecteur droit 289" o:spid="_x0000_s1064" style="position:absolute;rotation:90;flip:x y;visibility:visible;mso-wrap-style:square" from="35099,22240" to="37957,25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" strokecolor="black [3213]"/>
                    <v:line id="Connecteur droit 290" o:spid="_x0000_s1065" style="position:absolute;rotation:90;flip:x y;visibility:visible;mso-wrap-style:square" from="35099,23574" to="37956,264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" strokecolor="black [3213]"/>
                    <v:line id="Connecteur droit 291" o:spid="_x0000_s1066" style="position:absolute;rotation:90;flip:x y;visibility:visible;mso-wrap-style:square" from="35099,25003" to="37956,27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" strokecolor="black [3213]"/>
                    <v:line id="Connecteur droit 292" o:spid="_x0000_s1067" style="position:absolute;rotation:90;flip:x y;visibility:visible;mso-wrap-style:square" from="35099,17859" to="36528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" strokecolor="black [3213]"/>
                    <v:line id="Connecteur droit 293" o:spid="_x0000_s1068" style="position:absolute;rotation:90;flip:x y;visibility:visible;mso-wrap-style:square" from="36623,26431" to="38052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" strokecolor="black [3213]"/>
                  </v:group>
                  <v:group id="Groupe 277" o:spid="_x0000_s1069" style="position:absolute;left:37957;top:17859;width:2762;height:10001;flip:x" coordorigin="37957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">
                    <v:line id="Connecteur droit 278" o:spid="_x0000_s1070" style="position:absolute;rotation:90;flip:x y;visibility:visible;mso-wrap-style:square" from="37957,17859" to="40814,20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" strokecolor="black [3213]"/>
                    <v:line id="Connecteur droit 279" o:spid="_x0000_s1071" style="position:absolute;rotation:90;flip:x y;visibility:visible;mso-wrap-style:square" from="37957,19383" to="40814,22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" strokecolor="black [3213]"/>
                    <v:line id="Connecteur droit 280" o:spid="_x0000_s1072" style="position:absolute;rotation:90;flip:x y;visibility:visible;mso-wrap-style:square" from="37957,20716" to="40815,23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" strokecolor="black [3213]"/>
                    <v:line id="Connecteur droit 281" o:spid="_x0000_s1073" style="position:absolute;rotation:90;flip:x y;visibility:visible;mso-wrap-style:square" from="37957,22240" to="40815,25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" strokecolor="black [3213]"/>
                    <v:line id="Connecteur droit 282" o:spid="_x0000_s1074" style="position:absolute;rotation:90;flip:x y;visibility:visible;mso-wrap-style:square" from="37957,23574" to="40814,26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" strokecolor="black [3213]"/>
                    <v:line id="Connecteur droit 283" o:spid="_x0000_s1075" style="position:absolute;rotation:90;flip:x y;visibility:visible;mso-wrap-style:square" from="37957,25003" to="40814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" strokecolor="black [3213]"/>
                    <v:line id="Connecteur droit 284" o:spid="_x0000_s1076" style="position:absolute;rotation:90;flip:x y;visibility:visible;mso-wrap-style:square" from="37957,17859" to="39386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" strokecolor="black [3213]"/>
                    <v:line id="Connecteur droit 285" o:spid="_x0000_s1077" style="position:absolute;rotation:90;flip:x y;visibility:visible;mso-wrap-style:square" from="39481,26431" to="40910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" strokecolor="black [3213]"/>
                  </v:group>
                </v:group>
                <v:group id="Groupe 239" o:spid="_x0000_s1078" style="position:absolute;left:33738;top:21667;width:16690;height:7995" coordorigin="9286,30003" coordsize="24288,11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shapetype id="_x0000_t135" coordsize="21600,21600" o:spt="135" path="m10800,qx21600,10800,10800,21600l,21600,,xe">
                    <v:stroke joinstyle="miter"/>
                    <v:path gradientshapeok="t" o:connecttype="rect" textboxrect="0,3163,18437,18437"/>
                  </v:shapetype>
                  <v:shape id="Organigramme : Délai 273" o:spid="_x0000_s1079" type="#_x0000_t135" style="position:absolute;left:15716;top:23573;width:11430;height:2428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" filled="f" strokecolor="black [3040]">
                    <v:shadow on="t" color="black" opacity="24903f" origin=",.5" offset="0,.55556mm"/>
                    <v:textbox style="layout-flow:vertical;mso-layout-flow-alt:bottom-to-top"/>
                  </v:shape>
                  <v:roundrect id="Rectangle à coins arrondis 274" o:spid="_x0000_s1080" style="position:absolute;left:10001;top:30718;width:22860;height:142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" filled="f" strokecolor="black [3040]">
                    <v:shadow on="t" color="black" opacity="24903f" origin=",.5" offset="0,.55556mm"/>
                  </v:roundrect>
                </v:group>
                <v:group id="Groupe 240" o:spid="_x0000_s1081" style="position:absolute;left:33738;top:13703;width:16690;height:6996" coordorigin="9286,19288" coordsize="24288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<v:roundrect id="Rectangle à coins arrondis 256" o:spid="_x0000_s1082" style="position:absolute;left:9286;top:19288;width:24289;height:100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" filled="f" strokecolor="black [3213]">
                    <v:shadow on="t" color="black" opacity="24903f" origin=",.5" offset="0,.55556mm"/>
                  </v:roundrect>
                  <v:group id="Groupe 257" o:spid="_x0000_s1083" style="position:absolute;left:10001;top:22145;width:22860;height:6430" coordorigin="10001,22145" coordsize="22860,6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  <v:rect id="Rectangle 266" o:spid="_x0000_s1084" style="position:absolute;left:10001;top:22145;width:22860;height:64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" filled="f" strokecolor="black [3213]">
                      <v:shadow on="t" color="black" opacity="24903f" origin=",.5" offset="0,.55556mm"/>
                    </v:rect>
                    <v:shapetype id="_x0000_t38" coordsize="21600,21600" o:spt="38" o:oned="t" path="m,c@0,0@1,5400@1,10800@1,16200@2,21600,21600,21600e" filled="f">
                      <v:formulas>
                        <v:f eqn="mid #0 0"/>
                        <v:f eqn="val #0"/>
                        <v:f eqn="mid #0 2160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Connecteur en arc 267" o:spid="_x0000_s1085" type="#_x0000_t38" style="position:absolute;left:8929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" adj="10800" strokecolor="black [3213]"/>
                    <v:shape id="Connecteur en arc 268" o:spid="_x0000_s1086" type="#_x0000_t38" style="position:absolute;left:12501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" adj="10800" strokecolor="black [3213]"/>
                    <v:shape id="Connecteur en arc 269" o:spid="_x0000_s1087" type="#_x0000_t38" style="position:absolute;left:16073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" adj="10800" strokecolor="black [3213]"/>
                    <v:shape id="Connecteur en arc 270" o:spid="_x0000_s1088" type="#_x0000_t38" style="position:absolute;left:20359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" adj="10800" strokecolor="black [3213]"/>
                    <v:shape id="Connecteur en arc 271" o:spid="_x0000_s1089" type="#_x0000_t38" style="position:absolute;left:23931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" adj="10800" strokecolor="black [3213]"/>
                    <v:shape id="Connecteur en arc 272" o:spid="_x0000_s1090" type="#_x0000_t38" style="position:absolute;left:27503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" adj="10800" strokecolor="black [3213]"/>
                  </v:group>
                  <v:group id="Groupe 258" o:spid="_x0000_s1091" style="position:absolute;left:10001;top:20002;width:22860;height:1429;rotation:180;flip:x" coordorigin="10001,20002" coordsize="22860,6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">
                    <v:rect id="Rectangle 259" o:spid="_x0000_s1092" style="position:absolute;left:10001;top:20002;width:22860;height:6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" filled="f" strokecolor="black [3213]">
                      <v:shadow on="t" color="black" opacity="24903f" origin=",.5" offset="0,.55556mm"/>
                    </v:rect>
                    <v:shape id="Connecteur en arc 260" o:spid="_x0000_s1093" type="#_x0000_t38" style="position:absolute;left:8929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" adj="10800" strokecolor="black [3213]"/>
                    <v:shape id="Connecteur en arc 261" o:spid="_x0000_s1094" type="#_x0000_t38" style="position:absolute;left:12501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" adj="10800" strokecolor="black [3213]"/>
                    <v:shape id="Connecteur en arc 262" o:spid="_x0000_s1095" type="#_x0000_t38" style="position:absolute;left:16073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" adj="10800" strokecolor="black [3213]"/>
                    <v:shape id="Connecteur en arc 263" o:spid="_x0000_s1096" type="#_x0000_t38" style="position:absolute;left:20359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oMSxAAAANwAAAAPAAAAZHJzL2Rvd25yZXYueG1sRI9Ba8JA&#10;FITvBf/D8gRvdWME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BYugxLEAAAA3AAAAA8A&#10;AAAAAAAAAAAAAAAABwIAAGRycy9kb3ducmV2LnhtbFBLBQYAAAAAAwADALcAAAD4AgAAAAA=&#10;" adj="10800" strokecolor="black [3213]"/>
                    <v:shape id="Connecteur en arc 264" o:spid="_x0000_s1097" type="#_x0000_t38" style="position:absolute;left:23931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xtmxAAAANwAAAAPAAAAZHJzL2Rvd25yZXYueG1sRI9Ba8JA&#10;FITvBf/D8gRvdWMQ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JnHG2bEAAAA3AAAAA8A&#10;AAAAAAAAAAAAAAAABwIAAGRycy9kb3ducmV2LnhtbFBLBQYAAAAAAwADALcAAAD4AgAAAAA=&#10;" adj="10800" strokecolor="black [3213]"/>
                    <v:shape id="Connecteur en arc 265" o:spid="_x0000_s1098" type="#_x0000_t38" style="position:absolute;left:27503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779xAAAANwAAAAPAAAAZHJzL2Rvd25yZXYueG1sRI9Ba8JA&#10;FITvBf/D8gRvdWNA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PaLvv3EAAAA3AAAAA8A&#10;AAAAAAAAAAAAAAAABwIAAGRycy9kb3ducmV2LnhtbFBLBQYAAAAAAwADALcAAAD4AgAAAAA=&#10;" adj="10800" strokecolor="black [3213]"/>
                  </v:group>
                </v:group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Organigramme : Jonction de sommaire 241" o:spid="_x0000_s1099" type="#_x0000_t123" style="position:absolute;left:50388;top:6101;width:5891;height:59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" fillcolor="#f90" strokecolor="black [3213]" strokeweight="2pt"/>
                <v:group id="Groupe 243" o:spid="_x0000_s1100" style="position:absolute;left:40615;top:1395;width:3927;height:4997" coordorigin="17859,1428" coordsize="5715,7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<v:oval id="Ellipse 244" o:spid="_x0000_s1101" style="position:absolute;left:17859;top:2143;width:5715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" filled="f" strokecolor="black [3040]">
                    <v:shadow on="t" color="black" opacity="24903f" origin=",.5" offset="0,.55556mm"/>
                  </v:oval>
                  <v:roundrect id="Rectangle à coins arrondis 248" o:spid="_x0000_s1102" style="position:absolute;left:19288;top:1428;width:2857;height:714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" filled="f" strokecolor="black [3040]">
                    <v:shadow on="t" color="black" opacity="24903f" origin=",.5" offset="0,.55556mm"/>
                  </v:roundrect>
                </v:group>
                <v:rect id="Rectangle 317" o:spid="_x0000_s1103" style="position:absolute;left:470;top:4718;width:22161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Encombrement de l’aspirateur</w:t>
                        </w:r>
                      </w:p>
                    </w:txbxContent>
                  </v:textbox>
                </v:rect>
                <v:rect id="Rectangle 318" o:spid="_x0000_s1104" style="position:absolute;left:382;top:8064;width:7074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Batterie</w:t>
                        </w:r>
                      </w:p>
                    </w:txbxContent>
                  </v:textbox>
                </v:rect>
                <v:rect id="Rectangle 319" o:spid="_x0000_s1105" style="position:absolute;left:382;top:19286;width:11976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Roues motrices</w:t>
                        </w:r>
                      </w:p>
                    </w:txbxContent>
                  </v:textbox>
                </v:rect>
                <v:rect id="Rectangle 320" o:spid="_x0000_s1106" style="position:absolute;left:382;top:15304;width:10820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" filled="f" stroked="f">
                  <v:textbox style="mso-fit-shape-to-text:t">
                    <w:txbxContent>
                      <w:p w:rsidR="001D0189" w:rsidRDefault="002A30D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Balais rotatifs</w:t>
                        </w:r>
                      </w:p>
                    </w:txbxContent>
                  </v:textbox>
                </v:rect>
                <v:rect id="Rectangle 321" o:spid="_x0000_s1107" style="position:absolute;left:382;top:26164;width:12789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Brosses rotatives</w:t>
                        </w:r>
                      </w:p>
                    </w:txbxContent>
                  </v:textbox>
                </v:rect>
                <v:rect id="Rectangle 322" o:spid="_x0000_s1108" style="position:absolute;left:382;top:22544;width:16396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Dispositif d’aspiration</w:t>
                        </w:r>
                      </w:p>
                    </w:txbxContent>
                  </v:textbox>
                </v:rect>
                <v:rect id="Rectangle 323" o:spid="_x0000_s1109" style="position:absolute;left:382;top:11684;width:9811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Roue jockey</w:t>
                        </w:r>
                      </w:p>
                    </w:txbxContent>
                  </v:textbox>
                </v:rect>
                <v:shape id="Forme 113" o:spid="_x0000_s1110" type="#_x0000_t38" style="position:absolute;left:21678;top:6392;width:5904;height:4542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" adj="10800" strokecolor="#795d9b [3047]"/>
                <v:shape id="Forme 117" o:spid="_x0000_s1111" type="#_x0000_t38" style="position:absolute;left:8398;top:9355;width:26419;height:2329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" adj="8851" strokecolor="#a5a5a5 [2092]"/>
                <v:shape id="Connecteur en arc 326" o:spid="_x0000_s1112" type="#_x0000_t38" style="position:absolute;left:10933;top:3894;width:29682;height:9288;flip: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" adj="7950" strokecolor="#4579b8 [3044]"/>
                <v:shape id="Connecteur en arc 327" o:spid="_x0000_s1113" type="#_x0000_t38" style="position:absolute;left:11295;top:16956;width:27147;height:2174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" adj="10800" strokecolor="#bc4542 [3045]"/>
                <v:shape id="Connecteur en arc 328" o:spid="_x0000_s1114" type="#_x0000_t38" style="position:absolute;left:13105;top:17339;width:14479;height:3598;flip: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" adj="10800" strokecolor="#4579b8 [3044]"/>
                <v:shape id="Forme 123" o:spid="_x0000_s1115" type="#_x0000_t38" style="position:absolute;left:17086;top:24194;width:23528;height:2899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" adj="6925" strokecolor="#bc4542 [3045]"/>
                <v:shape id="Forme 113" o:spid="_x0000_s1116" type="#_x0000_t38" style="position:absolute;left:13466;top:9099;width:36917;height:18628;flip: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" adj="9740" strokecolor="#bc4542 [3045]"/>
                <v:rect id="Rectangle 249" o:spid="_x0000_s1117" style="position:absolute;left:359;top:1240;width:22156;height: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/>
                            <w:kern w:val="24"/>
                          </w:rPr>
                          <w:t>Pare choc</w:t>
                        </w:r>
                      </w:p>
                    </w:txbxContent>
                  </v:textbox>
                </v:rect>
                <v:shape id="Forme 117" o:spid="_x0000_s1118" type="#_x0000_t38" style="position:absolute;left:7783;top:1395;width:21608;height:1305;flip: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" adj="10800" strokecolor="#00b050"/>
                <w10:anchorlock/>
              </v:group>
            </w:pict>
          </mc:Fallback>
        </mc:AlternateContent>
      </w:r>
    </w:p>
    <w:p w:rsidR="00407C07" w:rsidRDefault="00407C07" w:rsidP="00407C07">
      <w:pPr>
        <w:spacing w:after="120"/>
        <w:ind w:left="567"/>
        <w:rPr>
          <w:rFonts w:asciiTheme="minorHAnsi" w:eastAsia="Times New Roman" w:hAnsiTheme="minorHAnsi" w:cstheme="minorHAnsi"/>
          <w:b/>
          <w:lang w:eastAsia="fr-FR"/>
        </w:rPr>
      </w:pPr>
    </w:p>
    <w:p w:rsidR="00407C07" w:rsidRDefault="0007533B" w:rsidP="00407C07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17B217F" wp14:editId="1BC0F36F">
                <wp:simplePos x="0" y="0"/>
                <wp:positionH relativeFrom="column">
                  <wp:posOffset>-338504</wp:posOffset>
                </wp:positionH>
                <wp:positionV relativeFrom="paragraph">
                  <wp:posOffset>401798</wp:posOffset>
                </wp:positionV>
                <wp:extent cx="7226300" cy="5002184"/>
                <wp:effectExtent l="0" t="0" r="12700" b="2730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26300" cy="500218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2775C50" id="Rectangle 29" o:spid="_x0000_s1026" style="position:absolute;margin-left:-26.65pt;margin-top:31.65pt;width:569pt;height:393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" filled="f" strokecolor="#243f60 [1604]" strokeweight="2pt"/>
            </w:pict>
          </mc:Fallback>
        </mc:AlternateContent>
      </w:r>
      <w:r w:rsidR="00407C07" w:rsidRPr="001D0189">
        <w:rPr>
          <w:rFonts w:asciiTheme="minorHAnsi" w:eastAsia="Times New Roman" w:hAnsiTheme="minorHAnsi" w:cstheme="minorHAnsi"/>
          <w:b/>
          <w:lang w:eastAsia="fr-FR"/>
        </w:rPr>
        <w:t>Q</w:t>
      </w:r>
      <w:r w:rsidR="00407C07">
        <w:rPr>
          <w:rFonts w:asciiTheme="minorHAnsi" w:eastAsia="Times New Roman" w:hAnsiTheme="minorHAnsi" w:cstheme="minorHAnsi"/>
          <w:b/>
          <w:lang w:eastAsia="fr-FR"/>
        </w:rPr>
        <w:t>6</w:t>
      </w:r>
      <w:r w:rsidR="00407C07"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="00407C07"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 w:rsidR="002A7403">
        <w:rPr>
          <w:rFonts w:asciiTheme="minorHAnsi" w:eastAsia="Times New Roman" w:hAnsiTheme="minorHAnsi" w:cstheme="minorHAnsi"/>
          <w:lang w:eastAsia="fr-FR"/>
        </w:rPr>
        <w:t>En vous aidant du dossier technique, c</w:t>
      </w:r>
      <w:r w:rsidR="00407C07">
        <w:rPr>
          <w:rFonts w:asciiTheme="minorHAnsi" w:eastAsia="Times New Roman" w:hAnsiTheme="minorHAnsi" w:cstheme="minorHAnsi"/>
          <w:lang w:eastAsia="fr-FR"/>
        </w:rPr>
        <w:t xml:space="preserve">omplétez le </w:t>
      </w:r>
      <w:r w:rsidR="00407C07" w:rsidRPr="003B6C36">
        <w:rPr>
          <w:rFonts w:asciiTheme="minorHAnsi" w:hAnsiTheme="minorHAnsi" w:cstheme="minorHAnsi"/>
          <w:b/>
          <w:color w:val="E36C0A" w:themeColor="accent6" w:themeShade="BF"/>
        </w:rPr>
        <w:t>diagramme de définition de</w:t>
      </w:r>
      <w:r w:rsidR="003B6C36">
        <w:rPr>
          <w:rFonts w:asciiTheme="minorHAnsi" w:hAnsiTheme="minorHAnsi" w:cstheme="minorHAnsi"/>
          <w:b/>
          <w:color w:val="E36C0A" w:themeColor="accent6" w:themeShade="BF"/>
        </w:rPr>
        <w:t xml:space="preserve"> blocs</w:t>
      </w:r>
      <w:r w:rsidR="00407C07">
        <w:rPr>
          <w:rFonts w:asciiTheme="minorHAnsi" w:eastAsia="Times New Roman" w:hAnsiTheme="minorHAnsi" w:cstheme="minorHAnsi"/>
          <w:lang w:eastAsia="fr-FR"/>
        </w:rPr>
        <w:t xml:space="preserve"> </w:t>
      </w:r>
      <w:r w:rsidR="003B6C36">
        <w:rPr>
          <w:rFonts w:asciiTheme="minorHAnsi" w:eastAsia="Times New Roman" w:hAnsiTheme="minorHAnsi" w:cstheme="minorHAnsi"/>
          <w:lang w:eastAsia="fr-FR"/>
        </w:rPr>
        <w:t xml:space="preserve">de </w:t>
      </w:r>
      <w:r w:rsidR="00407C07">
        <w:rPr>
          <w:rFonts w:asciiTheme="minorHAnsi" w:eastAsia="Times New Roman" w:hAnsiTheme="minorHAnsi" w:cstheme="minorHAnsi"/>
          <w:lang w:eastAsia="fr-FR"/>
        </w:rPr>
        <w:t>l'élément "</w:t>
      </w:r>
      <w:r w:rsidR="00407C07" w:rsidRPr="003B6C36">
        <w:rPr>
          <w:rFonts w:asciiTheme="minorHAnsi" w:eastAsia="Times New Roman" w:hAnsiTheme="minorHAnsi" w:cstheme="minorHAnsi"/>
          <w:b/>
          <w:lang w:eastAsia="fr-FR"/>
        </w:rPr>
        <w:t>Robot aspirateur</w:t>
      </w:r>
      <w:r w:rsidR="00407C07">
        <w:rPr>
          <w:rFonts w:asciiTheme="minorHAnsi" w:eastAsia="Times New Roman" w:hAnsiTheme="minorHAnsi" w:cstheme="minorHAnsi"/>
          <w:lang w:eastAsia="fr-FR"/>
        </w:rPr>
        <w:t>" :</w:t>
      </w:r>
      <w:r w:rsidR="00407C07" w:rsidRPr="001D0189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790473" w:rsidRDefault="005F2024" w:rsidP="0088787D">
      <w:pPr>
        <w:spacing w:after="120"/>
        <w:ind w:left="-426" w:right="-143"/>
      </w:pPr>
      <w:r>
        <w:object w:dxaOrig="13980" w:dyaOrig="9585">
          <v:shape id="_x0000_i1028" type="#_x0000_t75" style="width:558.35pt;height:383.1pt" o:ole="">
            <v:imagedata r:id="rId30" o:title=""/>
          </v:shape>
          <o:OLEObject Type="Embed" ProgID="Visio.Drawing.15" ShapeID="_x0000_i1028" DrawAspect="Content" ObjectID="_1645264927" r:id="rId31"/>
        </w:object>
      </w:r>
    </w:p>
    <w:p w:rsidR="002A30D9" w:rsidRPr="002A30D9" w:rsidRDefault="002A30D9" w:rsidP="002A30D9">
      <w:pPr>
        <w:pStyle w:val="Titre1"/>
      </w:pPr>
      <w:r w:rsidRPr="002A30D9">
        <w:lastRenderedPageBreak/>
        <w:t>Quel</w:t>
      </w:r>
      <w:r>
        <w:t>s sont les échanges entre les constituants du Robot aspirateur ?</w:t>
      </w:r>
      <w:r w:rsidRPr="002A30D9">
        <w:t xml:space="preserve"> 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 xml:space="preserve">Pour la suite de l'étude du projet, nous allons nous intéresser essentiellement au </w:t>
      </w:r>
      <w:r w:rsidRPr="002A30D9">
        <w:rPr>
          <w:rFonts w:asciiTheme="minorHAnsi" w:hAnsiTheme="minorHAnsi" w:cstheme="minorHAnsi"/>
          <w:b/>
          <w:color w:val="000000" w:themeColor="text1"/>
        </w:rPr>
        <w:t>système de déplacement autonome</w:t>
      </w:r>
      <w:r>
        <w:rPr>
          <w:rFonts w:asciiTheme="minorHAnsi" w:hAnsiTheme="minorHAnsi" w:cstheme="minorHAnsi"/>
          <w:color w:val="000000" w:themeColor="text1"/>
        </w:rPr>
        <w:t xml:space="preserve"> du Robot.</w:t>
      </w:r>
    </w:p>
    <w:p w:rsidR="008B6D56" w:rsidRDefault="008B6D56" w:rsidP="002A7403">
      <w:pPr>
        <w:spacing w:after="120"/>
        <w:ind w:left="-567"/>
        <w:rPr>
          <w:rFonts w:asciiTheme="minorHAnsi" w:eastAsia="Times New Roman" w:hAnsiTheme="minorHAnsi" w:cstheme="minorHAnsi"/>
          <w:lang w:eastAsia="fr-FR"/>
        </w:rPr>
      </w:pPr>
    </w:p>
    <w:p w:rsidR="001D0189" w:rsidRDefault="00CD6F9C" w:rsidP="001D0189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 w:rsidRPr="001D0189">
        <w:rPr>
          <w:rFonts w:asciiTheme="minorHAnsi" w:eastAsia="Times New Roman" w:hAnsiTheme="minorHAnsi" w:cstheme="minorHAnsi"/>
          <w:b/>
          <w:lang w:eastAsia="fr-FR"/>
        </w:rPr>
        <w:t>Q</w:t>
      </w:r>
      <w:r>
        <w:rPr>
          <w:rFonts w:asciiTheme="minorHAnsi" w:eastAsia="Times New Roman" w:hAnsiTheme="minorHAnsi" w:cstheme="minorHAnsi"/>
          <w:b/>
          <w:lang w:eastAsia="fr-FR"/>
        </w:rPr>
        <w:t>7</w:t>
      </w:r>
      <w:r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 xml:space="preserve">En vous aidant du dossier technique, complétez le schéma de représentation 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>cha</w:t>
      </w:r>
      <w:r>
        <w:rPr>
          <w:rFonts w:asciiTheme="minorHAnsi" w:eastAsia="Times New Roman" w:hAnsiTheme="minorHAnsi" w:cstheme="minorHAnsi"/>
          <w:b/>
          <w:lang w:eastAsia="fr-FR"/>
        </w:rPr>
        <w:t>î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>ne d'information</w:t>
      </w:r>
      <w:r>
        <w:rPr>
          <w:rFonts w:asciiTheme="minorHAnsi" w:eastAsia="Times New Roman" w:hAnsiTheme="minorHAnsi" w:cstheme="minorHAnsi"/>
          <w:b/>
          <w:lang w:eastAsia="fr-FR"/>
        </w:rPr>
        <w:t xml:space="preserve"> et chaî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 xml:space="preserve">ne d'énergie </w:t>
      </w:r>
      <w:r>
        <w:rPr>
          <w:rFonts w:asciiTheme="minorHAnsi" w:eastAsia="Times New Roman" w:hAnsiTheme="minorHAnsi" w:cstheme="minorHAnsi"/>
          <w:lang w:eastAsia="fr-FR"/>
        </w:rPr>
        <w:t>de l'élément "</w:t>
      </w:r>
      <w:r w:rsidRPr="003B6C36">
        <w:rPr>
          <w:rFonts w:asciiTheme="minorHAnsi" w:eastAsia="Times New Roman" w:hAnsiTheme="minorHAnsi" w:cstheme="minorHAnsi"/>
          <w:b/>
          <w:lang w:eastAsia="fr-FR"/>
        </w:rPr>
        <w:t>Robot aspirateur</w:t>
      </w:r>
      <w:r>
        <w:rPr>
          <w:rFonts w:asciiTheme="minorHAnsi" w:eastAsia="Times New Roman" w:hAnsiTheme="minorHAnsi" w:cstheme="minorHAnsi"/>
          <w:lang w:eastAsia="fr-FR"/>
        </w:rPr>
        <w:t>" :</w:t>
      </w:r>
    </w:p>
    <w:p w:rsidR="00CD6F9C" w:rsidRDefault="00CD6F9C" w:rsidP="001D0189">
      <w:pPr>
        <w:spacing w:after="120"/>
        <w:ind w:left="567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219636</wp:posOffset>
                </wp:positionH>
                <wp:positionV relativeFrom="paragraph">
                  <wp:posOffset>50354</wp:posOffset>
                </wp:positionV>
                <wp:extent cx="6543675" cy="4382605"/>
                <wp:effectExtent l="0" t="0" r="28575" b="1841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438260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1CA17CC" id="Rectangle 28" o:spid="_x0000_s1026" style="position:absolute;margin-left:17.3pt;margin-top:3.95pt;width:515.25pt;height:345.1pt;z-index: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" filled="f" strokecolor="#243f60 [1604]" strokeweight="2pt"/>
            </w:pict>
          </mc:Fallback>
        </mc:AlternateContent>
      </w:r>
    </w:p>
    <w:p w:rsidR="001D0189" w:rsidRDefault="00CD6F9C" w:rsidP="001D0189">
      <w:pPr>
        <w:spacing w:after="120"/>
        <w:ind w:left="567"/>
        <w:rPr>
          <w:rFonts w:asciiTheme="minorHAnsi" w:hAnsiTheme="minorHAnsi" w:cstheme="minorHAnsi"/>
        </w:rPr>
      </w:pPr>
      <w:r>
        <w:rPr>
          <w:rFonts w:ascii="Arial" w:hAnsi="Arial" w:cs="Arial"/>
          <w:noProof/>
          <w:szCs w:val="20"/>
          <w:lang w:eastAsia="fr-FR"/>
        </w:rPr>
        <mc:AlternateContent>
          <mc:Choice Requires="wpc">
            <w:drawing>
              <wp:inline distT="0" distB="0" distL="0" distR="0" wp14:anchorId="3CEBEA6B" wp14:editId="418CDD4B">
                <wp:extent cx="6233746" cy="4207949"/>
                <wp:effectExtent l="0" t="0" r="0" b="0"/>
                <wp:docPr id="782" name="Zone de dessin 78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55" name="AutoShape 784"/>
                        <wps:cNvSpPr>
                          <a:spLocks noChangeArrowheads="1"/>
                        </wps:cNvSpPr>
                        <wps:spPr bwMode="auto">
                          <a:xfrm>
                            <a:off x="5701665" y="3292475"/>
                            <a:ext cx="303530" cy="455295"/>
                          </a:xfrm>
                          <a:prstGeom prst="downArrow">
                            <a:avLst>
                              <a:gd name="adj1" fmla="val 50000"/>
                              <a:gd name="adj2" fmla="val 37500"/>
                            </a:avLst>
                          </a:prstGeom>
                          <a:solidFill>
                            <a:srgbClr val="0000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AutoShape 785"/>
                        <wps:cNvSpPr>
                          <a:spLocks noChangeArrowheads="1"/>
                        </wps:cNvSpPr>
                        <wps:spPr bwMode="auto">
                          <a:xfrm>
                            <a:off x="5701030" y="1559560"/>
                            <a:ext cx="303530" cy="455930"/>
                          </a:xfrm>
                          <a:prstGeom prst="downArrow">
                            <a:avLst>
                              <a:gd name="adj1" fmla="val 50000"/>
                              <a:gd name="adj2" fmla="val 37552"/>
                            </a:avLst>
                          </a:prstGeom>
                          <a:solidFill>
                            <a:srgbClr val="0000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1538509" y="2157280"/>
                            <a:ext cx="1054490" cy="304165"/>
                          </a:xfrm>
                          <a:prstGeom prst="rect">
                            <a:avLst/>
                          </a:prstGeom>
                          <a:solidFill>
                            <a:srgbClr val="CC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DISTRIBUER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58" name="Line 787"/>
                        <wps:cNvCnPr/>
                        <wps:spPr bwMode="auto">
                          <a:xfrm flipV="1">
                            <a:off x="2593243" y="2309254"/>
                            <a:ext cx="364309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Line 788"/>
                        <wps:cNvCnPr/>
                        <wps:spPr bwMode="auto">
                          <a:xfrm>
                            <a:off x="3717290" y="2309495"/>
                            <a:ext cx="45593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" name="Line 789"/>
                        <wps:cNvCnPr/>
                        <wps:spPr bwMode="auto">
                          <a:xfrm>
                            <a:off x="5084445" y="2309495"/>
                            <a:ext cx="46736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75285" y="2461895"/>
                            <a:ext cx="791845" cy="745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 xml:space="preserve">Batterie 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2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1538654" y="2461381"/>
                            <a:ext cx="1054833" cy="492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7057F6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Cs/>
                                  <w:sz w:val="20"/>
                                  <w:szCs w:val="20"/>
                                </w:rPr>
                                <w:t>Carte d’alimentation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3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2957274" y="2461380"/>
                            <a:ext cx="795020" cy="730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22116E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Moteur électrique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 xml:space="preserve"> courant continu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4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4173220" y="2461895"/>
                            <a:ext cx="969010" cy="8147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017F66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Poulie courroie</w:t>
                              </w:r>
                              <w:r w:rsidRPr="0022116E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 xml:space="preserve">et </w:t>
                              </w:r>
                              <w:r w:rsidRPr="00017F66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Réducteur épicycloïdal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5" name="Rectangle 794"/>
                        <wps:cNvSpPr>
                          <a:spLocks noChangeArrowheads="1"/>
                        </wps:cNvSpPr>
                        <wps:spPr bwMode="auto">
                          <a:xfrm>
                            <a:off x="222864" y="2005756"/>
                            <a:ext cx="5013960" cy="1458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Text Box 795"/>
                        <wps:cNvSpPr txBox="1">
                          <a:spLocks noChangeArrowheads="1"/>
                        </wps:cNvSpPr>
                        <wps:spPr bwMode="auto">
                          <a:xfrm>
                            <a:off x="1698625" y="3163912"/>
                            <a:ext cx="1870710" cy="34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3D74B5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3D74B5"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  <w:t>Chaîne d’énergie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67" name="Line 796"/>
                        <wps:cNvCnPr/>
                        <wps:spPr bwMode="auto">
                          <a:xfrm>
                            <a:off x="78105" y="2388235"/>
                            <a:ext cx="2946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" name="Text Box 797"/>
                        <wps:cNvSpPr txBox="1">
                          <a:spLocks noChangeArrowheads="1"/>
                        </wps:cNvSpPr>
                        <wps:spPr bwMode="auto">
                          <a:xfrm>
                            <a:off x="5550535" y="2025650"/>
                            <a:ext cx="633730" cy="508000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AGIR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9" name="Text Box 798"/>
                        <wps:cNvSpPr txBox="1">
                          <a:spLocks noChangeArrowheads="1"/>
                        </wps:cNvSpPr>
                        <wps:spPr bwMode="auto">
                          <a:xfrm>
                            <a:off x="5551170" y="2527935"/>
                            <a:ext cx="632460" cy="760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DF24DA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Roues motrices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70" name="Text Box 799"/>
                        <wps:cNvSpPr txBox="1">
                          <a:spLocks noChangeArrowheads="1"/>
                        </wps:cNvSpPr>
                        <wps:spPr bwMode="auto">
                          <a:xfrm>
                            <a:off x="17585" y="3643386"/>
                            <a:ext cx="1286510" cy="441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Énergie d’entrée</w:t>
                              </w:r>
                            </w:p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Électrique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1" name="Line 800"/>
                        <wps:cNvCnPr/>
                        <wps:spPr bwMode="auto">
                          <a:xfrm flipV="1">
                            <a:off x="132080" y="2418715"/>
                            <a:ext cx="0" cy="1145540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Text Box 801"/>
                        <wps:cNvSpPr txBox="1">
                          <a:spLocks noChangeArrowheads="1"/>
                        </wps:cNvSpPr>
                        <wps:spPr bwMode="auto">
                          <a:xfrm>
                            <a:off x="5509895" y="1090930"/>
                            <a:ext cx="695960" cy="42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A62322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8"/>
                                </w:rPr>
                                <w:t>Aspirateur à l’arrêt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3" name="Text Box 802"/>
                        <wps:cNvSpPr txBox="1">
                          <a:spLocks noChangeArrowheads="1"/>
                        </wps:cNvSpPr>
                        <wps:spPr bwMode="auto">
                          <a:xfrm>
                            <a:off x="5461000" y="3792220"/>
                            <a:ext cx="76581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017F66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8"/>
                                </w:rPr>
                                <w:t>Aspirateur en marche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4" name="Line 803"/>
                        <wps:cNvCnPr/>
                        <wps:spPr bwMode="auto">
                          <a:xfrm>
                            <a:off x="1137178" y="2367668"/>
                            <a:ext cx="3763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Text Box 80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603885"/>
                            <a:ext cx="911860" cy="3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Information extérieures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0" name="Text Box 805"/>
                        <wps:cNvSpPr txBox="1">
                          <a:spLocks noChangeArrowheads="1"/>
                        </wps:cNvSpPr>
                        <wps:spPr bwMode="auto">
                          <a:xfrm>
                            <a:off x="1046186" y="334575"/>
                            <a:ext cx="931338" cy="303530"/>
                          </a:xfrm>
                          <a:prstGeom prst="rect">
                            <a:avLst/>
                          </a:prstGeom>
                          <a:solidFill>
                            <a:srgbClr val="CC99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/>
                                  <w:b/>
                                  <w:i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ACQUÉRIR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41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3390265" y="334645"/>
                            <a:ext cx="1080135" cy="30353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F67787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Cs w:val="20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COMMUNIQUER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42" name="Line 807"/>
                        <wps:cNvCnPr/>
                        <wps:spPr bwMode="auto">
                          <a:xfrm>
                            <a:off x="62224" y="575885"/>
                            <a:ext cx="98386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808"/>
                        <wps:cNvCnPr/>
                        <wps:spPr bwMode="auto">
                          <a:xfrm>
                            <a:off x="1893570" y="486410"/>
                            <a:ext cx="34988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809"/>
                        <wps:cNvCnPr/>
                        <wps:spPr bwMode="auto">
                          <a:xfrm>
                            <a:off x="3016250" y="486410"/>
                            <a:ext cx="3740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852295" y="1176020"/>
                            <a:ext cx="1976120" cy="3416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D7134D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D7134D"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  <w:t>Chaîne d’information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646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6" y="53340"/>
                            <a:ext cx="830580" cy="34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Informations intérieures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7" name="Line 812"/>
                        <wps:cNvCnPr/>
                        <wps:spPr bwMode="auto">
                          <a:xfrm>
                            <a:off x="1286389" y="2255285"/>
                            <a:ext cx="22712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813"/>
                        <wps:cNvCnPr/>
                        <wps:spPr bwMode="auto">
                          <a:xfrm>
                            <a:off x="4477385" y="563880"/>
                            <a:ext cx="4552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14"/>
                        <wps:cNvCnPr/>
                        <wps:spPr bwMode="auto">
                          <a:xfrm>
                            <a:off x="4932680" y="563880"/>
                            <a:ext cx="0" cy="11029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15"/>
                        <wps:cNvCnPr/>
                        <wps:spPr bwMode="auto">
                          <a:xfrm flipV="1">
                            <a:off x="1286510" y="1813560"/>
                            <a:ext cx="0" cy="4419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816"/>
                        <wps:cNvCnPr/>
                        <wps:spPr bwMode="auto">
                          <a:xfrm flipV="1">
                            <a:off x="1286510" y="1666875"/>
                            <a:ext cx="3646170" cy="1466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Freeform 817"/>
                        <wps:cNvSpPr>
                          <a:spLocks/>
                        </wps:cNvSpPr>
                        <wps:spPr bwMode="auto">
                          <a:xfrm>
                            <a:off x="784747" y="0"/>
                            <a:ext cx="4311918" cy="1996440"/>
                          </a:xfrm>
                          <a:custGeom>
                            <a:avLst/>
                            <a:gdLst>
                              <a:gd name="T0" fmla="*/ 7886 w 7886"/>
                              <a:gd name="T1" fmla="*/ 3734 h 3734"/>
                              <a:gd name="T2" fmla="*/ 7886 w 7886"/>
                              <a:gd name="T3" fmla="*/ 0 h 3734"/>
                              <a:gd name="T4" fmla="*/ 0 w 7886"/>
                              <a:gd name="T5" fmla="*/ 0 h 3734"/>
                              <a:gd name="T6" fmla="*/ 0 w 7886"/>
                              <a:gd name="T7" fmla="*/ 803 h 3734"/>
                              <a:gd name="T8" fmla="*/ 468 w 7886"/>
                              <a:gd name="T9" fmla="*/ 803 h 37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886" h="3734">
                                <a:moveTo>
                                  <a:pt x="7886" y="3734"/>
                                </a:moveTo>
                                <a:lnTo>
                                  <a:pt x="788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03"/>
                                </a:lnTo>
                                <a:lnTo>
                                  <a:pt x="468" y="803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Text Box 818"/>
                        <wps:cNvSpPr txBox="1">
                          <a:spLocks noChangeArrowheads="1"/>
                        </wps:cNvSpPr>
                        <wps:spPr bwMode="auto">
                          <a:xfrm>
                            <a:off x="2278380" y="1573530"/>
                            <a:ext cx="456565" cy="24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5B2C34" w:rsidRDefault="00CD6F9C" w:rsidP="00CD6F9C">
                              <w:pPr>
                                <w:spacing w:line="276" w:lineRule="auto"/>
                                <w:jc w:val="center"/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Ordres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5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2243455" y="632460"/>
                            <a:ext cx="832485" cy="455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22116E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Carte électronique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656" name="Text Box 820"/>
                        <wps:cNvSpPr txBox="1">
                          <a:spLocks noChangeArrowheads="1"/>
                        </wps:cNvSpPr>
                        <wps:spPr bwMode="auto">
                          <a:xfrm>
                            <a:off x="1046284" y="635437"/>
                            <a:ext cx="931613" cy="602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 xml:space="preserve">Capteurs 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657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5173980" y="53340"/>
                            <a:ext cx="829945" cy="34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D7134D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  <w:r w:rsidRPr="00D7134D">
                                <w:rPr>
                                  <w:b/>
                                  <w:i/>
                                  <w:sz w:val="18"/>
                                </w:rPr>
                                <w:t>Messages vers l’extérieur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8" name="Line 822"/>
                        <wps:cNvCnPr/>
                        <wps:spPr bwMode="auto">
                          <a:xfrm>
                            <a:off x="4474845" y="457835"/>
                            <a:ext cx="10655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Text Box 823"/>
                        <wps:cNvSpPr txBox="1">
                          <a:spLocks noChangeArrowheads="1"/>
                        </wps:cNvSpPr>
                        <wps:spPr bwMode="auto">
                          <a:xfrm>
                            <a:off x="2243455" y="334645"/>
                            <a:ext cx="832485" cy="30353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TRAITER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0" name="Rectangle 824"/>
                        <wps:cNvSpPr>
                          <a:spLocks noChangeArrowheads="1"/>
                        </wps:cNvSpPr>
                        <wps:spPr bwMode="auto">
                          <a:xfrm>
                            <a:off x="825690" y="182842"/>
                            <a:ext cx="3802590" cy="1278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375285" y="2157730"/>
                            <a:ext cx="791845" cy="304165"/>
                          </a:xfrm>
                          <a:prstGeom prst="rect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ALIMENTER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2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957830" y="2157730"/>
                            <a:ext cx="795020" cy="304165"/>
                          </a:xfrm>
                          <a:prstGeom prst="rect">
                            <a:avLst/>
                          </a:prstGeom>
                          <a:solidFill>
                            <a:srgbClr val="FF99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CONVERTIR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3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4173220" y="2157730"/>
                            <a:ext cx="969010" cy="396240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 xml:space="preserve">ADAPTER ET </w:t>
                              </w: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TRANSMETTRE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4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3392805" y="632460"/>
                            <a:ext cx="1080135" cy="455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22116E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Buzzer</w:t>
                              </w:r>
                              <w:proofErr w:type="spellEnd"/>
                            </w:p>
                            <w:p w:rsidR="00CD6F9C" w:rsidRPr="0022116E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22116E"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L.E.D.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174" name="Text Box 795"/>
                        <wps:cNvSpPr txBox="1">
                          <a:spLocks noChangeArrowheads="1"/>
                        </wps:cNvSpPr>
                        <wps:spPr bwMode="auto">
                          <a:xfrm>
                            <a:off x="1513660" y="3462133"/>
                            <a:ext cx="2715439" cy="34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7C60E3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(</w:t>
                              </w:r>
                              <w:r w:rsidRPr="007C60E3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Pour la fonction : Se déplacer</w:t>
                              </w:r>
                              <w:r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CEBEA6B" id="Zone de dessin 782" o:spid="_x0000_s1119" editas="canvas" style="width:490.85pt;height:331.35pt;mso-position-horizontal-relative:char;mso-position-vertical-relative:line" coordsize="62331,42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">
                <v:shape id="_x0000_s1120" type="#_x0000_t75" style="position:absolute;width:62331;height:42075;visibility:visible;mso-wrap-style:square">
                  <v:fill o:detectmouseclick="t"/>
                  <v:path o:connecttype="none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Shape 784" o:spid="_x0000_s1121" type="#_x0000_t67" style="position:absolute;left:57016;top:32924;width:3035;height:4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" fillcolor="blue"/>
                <v:shape id="AutoShape 785" o:spid="_x0000_s1122" type="#_x0000_t67" style="position:absolute;left:57010;top:15595;width:3035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" fillcolor="blue"/>
                <v:shape id="Text Box 786" o:spid="_x0000_s1123" type="#_x0000_t202" style="position:absolute;left:15385;top:21572;width:10544;height:30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" fillcolor="#cfc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DISTRIBUER</w:t>
                        </w:r>
                      </w:p>
                    </w:txbxContent>
                  </v:textbox>
                </v:shape>
                <v:line id="Line 787" o:spid="_x0000_s1124" style="position:absolute;flip:y;visibility:visible;mso-wrap-style:square" from="25932,23092" to="29575,23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">
                  <v:stroke endarrow="block"/>
                </v:line>
                <v:line id="Line 788" o:spid="_x0000_s1125" style="position:absolute;visibility:visible;mso-wrap-style:square" from="37172,23094" to="41732,23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">
                  <v:stroke endarrow="block"/>
                </v:line>
                <v:line id="Line 789" o:spid="_x0000_s1126" style="position:absolute;visibility:visible;mso-wrap-style:square" from="50844,23094" to="55518,23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">
                  <v:stroke endarrow="block"/>
                </v:line>
                <v:shape id="Text Box 790" o:spid="_x0000_s1127" type="#_x0000_t202" style="position:absolute;left:3752;top:24618;width:7919;height:74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">
                  <v:textbox inset="2.13361mm,1.0668mm,2.13361mm,1.0668mm">
                    <w:txbxContent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 xml:space="preserve">Batterie </w:t>
                        </w:r>
                      </w:p>
                    </w:txbxContent>
                  </v:textbox>
                </v:shape>
                <v:shape id="Text Box 791" o:spid="_x0000_s1128" type="#_x0000_t202" style="position:absolute;left:15386;top:24613;width:10548;height:49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">
                  <v:textbox inset="2.13361mm,1.0668mm,2.13361mm,1.0668mm">
                    <w:txbxContent>
                      <w:p w:rsidR="00CD6F9C" w:rsidRPr="007057F6" w:rsidRDefault="00CD6F9C" w:rsidP="00CD6F9C">
                        <w:pPr>
                          <w:jc w:val="center"/>
                          <w:rPr>
                            <w:rFonts w:ascii="Calibri" w:hAnsi="Calibri"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bCs/>
                            <w:sz w:val="20"/>
                            <w:szCs w:val="20"/>
                          </w:rPr>
                          <w:t>Carte d’alimentation</w:t>
                        </w:r>
                      </w:p>
                    </w:txbxContent>
                  </v:textbox>
                </v:shape>
                <v:shape id="Text Box 792" o:spid="_x0000_s1129" type="#_x0000_t202" style="position:absolute;left:29572;top:24613;width:7950;height:7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">
                  <v:textbox inset="2.13361mm,1.0668mm,2.13361mm,1.0668mm">
                    <w:txbxContent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 w:rsidRPr="0022116E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Moteur électrique</w:t>
                        </w: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 xml:space="preserve"> courant continu</w:t>
                        </w:r>
                      </w:p>
                    </w:txbxContent>
                  </v:textbox>
                </v:shape>
                <v:shape id="Text Box 793" o:spid="_x0000_s1130" type="#_x0000_t202" style="position:absolute;left:41732;top:24618;width:9690;height:81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">
                  <v:textbox inset="2.13361mm,1.0668mm,2.13361mm,1.0668mm">
                    <w:txbxContent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 w:rsidRPr="00017F66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Poulie courroie</w:t>
                        </w:r>
                        <w:r w:rsidRPr="0022116E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 xml:space="preserve">et </w:t>
                        </w:r>
                        <w:r w:rsidRPr="00017F66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Réducteur épicycloïdal</w:t>
                        </w:r>
                      </w:p>
                    </w:txbxContent>
                  </v:textbox>
                </v:shape>
                <v:rect id="Rectangle 794" o:spid="_x0000_s1131" style="position:absolute;left:2228;top:20057;width:50140;height:14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" filled="f">
                  <v:stroke dashstyle="longDashDot"/>
                </v:rect>
                <v:shape id="Text Box 795" o:spid="_x0000_s1132" type="#_x0000_t202" style="position:absolute;left:16986;top:31639;width:18707;height:3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" filled="f" stroked="f">
                  <v:textbox inset="2.13361mm,1.0668mm,2.13361mm,1.0668mm">
                    <w:txbxContent>
                      <w:p w:rsidR="00CD6F9C" w:rsidRPr="003D74B5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</w:pPr>
                        <w:r w:rsidRPr="003D74B5"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  <w:t>Chaîne d’énergie</w:t>
                        </w:r>
                      </w:p>
                    </w:txbxContent>
                  </v:textbox>
                </v:shape>
                <v:line id="Line 796" o:spid="_x0000_s1133" style="position:absolute;visibility:visible;mso-wrap-style:square" from="781,23882" to="3727,23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">
                  <v:stroke endarrow="block"/>
                </v:line>
                <v:shape id="Text Box 797" o:spid="_x0000_s1134" type="#_x0000_t202" style="position:absolute;left:55505;top:20256;width:6337;height:5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" fillcolor="#f60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AGIR</w:t>
                        </w:r>
                      </w:p>
                    </w:txbxContent>
                  </v:textbox>
                </v:shape>
                <v:shape id="Text Box 798" o:spid="_x0000_s1135" type="#_x0000_t202" style="position:absolute;left:55511;top:25279;width:6325;height:7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">
                  <v:textbox inset="2.13361mm,1.0668mm,2.13361mm,1.0668mm">
                    <w:txbxContent>
                      <w:p w:rsidR="00CD6F9C" w:rsidRPr="00DF24DA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Roues motrices</w:t>
                        </w:r>
                      </w:p>
                    </w:txbxContent>
                  </v:textbox>
                </v:shape>
                <v:shape id="Text Box 799" o:spid="_x0000_s1136" type="#_x0000_t202" style="position:absolute;left:175;top:36433;width:12865;height:4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" stroked="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Énergie d’entrée</w:t>
                        </w:r>
                      </w:p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Électrique</w:t>
                        </w:r>
                      </w:p>
                    </w:txbxContent>
                  </v:textbox>
                </v:shape>
                <v:line id="Line 800" o:spid="_x0000_s1137" style="position:absolute;flip:y;visibility:visible;mso-wrap-style:square" from="1320,24187" to="1320,35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">
                  <v:stroke dashstyle="1 1" endarrow="block" endarrowwidth="narrow" endarrowlength="short" endcap="round"/>
                </v:line>
                <v:shape id="Text Box 801" o:spid="_x0000_s1138" type="#_x0000_t202" style="position:absolute;left:55098;top:10909;width:6960;height:4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" filled="f" stroked="f">
                  <v:textbox inset="2.13361mm,1.0668mm,2.13361mm,1.0668mm">
                    <w:txbxContent>
                      <w:p w:rsidR="00CD6F9C" w:rsidRPr="00A62322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  <w:r>
                          <w:rPr>
                            <w:b/>
                            <w:i/>
                            <w:sz w:val="18"/>
                          </w:rPr>
                          <w:t>Aspirateur à l’arrêt</w:t>
                        </w:r>
                      </w:p>
                    </w:txbxContent>
                  </v:textbox>
                </v:shape>
                <v:shape id="Text Box 802" o:spid="_x0000_s1139" type="#_x0000_t202" style="position:absolute;left:54610;top:37922;width:7658;height:3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" filled="f" stroked="f">
                  <v:textbox inset="2.13361mm,1.0668mm,2.13361mm,1.0668mm">
                    <w:txbxContent>
                      <w:p w:rsidR="00CD6F9C" w:rsidRPr="00017F66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  <w:r>
                          <w:rPr>
                            <w:b/>
                            <w:i/>
                            <w:sz w:val="18"/>
                          </w:rPr>
                          <w:t>Aspirateur en marche</w:t>
                        </w:r>
                      </w:p>
                    </w:txbxContent>
                  </v:textbox>
                </v:shape>
                <v:line id="Line 803" o:spid="_x0000_s1140" style="position:absolute;visibility:visible;mso-wrap-style:square" from="11371,23676" to="15135,23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">
                  <v:stroke endarrow="block"/>
                </v:line>
                <v:shape id="Text Box 804" o:spid="_x0000_s1141" type="#_x0000_t202" style="position:absolute;top:6038;width:9118;height:3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C0T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" filled="f" stroked="f">
                  <v:textbox inset="0,0,0,0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Information extérieures</w:t>
                        </w:r>
                      </w:p>
                    </w:txbxContent>
                  </v:textbox>
                </v:shape>
                <v:shape id="Text Box 805" o:spid="_x0000_s1142" type="#_x0000_t202" style="position:absolute;left:10461;top:3345;width:9314;height:30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" fillcolor="#c9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/>
                            <w:b/>
                            <w:i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ACQUÉRIR</w:t>
                        </w:r>
                      </w:p>
                    </w:txbxContent>
                  </v:textbox>
                </v:shape>
                <v:shape id="Text Box 806" o:spid="_x0000_s1143" type="#_x0000_t202" style="position:absolute;left:33902;top:3346;width:10802;height:3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" fillcolor="#cff">
                  <v:textbox inset="2.13361mm,1.0668mm,2.13361mm,1.0668mm">
                    <w:txbxContent>
                      <w:p w:rsidR="00CD6F9C" w:rsidRPr="00F67787" w:rsidRDefault="00CD6F9C" w:rsidP="00CD6F9C">
                        <w:pPr>
                          <w:jc w:val="center"/>
                          <w:rPr>
                            <w:b/>
                            <w:i/>
                            <w:szCs w:val="20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COMMUNIQUER</w:t>
                        </w:r>
                      </w:p>
                    </w:txbxContent>
                  </v:textbox>
                </v:shape>
                <v:line id="Line 807" o:spid="_x0000_s1144" style="position:absolute;visibility:visible;mso-wrap-style:square" from="622,5758" to="10460,5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">
                  <v:stroke endarrow="block"/>
                </v:line>
                <v:line id="Line 808" o:spid="_x0000_s1145" style="position:absolute;visibility:visible;mso-wrap-style:square" from="18935,4864" to="22434,4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">
                  <v:stroke endarrow="block"/>
                </v:line>
                <v:line id="Line 809" o:spid="_x0000_s1146" style="position:absolute;visibility:visible;mso-wrap-style:square" from="30162,4864" to="33902,4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">
                  <v:stroke endarrow="block"/>
                </v:line>
                <v:shape id="Text Box 810" o:spid="_x0000_s1147" type="#_x0000_t202" style="position:absolute;left:18522;top:11760;width:19762;height:3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" stroked="f">
                  <v:textbox inset="2.13361mm,1.0668mm,2.13361mm,1.0668mm">
                    <w:txbxContent>
                      <w:p w:rsidR="00CD6F9C" w:rsidRPr="00D7134D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</w:pPr>
                        <w:r w:rsidRPr="00D7134D"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  <w:t>Chaîne d’information</w:t>
                        </w:r>
                      </w:p>
                    </w:txbxContent>
                  </v:textbox>
                </v:shape>
                <v:shape id="Text Box 811" o:spid="_x0000_s1148" type="#_x0000_t202" style="position:absolute;top:533;width:8305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il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6TSF/zPxCMjlHQAA//8DAFBLAQItABQABgAIAAAAIQDb4fbL7gAAAIUBAAATAAAAAAAAAAAA&#10;AAAAAAAAAABbQ29udGVudF9UeXBlc10ueG1sUEsBAi0AFAAGAAgAAAAhAFr0LFu/AAAAFQEAAAsA&#10;AAAAAAAAAAAAAAAAHwEAAF9yZWxzLy5yZWxzUEsBAi0AFAAGAAgAAAAhANe7GKXEAAAA3AAAAA8A&#10;AAAAAAAAAAAAAAAABwIAAGRycy9kb3ducmV2LnhtbFBLBQYAAAAAAwADALcAAAD4AgAAAAA=&#10;" filled="f" stroked="f">
                  <v:textbox inset="0,0,0,0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Informations intérieures</w:t>
                        </w:r>
                      </w:p>
                    </w:txbxContent>
                  </v:textbox>
                </v:shape>
                <v:line id="Line 812" o:spid="_x0000_s1149" style="position:absolute;visibility:visible;mso-wrap-style:square" from="12863,22552" to="15135,225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" strokecolor="#e36c0a [2409]">
                  <v:stroke dashstyle="dash" endarrow="block"/>
                </v:line>
                <v:line id="Line 813" o:spid="_x0000_s1150" style="position:absolute;visibility:visible;mso-wrap-style:square" from="44773,5638" to="49326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" strokecolor="#e36c0a [2409]">
                  <v:stroke dashstyle="dash"/>
                </v:line>
                <v:line id="Line 814" o:spid="_x0000_s1151" style="position:absolute;visibility:visible;mso-wrap-style:square" from="49326,5638" to="49326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" strokecolor="#e36c0a [2409]">
                  <v:stroke dashstyle="dash"/>
                </v:line>
                <v:line id="Line 815" o:spid="_x0000_s1152" style="position:absolute;flip:y;visibility:visible;mso-wrap-style:square" from="12865,18135" to="12865,22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" strokecolor="#e36c0a [2409]">
                  <v:stroke dashstyle="dash"/>
                </v:line>
                <v:line id="Line 816" o:spid="_x0000_s1153" style="position:absolute;flip:y;visibility:visible;mso-wrap-style:square" from="12865,16668" to="49326,18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" strokecolor="#e36c0a [2409]">
                  <v:stroke dashstyle="dash"/>
                </v:line>
                <v:shape id="Freeform 817" o:spid="_x0000_s1154" style="position:absolute;left:7847;width:43119;height:19964;visibility:visible;mso-wrap-style:square;v-text-anchor:top" coordsize="7886,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" path="m7886,3734l7886,,,,,803r468,e" filled="f" strokecolor="#e36c0a [2409]">
                  <v:stroke dashstyle="dash" endarrow="block"/>
                  <v:path arrowok="t" o:connecttype="custom" o:connectlocs="4311918,1996440;4311918,0;0,0;0,429336;255894,429336" o:connectangles="0,0,0,0,0"/>
                </v:shape>
                <v:shape id="Text Box 818" o:spid="_x0000_s1155" type="#_x0000_t202" style="position:absolute;left:22783;top:15735;width:4566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LWU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" filled="f" stroked="f">
                  <v:textbox inset="0,0,0,0">
                    <w:txbxContent>
                      <w:p w:rsidR="00CD6F9C" w:rsidRPr="005B2C34" w:rsidRDefault="00CD6F9C" w:rsidP="00CD6F9C">
                        <w:pPr>
                          <w:spacing w:line="276" w:lineRule="auto"/>
                          <w:jc w:val="center"/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Ordres</w:t>
                        </w:r>
                      </w:p>
                    </w:txbxContent>
                  </v:textbox>
                </v:shape>
                <v:shape id="Text Box 819" o:spid="_x0000_s1156" type="#_x0000_t202" style="position:absolute;left:22434;top:6324;width:8325;height:4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">
                  <v:textbox inset="1.1mm,1.0668mm,1.1mm,1.0668mm">
                    <w:txbxContent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 w:rsidRPr="0022116E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Carte électronique</w:t>
                        </w:r>
                      </w:p>
                    </w:txbxContent>
                  </v:textbox>
                </v:shape>
                <v:shape id="Text Box 820" o:spid="_x0000_s1157" type="#_x0000_t202" style="position:absolute;left:10462;top:6354;width:9316;height:6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">
                  <v:textbox inset="1.1mm,1.0668mm,1.1mm,1.0668mm">
                    <w:txbxContent>
                      <w:p w:rsidR="00CD6F9C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 xml:space="preserve">Capteurs </w:t>
                        </w:r>
                      </w:p>
                    </w:txbxContent>
                  </v:textbox>
                </v:shape>
                <v:shape id="Text Box 821" o:spid="_x0000_s1158" type="#_x0000_t202" style="position:absolute;left:51739;top:533;width:8300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ivj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A9LivjxQAAANwAAAAP&#10;AAAAAAAAAAAAAAAAAAcCAABkcnMvZG93bnJldi54bWxQSwUGAAAAAAMAAwC3AAAA+QIAAAAA&#10;" filled="f" stroked="f">
                  <v:textbox inset="0,0,0,0">
                    <w:txbxContent>
                      <w:p w:rsidR="00CD6F9C" w:rsidRPr="00D7134D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  <w:r w:rsidRPr="00D7134D">
                          <w:rPr>
                            <w:b/>
                            <w:i/>
                            <w:sz w:val="18"/>
                          </w:rPr>
                          <w:t>Messages vers l’extérieur</w:t>
                        </w:r>
                      </w:p>
                    </w:txbxContent>
                  </v:textbox>
                </v:shape>
                <v:line id="Line 822" o:spid="_x0000_s1159" style="position:absolute;visibility:visible;mso-wrap-style:square" from="44748,4578" to="55403,4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">
                  <v:stroke endarrow="block"/>
                </v:line>
                <v:shape id="Text Box 823" o:spid="_x0000_s1160" type="#_x0000_t202" style="position:absolute;left:22434;top:3346;width:8325;height:3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" fillcolor="#fc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TRAITER</w:t>
                        </w:r>
                      </w:p>
                    </w:txbxContent>
                  </v:textbox>
                </v:shape>
                <v:rect id="Rectangle 824" o:spid="_x0000_s1161" style="position:absolute;left:8256;top:1828;width:38026;height:12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" filled="f">
                  <v:stroke dashstyle="longDashDot"/>
                </v:rect>
                <v:shape id="Text Box 825" o:spid="_x0000_s1162" type="#_x0000_t202" style="position:absolute;left:3752;top:21577;width:7919;height:30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" fillcolor="#ff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ALIMENTER</w:t>
                        </w:r>
                      </w:p>
                    </w:txbxContent>
                  </v:textbox>
                </v:shape>
                <v:shape id="Text Box 826" o:spid="_x0000_s1163" type="#_x0000_t202" style="position:absolute;left:29578;top:21577;width:7950;height:30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" fillcolor="#f9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CONVERTIR</w:t>
                        </w:r>
                      </w:p>
                    </w:txbxContent>
                  </v:textbox>
                </v:shape>
                <v:shape id="Text Box 827" o:spid="_x0000_s1164" type="#_x0000_t202" style="position:absolute;left:41732;top:21577;width:9690;height:39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" fillcolor="#9c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 xml:space="preserve">ADAPTER ET </w:t>
                        </w: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TRANSMETTRE</w:t>
                        </w:r>
                      </w:p>
                    </w:txbxContent>
                  </v:textbox>
                </v:shape>
                <v:shape id="Text Box 828" o:spid="_x0000_s1165" type="#_x0000_t202" style="position:absolute;left:33928;top:6324;width:10801;height:4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">
                  <v:textbox inset="1.1mm,1.0668mm,1.1mm,1.0668mm">
                    <w:txbxContent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 w:rsidRPr="0022116E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Buzzer</w:t>
                        </w:r>
                      </w:p>
                      <w:p w:rsidR="00CD6F9C" w:rsidRPr="0022116E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 w:rsidRPr="0022116E"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  <w:t>L.E.D.</w:t>
                        </w:r>
                      </w:p>
                    </w:txbxContent>
                  </v:textbox>
                </v:shape>
                <v:shape id="Text Box 795" o:spid="_x0000_s1166" type="#_x0000_t202" style="position:absolute;left:15136;top:34621;width:27154;height:3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" filled="f" stroked="f">
                  <v:textbox inset="2.13361mm,1.0668mm,2.13361mm,1.0668mm">
                    <w:txbxContent>
                      <w:p w:rsidR="00CD6F9C" w:rsidRPr="007C60E3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(</w:t>
                        </w:r>
                        <w:r w:rsidRPr="007C60E3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Pour la fonction : Se déplacer</w:t>
                        </w:r>
                        <w:r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 xml:space="preserve">Le </w:t>
      </w:r>
      <w:r w:rsidRPr="002A30D9">
        <w:rPr>
          <w:rFonts w:asciiTheme="minorHAnsi" w:hAnsiTheme="minorHAnsi" w:cstheme="minorHAnsi"/>
          <w:color w:val="E36C0A" w:themeColor="accent6" w:themeShade="BF"/>
        </w:rPr>
        <w:t xml:space="preserve">diagramme de blocs internes </w:t>
      </w:r>
      <w:r>
        <w:rPr>
          <w:rFonts w:asciiTheme="minorHAnsi" w:hAnsiTheme="minorHAnsi" w:cstheme="minorHAnsi"/>
          <w:color w:val="000000" w:themeColor="text1"/>
        </w:rPr>
        <w:t>(</w:t>
      </w:r>
      <w:proofErr w:type="spellStart"/>
      <w:r>
        <w:rPr>
          <w:rFonts w:asciiTheme="minorHAnsi" w:hAnsiTheme="minorHAnsi" w:cstheme="minorHAnsi"/>
          <w:color w:val="000000" w:themeColor="text1"/>
        </w:rPr>
        <w:t>ibd</w:t>
      </w:r>
      <w:proofErr w:type="spellEnd"/>
      <w:r>
        <w:rPr>
          <w:rFonts w:asciiTheme="minorHAnsi" w:hAnsiTheme="minorHAnsi" w:cstheme="minorHAnsi"/>
          <w:color w:val="000000" w:themeColor="text1"/>
        </w:rPr>
        <w:t xml:space="preserve">) </w:t>
      </w:r>
      <w:r w:rsidRPr="002A30D9">
        <w:rPr>
          <w:rFonts w:asciiTheme="minorHAnsi" w:hAnsiTheme="minorHAnsi" w:cstheme="minorHAnsi"/>
          <w:color w:val="000000" w:themeColor="text1"/>
        </w:rPr>
        <w:t xml:space="preserve">permet </w:t>
      </w:r>
      <w:r>
        <w:rPr>
          <w:rFonts w:asciiTheme="minorHAnsi" w:hAnsiTheme="minorHAnsi" w:cstheme="minorHAnsi"/>
          <w:color w:val="000000" w:themeColor="text1"/>
        </w:rPr>
        <w:t xml:space="preserve">en SysML </w:t>
      </w:r>
      <w:r w:rsidRPr="002A30D9">
        <w:rPr>
          <w:rFonts w:asciiTheme="minorHAnsi" w:hAnsiTheme="minorHAnsi" w:cstheme="minorHAnsi"/>
          <w:color w:val="000000" w:themeColor="text1"/>
        </w:rPr>
        <w:t xml:space="preserve">d'identifier les échanges de </w:t>
      </w:r>
      <w:r w:rsidRPr="002A30D9">
        <w:rPr>
          <w:rFonts w:asciiTheme="minorHAnsi" w:hAnsiTheme="minorHAnsi" w:cstheme="minorHAnsi"/>
          <w:b/>
          <w:color w:val="943634" w:themeColor="accent2" w:themeShade="BF"/>
        </w:rPr>
        <w:t>matière</w:t>
      </w:r>
      <w:r w:rsidRPr="002A30D9">
        <w:rPr>
          <w:rFonts w:asciiTheme="minorHAnsi" w:hAnsiTheme="minorHAnsi" w:cstheme="minorHAnsi"/>
          <w:color w:val="000000" w:themeColor="text1"/>
        </w:rPr>
        <w:t xml:space="preserve">, </w:t>
      </w:r>
      <w:r w:rsidRPr="002A30D9">
        <w:rPr>
          <w:rFonts w:asciiTheme="minorHAnsi" w:hAnsiTheme="minorHAnsi" w:cstheme="minorHAnsi"/>
          <w:b/>
          <w:color w:val="00B050"/>
        </w:rPr>
        <w:t>d'énergie</w:t>
      </w:r>
      <w:r w:rsidRPr="002A30D9">
        <w:rPr>
          <w:rFonts w:asciiTheme="minorHAnsi" w:hAnsiTheme="minorHAnsi" w:cstheme="minorHAnsi"/>
          <w:color w:val="00B050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et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b/>
          <w:color w:val="0070C0"/>
        </w:rPr>
        <w:t>d'information</w:t>
      </w:r>
      <w:r w:rsidRPr="002A30D9">
        <w:rPr>
          <w:rFonts w:asciiTheme="minorHAnsi" w:hAnsiTheme="minorHAnsi" w:cstheme="minorHAnsi"/>
          <w:color w:val="0070C0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entre les constituants.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Pr="002A30D9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>Avec ce type de diagramme, on peut, comme pour le diagramme de définition de blocs, faire le choix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 xml:space="preserve">de décrire la structure d’un système avec </w:t>
      </w:r>
      <w:r w:rsidRPr="002A30D9">
        <w:rPr>
          <w:rFonts w:asciiTheme="minorHAnsi" w:hAnsiTheme="minorHAnsi" w:cstheme="minorHAnsi"/>
          <w:b/>
          <w:color w:val="000000" w:themeColor="text1"/>
        </w:rPr>
        <w:t>différents niveaux</w:t>
      </w:r>
      <w:r w:rsidRPr="002A30D9">
        <w:rPr>
          <w:rFonts w:asciiTheme="minorHAnsi" w:hAnsiTheme="minorHAnsi" w:cstheme="minorHAnsi"/>
          <w:color w:val="000000" w:themeColor="text1"/>
        </w:rPr>
        <w:t xml:space="preserve"> de raffinement.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>Dans le cas d’un système complexe, on évite de concentrer toutes les informations sur un seul et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même diagramme de blocs internes ce qui le rendrait illisible. On construit alors autant de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diagrammes de définition de blocs que l’on souhaite avec des niveaux de précision et de raffinement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différents</w:t>
      </w:r>
      <w:r>
        <w:rPr>
          <w:rFonts w:asciiTheme="minorHAnsi" w:hAnsiTheme="minorHAnsi" w:cstheme="minorHAnsi"/>
          <w:color w:val="000000" w:themeColor="text1"/>
        </w:rPr>
        <w:t>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CD6F9C">
        <w:rPr>
          <w:rFonts w:asciiTheme="minorHAnsi" w:hAnsiTheme="minorHAnsi" w:cstheme="minorHAnsi"/>
          <w:color w:val="000000" w:themeColor="text1"/>
        </w:rPr>
        <w:t xml:space="preserve">Ce diagramme peut </w:t>
      </w:r>
      <w:r>
        <w:rPr>
          <w:rFonts w:asciiTheme="minorHAnsi" w:hAnsiTheme="minorHAnsi" w:cstheme="minorHAnsi"/>
          <w:color w:val="000000" w:themeColor="text1"/>
        </w:rPr>
        <w:t xml:space="preserve">donc </w:t>
      </w:r>
      <w:r w:rsidRPr="00CD6F9C">
        <w:rPr>
          <w:rFonts w:asciiTheme="minorHAnsi" w:hAnsiTheme="minorHAnsi" w:cstheme="minorHAnsi"/>
          <w:color w:val="000000" w:themeColor="text1"/>
        </w:rPr>
        <w:t xml:space="preserve">remplacer l’outil « </w:t>
      </w:r>
      <w:r w:rsidRPr="00CD6F9C">
        <w:rPr>
          <w:rFonts w:asciiTheme="minorHAnsi" w:hAnsiTheme="minorHAnsi" w:cstheme="minorHAnsi"/>
          <w:b/>
          <w:color w:val="000000" w:themeColor="text1"/>
        </w:rPr>
        <w:t>Chaîne d’énergie et Chaîne d’information</w:t>
      </w:r>
      <w:r w:rsidRPr="00CD6F9C">
        <w:rPr>
          <w:rFonts w:asciiTheme="minorHAnsi" w:hAnsiTheme="minorHAnsi" w:cstheme="minorHAnsi"/>
          <w:color w:val="000000" w:themeColor="text1"/>
        </w:rPr>
        <w:t xml:space="preserve"> », il faudra cependant pour plus de clarté et de </w:t>
      </w:r>
      <w:r w:rsidR="004C6785" w:rsidRPr="00CD6F9C">
        <w:rPr>
          <w:rFonts w:asciiTheme="minorHAnsi" w:hAnsiTheme="minorHAnsi" w:cstheme="minorHAnsi"/>
          <w:color w:val="000000" w:themeColor="text1"/>
        </w:rPr>
        <w:t xml:space="preserve">cohérence </w:t>
      </w:r>
      <w:r w:rsidR="004C6785">
        <w:rPr>
          <w:rFonts w:asciiTheme="minorHAnsi" w:hAnsiTheme="minorHAnsi" w:cstheme="minorHAnsi"/>
          <w:color w:val="000000" w:themeColor="text1"/>
        </w:rPr>
        <w:t>:</w:t>
      </w:r>
    </w:p>
    <w:p w:rsidR="004C6785" w:rsidRPr="00CD6F9C" w:rsidRDefault="004C6785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>Disposer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les blocs de matériels de la </w:t>
      </w:r>
      <w:r w:rsidR="00CD6F9C" w:rsidRPr="005F2024">
        <w:rPr>
          <w:rFonts w:asciiTheme="minorHAnsi" w:hAnsiTheme="minorHAnsi" w:cstheme="minorHAnsi"/>
          <w:color w:val="000000" w:themeColor="text1"/>
        </w:rPr>
        <w:t xml:space="preserve">chaîne d’information 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>ensembles au même endroit</w:t>
      </w:r>
    </w:p>
    <w:p w:rsidR="00CD6F9C" w:rsidRPr="004C6785" w:rsidRDefault="005F2024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Disposer </w:t>
      </w:r>
      <w:r>
        <w:rPr>
          <w:rFonts w:asciiTheme="minorHAnsi" w:hAnsiTheme="minorHAnsi" w:cstheme="minorHAnsi"/>
          <w:b w:val="0"/>
          <w:color w:val="000000" w:themeColor="text1"/>
        </w:rPr>
        <w:t>l</w:t>
      </w:r>
      <w:r w:rsidR="004C6785" w:rsidRPr="004C6785">
        <w:rPr>
          <w:rFonts w:asciiTheme="minorHAnsi" w:hAnsiTheme="minorHAnsi" w:cstheme="minorHAnsi"/>
          <w:b w:val="0"/>
          <w:color w:val="000000" w:themeColor="text1"/>
        </w:rPr>
        <w:t>es blocs matériels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de la </w:t>
      </w:r>
      <w:r w:rsidR="00CD6F9C" w:rsidRPr="005F2024">
        <w:rPr>
          <w:rFonts w:asciiTheme="minorHAnsi" w:hAnsiTheme="minorHAnsi" w:cstheme="minorHAnsi"/>
          <w:color w:val="000000" w:themeColor="text1"/>
        </w:rPr>
        <w:t>chaîne d’énergie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ensembles dans un autre endroit</w:t>
      </w:r>
    </w:p>
    <w:p w:rsidR="004C6785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Les éléments de ce diagramme sont les </w:t>
      </w:r>
      <w:r w:rsidRPr="005F2024">
        <w:rPr>
          <w:rFonts w:asciiTheme="minorHAnsi" w:hAnsiTheme="minorHAnsi" w:cstheme="minorHAnsi"/>
          <w:color w:val="000000" w:themeColor="text1"/>
        </w:rPr>
        <w:t>mêmes</w:t>
      </w: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 que ceux du </w:t>
      </w:r>
      <w:r w:rsidRPr="005F2024">
        <w:rPr>
          <w:rFonts w:asciiTheme="minorHAnsi" w:hAnsiTheme="minorHAnsi" w:cstheme="minorHAnsi"/>
          <w:color w:val="000000" w:themeColor="text1"/>
        </w:rPr>
        <w:t>diagramme de définition des blocs</w:t>
      </w: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 et du </w:t>
      </w:r>
      <w:r w:rsidRPr="005F2024">
        <w:rPr>
          <w:rFonts w:asciiTheme="minorHAnsi" w:hAnsiTheme="minorHAnsi" w:cstheme="minorHAnsi"/>
          <w:color w:val="000000" w:themeColor="text1"/>
        </w:rPr>
        <w:t>diagramme de contexte</w:t>
      </w:r>
      <w:r w:rsidRPr="004C6785">
        <w:rPr>
          <w:rFonts w:asciiTheme="minorHAnsi" w:hAnsiTheme="minorHAnsi" w:cstheme="minorHAnsi"/>
          <w:b w:val="0"/>
          <w:color w:val="000000" w:themeColor="text1"/>
        </w:rPr>
        <w:t>.</w:t>
      </w:r>
    </w:p>
    <w:p w:rsidR="004C6785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On doit retrouver les flèches du diagramme de séquence, en sens comme en nombre (Dans ce présent diagramme, il manque la gestion du </w:t>
      </w:r>
      <w:r w:rsidRPr="005F2024">
        <w:rPr>
          <w:rFonts w:asciiTheme="minorHAnsi" w:hAnsiTheme="minorHAnsi" w:cstheme="minorHAnsi"/>
          <w:color w:val="000000" w:themeColor="text1"/>
        </w:rPr>
        <w:t>mur virtuel</w:t>
      </w:r>
      <w:r w:rsidR="005F2024">
        <w:rPr>
          <w:rFonts w:asciiTheme="minorHAnsi" w:hAnsiTheme="minorHAnsi" w:cstheme="minorHAnsi"/>
          <w:b w:val="0"/>
          <w:color w:val="000000" w:themeColor="text1"/>
        </w:rPr>
        <w:t xml:space="preserve"> et la gestion de la </w:t>
      </w:r>
      <w:r w:rsidR="005F2024" w:rsidRPr="005F2024">
        <w:rPr>
          <w:rFonts w:asciiTheme="minorHAnsi" w:hAnsiTheme="minorHAnsi" w:cstheme="minorHAnsi"/>
          <w:color w:val="000000" w:themeColor="text1"/>
        </w:rPr>
        <w:t>télécommande</w:t>
      </w:r>
      <w:r w:rsidRPr="004C6785">
        <w:rPr>
          <w:rFonts w:asciiTheme="minorHAnsi" w:hAnsiTheme="minorHAnsi" w:cstheme="minorHAnsi"/>
          <w:b w:val="0"/>
          <w:color w:val="000000" w:themeColor="text1"/>
        </w:rPr>
        <w:t>).</w:t>
      </w:r>
    </w:p>
    <w:p w:rsidR="00624710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  <w:sectPr w:rsidR="00624710" w:rsidSect="00A966E1">
          <w:footerReference w:type="default" r:id="rId32"/>
          <w:headerReference w:type="first" r:id="rId33"/>
          <w:footerReference w:type="first" r:id="rId34"/>
          <w:pgSz w:w="11906" w:h="16838"/>
          <w:pgMar w:top="567" w:right="566" w:bottom="709" w:left="851" w:header="567" w:footer="397" w:gutter="0"/>
          <w:cols w:space="708"/>
          <w:titlePg/>
          <w:docGrid w:linePitch="360"/>
        </w:sect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Dans la norme SysML, on rentre et on sort des blocs par des « ports ». </w:t>
      </w:r>
    </w:p>
    <w:p w:rsidR="00B66D94" w:rsidRDefault="00624710" w:rsidP="00B66D94">
      <w:pPr>
        <w:spacing w:after="120"/>
        <w:ind w:left="567"/>
        <w:rPr>
          <w:rFonts w:asciiTheme="minorHAnsi" w:hAnsiTheme="minorHAnsi" w:cstheme="minorHAnsi"/>
          <w:color w:val="000000" w:themeColor="text1"/>
        </w:rPr>
      </w:pPr>
      <w:r w:rsidRPr="001D0189">
        <w:rPr>
          <w:rFonts w:asciiTheme="minorHAnsi" w:eastAsia="Times New Roman" w:hAnsiTheme="minorHAnsi" w:cstheme="minorHAnsi"/>
          <w:b/>
          <w:lang w:eastAsia="fr-FR"/>
        </w:rPr>
        <w:lastRenderedPageBreak/>
        <w:t>Q</w:t>
      </w:r>
      <w:r>
        <w:rPr>
          <w:rFonts w:asciiTheme="minorHAnsi" w:eastAsia="Times New Roman" w:hAnsiTheme="minorHAnsi" w:cstheme="minorHAnsi"/>
          <w:b/>
          <w:lang w:eastAsia="fr-FR"/>
        </w:rPr>
        <w:t>8</w:t>
      </w:r>
      <w:r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>En vous aidant du dossier technique, et de votre étude</w:t>
      </w:r>
      <w:r w:rsidR="00B66D94">
        <w:rPr>
          <w:rFonts w:asciiTheme="minorHAnsi" w:eastAsia="Times New Roman" w:hAnsiTheme="minorHAnsi" w:cstheme="minorHAnsi"/>
          <w:lang w:eastAsia="fr-FR"/>
        </w:rPr>
        <w:t xml:space="preserve">, complétez le </w:t>
      </w:r>
      <w:r w:rsidRPr="002A30D9">
        <w:rPr>
          <w:rFonts w:asciiTheme="minorHAnsi" w:hAnsiTheme="minorHAnsi" w:cstheme="minorHAnsi"/>
          <w:color w:val="E36C0A" w:themeColor="accent6" w:themeShade="BF"/>
        </w:rPr>
        <w:t xml:space="preserve">diagramme de blocs internes </w:t>
      </w:r>
      <w:r>
        <w:rPr>
          <w:rFonts w:asciiTheme="minorHAnsi" w:hAnsiTheme="minorHAnsi" w:cstheme="minorHAnsi"/>
          <w:color w:val="000000" w:themeColor="text1"/>
        </w:rPr>
        <w:t>(</w:t>
      </w:r>
      <w:proofErr w:type="spellStart"/>
      <w:r>
        <w:rPr>
          <w:rFonts w:asciiTheme="minorHAnsi" w:hAnsiTheme="minorHAnsi" w:cstheme="minorHAnsi"/>
          <w:color w:val="000000" w:themeColor="text1"/>
        </w:rPr>
        <w:t>ibd</w:t>
      </w:r>
      <w:proofErr w:type="spellEnd"/>
      <w:r>
        <w:rPr>
          <w:rFonts w:asciiTheme="minorHAnsi" w:hAnsiTheme="minorHAnsi" w:cstheme="minorHAnsi"/>
          <w:color w:val="000000" w:themeColor="text1"/>
        </w:rPr>
        <w:t xml:space="preserve">) </w:t>
      </w:r>
      <w:r w:rsidR="005F2024">
        <w:rPr>
          <w:rFonts w:asciiTheme="minorHAnsi" w:hAnsiTheme="minorHAnsi" w:cstheme="minorHAnsi"/>
          <w:color w:val="000000" w:themeColor="text1"/>
        </w:rPr>
        <w:t xml:space="preserve">ci-dessous </w:t>
      </w:r>
      <w:r>
        <w:rPr>
          <w:rFonts w:asciiTheme="minorHAnsi" w:hAnsiTheme="minorHAnsi" w:cstheme="minorHAnsi"/>
          <w:color w:val="000000" w:themeColor="text1"/>
        </w:rPr>
        <w:t>:</w:t>
      </w:r>
    </w:p>
    <w:p w:rsidR="00A42FC9" w:rsidRPr="009B0727" w:rsidRDefault="005F2024" w:rsidP="009B0727">
      <w:pPr>
        <w:spacing w:after="120"/>
        <w:ind w:left="-567"/>
      </w:pPr>
      <w:r>
        <w:object w:dxaOrig="13725" w:dyaOrig="16830">
          <v:shape id="_x0000_i1029" type="#_x0000_t75" style="width:568.55pt;height:697.6pt" o:ole="">
            <v:imagedata r:id="rId35" o:title=""/>
          </v:shape>
          <o:OLEObject Type="Embed" ProgID="Visio.Drawing.15" ShapeID="_x0000_i1029" DrawAspect="Content" ObjectID="_1645264928" r:id="rId36"/>
        </w:object>
      </w:r>
    </w:p>
    <w:sectPr w:rsidR="00A42FC9" w:rsidRPr="009B0727" w:rsidSect="00624710">
      <w:headerReference w:type="first" r:id="rId37"/>
      <w:pgSz w:w="11907" w:h="16840" w:code="9"/>
      <w:pgMar w:top="567" w:right="567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2937" w:rsidRDefault="006E2937" w:rsidP="00F53254">
      <w:r>
        <w:separator/>
      </w:r>
    </w:p>
  </w:endnote>
  <w:endnote w:type="continuationSeparator" w:id="0">
    <w:p w:rsidR="006E2937" w:rsidRDefault="006E2937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AE59F7" w:rsidRDefault="00AE59F7" w:rsidP="00AE59F7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887111821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F4F93">
          <w:rPr>
            <w:rFonts w:eastAsia="Times New Roman"/>
            <w:noProof/>
            <w:sz w:val="20"/>
            <w:szCs w:val="20"/>
            <w:lang w:eastAsia="fr-FR"/>
          </w:rPr>
          <w:t>5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F4F93">
          <w:rPr>
            <w:rFonts w:eastAsia="Times New Roman"/>
            <w:noProof/>
            <w:sz w:val="20"/>
            <w:szCs w:val="20"/>
            <w:lang w:eastAsia="fr-FR"/>
          </w:rPr>
          <w:t>5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AE59F7" w:rsidRDefault="00AE59F7" w:rsidP="00AE59F7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592675629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F4F93">
          <w:rPr>
            <w:rFonts w:eastAsia="Times New Roman"/>
            <w:noProof/>
            <w:sz w:val="20"/>
            <w:szCs w:val="20"/>
            <w:lang w:eastAsia="fr-FR"/>
          </w:rPr>
          <w:t>1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F4F93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2937" w:rsidRDefault="006E2937" w:rsidP="00F53254">
      <w:r>
        <w:separator/>
      </w:r>
    </w:p>
  </w:footnote>
  <w:footnote w:type="continuationSeparator" w:id="0">
    <w:p w:rsidR="006E2937" w:rsidRDefault="006E2937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E85757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Ingénierie et développement durable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866899" cy="555969"/>
                <wp:effectExtent l="0" t="0" r="0" b="0"/>
                <wp:docPr id="4" name="Image 4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14998" cy="5868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03384A" w:rsidP="0032206F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>
                  <w:rPr>
                    <w:color w:val="1F497D" w:themeColor="text2"/>
                    <w:sz w:val="28"/>
                  </w:rPr>
                  <w:t xml:space="preserve">Quelle est la structure de l'objet </w:t>
                </w:r>
                <w:proofErr w:type="gramStart"/>
                <w:r>
                  <w:rPr>
                    <w:color w:val="1F497D" w:themeColor="text2"/>
                    <w:sz w:val="28"/>
                  </w:rPr>
                  <w:t xml:space="preserve">technique </w:t>
                </w:r>
                <w:r w:rsidR="00FB5996" w:rsidRPr="00034DB3">
                  <w:rPr>
                    <w:color w:val="1F497D" w:themeColor="text2"/>
                    <w:sz w:val="28"/>
                  </w:rPr>
                  <w:t xml:space="preserve"> ?</w:t>
                </w:r>
                <w:proofErr w:type="gramEnd"/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270775" w:rsidP="00034DB3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>Séance</w:t>
          </w:r>
          <w:r w:rsidR="0032206F">
            <w:rPr>
              <w:rFonts w:ascii="Comic Sans MS" w:hAnsi="Comic Sans MS"/>
              <w:b/>
              <w:sz w:val="22"/>
            </w:rPr>
            <w:t xml:space="preserve"> 2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03384A" w:rsidP="00BD20C7">
                <w:pPr>
                  <w:pStyle w:val="Default"/>
                  <w:jc w:val="center"/>
                </w:pPr>
                <w:r>
                  <w:t>ACTIVITÉ 2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6D94" w:rsidRDefault="00B66D9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00656A0"/>
    <w:multiLevelType w:val="hybridMultilevel"/>
    <w:tmpl w:val="EC5889D0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82C4296C">
      <w:numFmt w:val="bullet"/>
      <w:lvlText w:val="–"/>
      <w:lvlJc w:val="left"/>
      <w:pPr>
        <w:ind w:left="2007" w:hanging="360"/>
      </w:pPr>
      <w:rPr>
        <w:rFonts w:ascii="Calibri" w:eastAsiaTheme="minorHAnsi" w:hAnsi="Calibri" w:cstheme="minorHAnsi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7A6CFD"/>
    <w:multiLevelType w:val="hybridMultilevel"/>
    <w:tmpl w:val="A72CAE90"/>
    <w:lvl w:ilvl="0" w:tplc="7F4038F8">
      <w:start w:val="1"/>
      <w:numFmt w:val="decimal"/>
      <w:lvlText w:val="%1."/>
      <w:lvlJc w:val="left"/>
      <w:pPr>
        <w:ind w:left="928" w:hanging="360"/>
      </w:pPr>
      <w:rPr>
        <w:rFonts w:ascii="Comic Sans MS" w:hAnsi="Comic Sans MS" w:hint="default"/>
        <w:b/>
        <w:color w:val="993366"/>
      </w:rPr>
    </w:lvl>
    <w:lvl w:ilvl="1" w:tplc="040C0019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7">
    <w:nsid w:val="4CC02BE5"/>
    <w:multiLevelType w:val="hybridMultilevel"/>
    <w:tmpl w:val="7EAAAEA6"/>
    <w:lvl w:ilvl="0" w:tplc="24CE505E">
      <w:start w:val="1"/>
      <w:numFmt w:val="bullet"/>
      <w:lvlText w:val="-"/>
      <w:lvlJc w:val="left"/>
      <w:pPr>
        <w:ind w:left="792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8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6F289B"/>
    <w:multiLevelType w:val="hybridMultilevel"/>
    <w:tmpl w:val="DD1C0CB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3C1B83"/>
    <w:multiLevelType w:val="hybridMultilevel"/>
    <w:tmpl w:val="A508C556"/>
    <w:lvl w:ilvl="0" w:tplc="19C4BB08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3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6"/>
  </w:num>
  <w:num w:numId="4">
    <w:abstractNumId w:val="4"/>
  </w:num>
  <w:num w:numId="5">
    <w:abstractNumId w:val="8"/>
  </w:num>
  <w:num w:numId="6">
    <w:abstractNumId w:val="14"/>
  </w:num>
  <w:num w:numId="7">
    <w:abstractNumId w:val="11"/>
  </w:num>
  <w:num w:numId="8">
    <w:abstractNumId w:val="0"/>
  </w:num>
  <w:num w:numId="9">
    <w:abstractNumId w:val="2"/>
  </w:num>
  <w:num w:numId="10">
    <w:abstractNumId w:val="13"/>
  </w:num>
  <w:num w:numId="11">
    <w:abstractNumId w:val="10"/>
  </w:num>
  <w:num w:numId="12">
    <w:abstractNumId w:val="1"/>
  </w:num>
  <w:num w:numId="13">
    <w:abstractNumId w:val="7"/>
  </w:num>
  <w:num w:numId="14">
    <w:abstractNumId w:val="3"/>
  </w:num>
  <w:num w:numId="15">
    <w:abstractNumId w:val="12"/>
  </w:num>
  <w:num w:numId="16">
    <w:abstractNumId w:val="5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25946"/>
    <w:rsid w:val="00025C9F"/>
    <w:rsid w:val="000261C1"/>
    <w:rsid w:val="0003016F"/>
    <w:rsid w:val="0003384A"/>
    <w:rsid w:val="00034DB3"/>
    <w:rsid w:val="00067C1C"/>
    <w:rsid w:val="0007533B"/>
    <w:rsid w:val="000830E0"/>
    <w:rsid w:val="00083559"/>
    <w:rsid w:val="00086B53"/>
    <w:rsid w:val="000B595B"/>
    <w:rsid w:val="000C0FA4"/>
    <w:rsid w:val="000C3AC1"/>
    <w:rsid w:val="000C5EA1"/>
    <w:rsid w:val="000C6DC8"/>
    <w:rsid w:val="000D3B9C"/>
    <w:rsid w:val="000D4730"/>
    <w:rsid w:val="000E08EA"/>
    <w:rsid w:val="001210BE"/>
    <w:rsid w:val="00122041"/>
    <w:rsid w:val="00123845"/>
    <w:rsid w:val="00135073"/>
    <w:rsid w:val="001771C2"/>
    <w:rsid w:val="001B6658"/>
    <w:rsid w:val="001D0189"/>
    <w:rsid w:val="001E4A8B"/>
    <w:rsid w:val="001E4AB0"/>
    <w:rsid w:val="001E4CFE"/>
    <w:rsid w:val="001E57F2"/>
    <w:rsid w:val="0020115C"/>
    <w:rsid w:val="00205B3A"/>
    <w:rsid w:val="00221ED2"/>
    <w:rsid w:val="00222EB1"/>
    <w:rsid w:val="00242E22"/>
    <w:rsid w:val="00250568"/>
    <w:rsid w:val="00270775"/>
    <w:rsid w:val="00277551"/>
    <w:rsid w:val="0028540E"/>
    <w:rsid w:val="00295D8F"/>
    <w:rsid w:val="002A30D9"/>
    <w:rsid w:val="002A7403"/>
    <w:rsid w:val="002B7992"/>
    <w:rsid w:val="002C263D"/>
    <w:rsid w:val="002D50A1"/>
    <w:rsid w:val="002F387B"/>
    <w:rsid w:val="00315DFE"/>
    <w:rsid w:val="0032206F"/>
    <w:rsid w:val="00325C05"/>
    <w:rsid w:val="0033181F"/>
    <w:rsid w:val="003618B9"/>
    <w:rsid w:val="00385727"/>
    <w:rsid w:val="003B6711"/>
    <w:rsid w:val="003B6C36"/>
    <w:rsid w:val="003C3222"/>
    <w:rsid w:val="003F1678"/>
    <w:rsid w:val="003F786B"/>
    <w:rsid w:val="00407C07"/>
    <w:rsid w:val="004379AA"/>
    <w:rsid w:val="004449CE"/>
    <w:rsid w:val="00451202"/>
    <w:rsid w:val="00453FCA"/>
    <w:rsid w:val="004729E2"/>
    <w:rsid w:val="004772FC"/>
    <w:rsid w:val="00480A16"/>
    <w:rsid w:val="004B3E16"/>
    <w:rsid w:val="004C6785"/>
    <w:rsid w:val="0051493C"/>
    <w:rsid w:val="00514C70"/>
    <w:rsid w:val="00540E30"/>
    <w:rsid w:val="00542C65"/>
    <w:rsid w:val="00576456"/>
    <w:rsid w:val="005922F1"/>
    <w:rsid w:val="005A6665"/>
    <w:rsid w:val="005B1D6A"/>
    <w:rsid w:val="005C665E"/>
    <w:rsid w:val="005D1C0B"/>
    <w:rsid w:val="005E533F"/>
    <w:rsid w:val="005E5E72"/>
    <w:rsid w:val="005F2024"/>
    <w:rsid w:val="005F2A20"/>
    <w:rsid w:val="00607D56"/>
    <w:rsid w:val="00611223"/>
    <w:rsid w:val="00612696"/>
    <w:rsid w:val="0061407A"/>
    <w:rsid w:val="00624710"/>
    <w:rsid w:val="006666B6"/>
    <w:rsid w:val="006905B3"/>
    <w:rsid w:val="006B3301"/>
    <w:rsid w:val="006E2937"/>
    <w:rsid w:val="006E302C"/>
    <w:rsid w:val="006E325C"/>
    <w:rsid w:val="006E559C"/>
    <w:rsid w:val="006F3ED2"/>
    <w:rsid w:val="0070717C"/>
    <w:rsid w:val="00707D4E"/>
    <w:rsid w:val="00710D22"/>
    <w:rsid w:val="007226F4"/>
    <w:rsid w:val="00790473"/>
    <w:rsid w:val="00794FF9"/>
    <w:rsid w:val="007C2BC6"/>
    <w:rsid w:val="007C6A9E"/>
    <w:rsid w:val="007D411D"/>
    <w:rsid w:val="007E7B1B"/>
    <w:rsid w:val="008015FE"/>
    <w:rsid w:val="008145D3"/>
    <w:rsid w:val="00826CA2"/>
    <w:rsid w:val="00834F6F"/>
    <w:rsid w:val="00860005"/>
    <w:rsid w:val="0086761E"/>
    <w:rsid w:val="008808F2"/>
    <w:rsid w:val="00883C9D"/>
    <w:rsid w:val="0088787D"/>
    <w:rsid w:val="008A3A29"/>
    <w:rsid w:val="008B6D56"/>
    <w:rsid w:val="008D6AF5"/>
    <w:rsid w:val="008F0331"/>
    <w:rsid w:val="0090085C"/>
    <w:rsid w:val="009134C8"/>
    <w:rsid w:val="009216CA"/>
    <w:rsid w:val="00980349"/>
    <w:rsid w:val="00986364"/>
    <w:rsid w:val="00992D82"/>
    <w:rsid w:val="00996D0F"/>
    <w:rsid w:val="009A3F1E"/>
    <w:rsid w:val="009B0727"/>
    <w:rsid w:val="009D2F66"/>
    <w:rsid w:val="00A050A6"/>
    <w:rsid w:val="00A11A65"/>
    <w:rsid w:val="00A31F8F"/>
    <w:rsid w:val="00A42FC9"/>
    <w:rsid w:val="00A93DE0"/>
    <w:rsid w:val="00A966E1"/>
    <w:rsid w:val="00AB027A"/>
    <w:rsid w:val="00AB3B6E"/>
    <w:rsid w:val="00AB3BF4"/>
    <w:rsid w:val="00AD5C55"/>
    <w:rsid w:val="00AE5616"/>
    <w:rsid w:val="00AE59F7"/>
    <w:rsid w:val="00B134D0"/>
    <w:rsid w:val="00B16BAA"/>
    <w:rsid w:val="00B1794B"/>
    <w:rsid w:val="00B21C46"/>
    <w:rsid w:val="00B2750A"/>
    <w:rsid w:val="00B45BBF"/>
    <w:rsid w:val="00B50CB3"/>
    <w:rsid w:val="00B66D94"/>
    <w:rsid w:val="00B742E2"/>
    <w:rsid w:val="00B82856"/>
    <w:rsid w:val="00B93301"/>
    <w:rsid w:val="00B93B37"/>
    <w:rsid w:val="00BA015D"/>
    <w:rsid w:val="00BA573D"/>
    <w:rsid w:val="00BB24A9"/>
    <w:rsid w:val="00BB3B99"/>
    <w:rsid w:val="00BD20C7"/>
    <w:rsid w:val="00BD433B"/>
    <w:rsid w:val="00BE53FD"/>
    <w:rsid w:val="00C06CD1"/>
    <w:rsid w:val="00C17085"/>
    <w:rsid w:val="00C33C88"/>
    <w:rsid w:val="00C44DF9"/>
    <w:rsid w:val="00C5476A"/>
    <w:rsid w:val="00C6447C"/>
    <w:rsid w:val="00C83058"/>
    <w:rsid w:val="00C84564"/>
    <w:rsid w:val="00C845B5"/>
    <w:rsid w:val="00C87EE7"/>
    <w:rsid w:val="00CA470F"/>
    <w:rsid w:val="00CA748B"/>
    <w:rsid w:val="00CD6F9C"/>
    <w:rsid w:val="00CD7EF5"/>
    <w:rsid w:val="00D4293D"/>
    <w:rsid w:val="00DB6A54"/>
    <w:rsid w:val="00DD0971"/>
    <w:rsid w:val="00DE6DF6"/>
    <w:rsid w:val="00DE702B"/>
    <w:rsid w:val="00DF4F93"/>
    <w:rsid w:val="00E02C26"/>
    <w:rsid w:val="00E34486"/>
    <w:rsid w:val="00E60758"/>
    <w:rsid w:val="00E726A0"/>
    <w:rsid w:val="00E847CF"/>
    <w:rsid w:val="00E85757"/>
    <w:rsid w:val="00E877C7"/>
    <w:rsid w:val="00E90CD3"/>
    <w:rsid w:val="00E91312"/>
    <w:rsid w:val="00E9783D"/>
    <w:rsid w:val="00EA160C"/>
    <w:rsid w:val="00EB2E28"/>
    <w:rsid w:val="00ED3DAB"/>
    <w:rsid w:val="00ED75ED"/>
    <w:rsid w:val="00EE445F"/>
    <w:rsid w:val="00EF2E5B"/>
    <w:rsid w:val="00F2021E"/>
    <w:rsid w:val="00F22E47"/>
    <w:rsid w:val="00F4486B"/>
    <w:rsid w:val="00F53254"/>
    <w:rsid w:val="00F53AC9"/>
    <w:rsid w:val="00F65679"/>
    <w:rsid w:val="00F8017E"/>
    <w:rsid w:val="00F80696"/>
    <w:rsid w:val="00F839BA"/>
    <w:rsid w:val="00F84D5C"/>
    <w:rsid w:val="00F919B4"/>
    <w:rsid w:val="00F9409D"/>
    <w:rsid w:val="00FB5996"/>
    <w:rsid w:val="00FC66F2"/>
    <w:rsid w:val="00FE1A46"/>
    <w:rsid w:val="00FF0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0D9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0D9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2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0.png"/><Relationship Id="rId18" Type="http://schemas.openxmlformats.org/officeDocument/2006/relationships/image" Target="media/image6.emf"/><Relationship Id="rId26" Type="http://schemas.openxmlformats.org/officeDocument/2006/relationships/image" Target="media/image10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package" Target="embeddings/Dessin_Microsoft_Visio344.vsdx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20.png"/><Relationship Id="rId17" Type="http://schemas.openxmlformats.org/officeDocument/2006/relationships/package" Target="embeddings/Dessin_Microsoft_Visio122.vsdx"/><Relationship Id="rId25" Type="http://schemas.openxmlformats.org/officeDocument/2006/relationships/image" Target="media/image10.png"/><Relationship Id="rId33" Type="http://schemas.openxmlformats.org/officeDocument/2006/relationships/header" Target="header1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package" Target="embeddings/Dessin_Microsoft_Visio566.vsd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footer" Target="footer1.xml"/><Relationship Id="rId37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package" Target="embeddings/Dessin_Microsoft_Visio11.vsdx"/><Relationship Id="rId23" Type="http://schemas.openxmlformats.org/officeDocument/2006/relationships/package" Target="embeddings/Dessin_Microsoft_Visio455.vsdx"/><Relationship Id="rId28" Type="http://schemas.openxmlformats.org/officeDocument/2006/relationships/image" Target="media/image11.emf"/><Relationship Id="rId36" Type="http://schemas.openxmlformats.org/officeDocument/2006/relationships/package" Target="embeddings/Dessin_Microsoft_Visio788.vsdx"/><Relationship Id="rId10" Type="http://schemas.openxmlformats.org/officeDocument/2006/relationships/image" Target="media/image2.png"/><Relationship Id="rId19" Type="http://schemas.openxmlformats.org/officeDocument/2006/relationships/package" Target="embeddings/Dessin_Microsoft_Visio233.vsdx"/><Relationship Id="rId31" Type="http://schemas.openxmlformats.org/officeDocument/2006/relationships/package" Target="embeddings/Dessin_Microsoft_Visio677.vsdx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jpeg"/><Relationship Id="rId30" Type="http://schemas.openxmlformats.org/officeDocument/2006/relationships/image" Target="media/image12.emf"/><Relationship Id="rId35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4DEC25-9EAB-48B7-B0BE-21CBD007E4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820</TotalTime>
  <Pages>6</Pages>
  <Words>761</Words>
  <Characters>4191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Jean-Francois</cp:lastModifiedBy>
  <cp:revision>67</cp:revision>
  <cp:lastPrinted>2019-08-19T11:06:00Z</cp:lastPrinted>
  <dcterms:created xsi:type="dcterms:W3CDTF">2012-06-19T07:49:00Z</dcterms:created>
  <dcterms:modified xsi:type="dcterms:W3CDTF">2020-03-09T12:15:00Z</dcterms:modified>
</cp:coreProperties>
</file>