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4F19" w:rsidRDefault="002C4F19" w:rsidP="00716FE5">
      <w:pPr>
        <w:pStyle w:val="Texte"/>
        <w:rPr>
          <w:rFonts w:cs="Arial"/>
        </w:rPr>
      </w:pPr>
      <w:r w:rsidRPr="002C4F19">
        <w:rPr>
          <w:rFonts w:cs="Arial"/>
        </w:rPr>
        <w:t>Le client est spécialisé dans la fabrication de pièces d’usures pour différents types de moteur.</w:t>
      </w:r>
    </w:p>
    <w:p w:rsidR="002C4F19" w:rsidRDefault="002C4F19" w:rsidP="00716FE5">
      <w:pPr>
        <w:pStyle w:val="Texte"/>
        <w:rPr>
          <w:rFonts w:cs="Arial"/>
        </w:rPr>
      </w:pPr>
    </w:p>
    <w:p w:rsidR="002C4F19" w:rsidRPr="002C4F19" w:rsidRDefault="002C4F19" w:rsidP="002C4F19">
      <w:pPr>
        <w:rPr>
          <w:rFonts w:ascii="Arial" w:hAnsi="Arial" w:cs="Arial"/>
          <w:sz w:val="24"/>
          <w:szCs w:val="24"/>
        </w:rPr>
      </w:pPr>
      <w:r w:rsidRPr="002C4F19">
        <w:rPr>
          <w:rFonts w:ascii="Arial" w:hAnsi="Arial" w:cs="Arial"/>
          <w:sz w:val="24"/>
          <w:szCs w:val="24"/>
        </w:rPr>
        <w:t>La réalisation de ces pièces d’usure s’effectue sur la cha</w:t>
      </w:r>
      <w:r w:rsidR="000A633F">
        <w:rPr>
          <w:rFonts w:ascii="Arial" w:hAnsi="Arial" w:cs="Arial"/>
          <w:sz w:val="24"/>
          <w:szCs w:val="24"/>
        </w:rPr>
        <w:t>î</w:t>
      </w:r>
      <w:r w:rsidRPr="002C4F19">
        <w:rPr>
          <w:rFonts w:ascii="Arial" w:hAnsi="Arial" w:cs="Arial"/>
          <w:sz w:val="24"/>
          <w:szCs w:val="24"/>
        </w:rPr>
        <w:t>ne de fabrication décrite ci-après :</w:t>
      </w:r>
    </w:p>
    <w:p w:rsidR="002C4F19" w:rsidRPr="002C4F19" w:rsidRDefault="002C4F19" w:rsidP="002C4F19">
      <w:pPr>
        <w:pStyle w:val="Paragraphedeliste"/>
        <w:rPr>
          <w:rFonts w:ascii="Arial" w:hAnsi="Arial" w:cs="Arial"/>
          <w:b/>
          <w:sz w:val="24"/>
          <w:szCs w:val="24"/>
        </w:rPr>
      </w:pPr>
    </w:p>
    <w:p w:rsidR="002C4F19" w:rsidRPr="002C4F19" w:rsidRDefault="002C4F19" w:rsidP="002C4F19">
      <w:pPr>
        <w:pStyle w:val="Paragraphedeliste"/>
        <w:numPr>
          <w:ilvl w:val="0"/>
          <w:numId w:val="35"/>
        </w:numPr>
        <w:rPr>
          <w:rFonts w:ascii="Arial" w:hAnsi="Arial" w:cs="Arial"/>
          <w:sz w:val="24"/>
          <w:szCs w:val="24"/>
        </w:rPr>
      </w:pPr>
      <w:r w:rsidRPr="002C4F19">
        <w:rPr>
          <w:rFonts w:ascii="Arial" w:hAnsi="Arial" w:cs="Arial"/>
          <w:sz w:val="24"/>
          <w:szCs w:val="24"/>
        </w:rPr>
        <w:t>L’acier arrive sous forme de bobine</w:t>
      </w:r>
      <w:r>
        <w:rPr>
          <w:rFonts w:ascii="Arial" w:hAnsi="Arial" w:cs="Arial"/>
          <w:sz w:val="24"/>
          <w:szCs w:val="24"/>
        </w:rPr>
        <w:t> ;</w:t>
      </w:r>
    </w:p>
    <w:p w:rsidR="002C4F19" w:rsidRPr="002C4F19" w:rsidRDefault="002C4F19" w:rsidP="002C4F19">
      <w:pPr>
        <w:pStyle w:val="Paragraphedeliste"/>
        <w:numPr>
          <w:ilvl w:val="0"/>
          <w:numId w:val="35"/>
        </w:numPr>
        <w:rPr>
          <w:rFonts w:ascii="Arial" w:hAnsi="Arial" w:cs="Arial"/>
          <w:sz w:val="24"/>
          <w:szCs w:val="24"/>
        </w:rPr>
      </w:pPr>
      <w:r w:rsidRPr="002C4F19">
        <w:rPr>
          <w:rFonts w:ascii="Arial" w:hAnsi="Arial" w:cs="Arial"/>
          <w:sz w:val="24"/>
          <w:szCs w:val="24"/>
        </w:rPr>
        <w:t>L’alliage de cuivre est déposé sur la face supérieure de la bande</w:t>
      </w:r>
      <w:r>
        <w:rPr>
          <w:rFonts w:ascii="Arial" w:hAnsi="Arial" w:cs="Arial"/>
          <w:sz w:val="24"/>
          <w:szCs w:val="24"/>
        </w:rPr>
        <w:t> ;</w:t>
      </w:r>
    </w:p>
    <w:p w:rsidR="002C4F19" w:rsidRPr="002C4F19" w:rsidRDefault="002C4F19" w:rsidP="002C4F19">
      <w:pPr>
        <w:pStyle w:val="Paragraphedeliste"/>
        <w:numPr>
          <w:ilvl w:val="0"/>
          <w:numId w:val="35"/>
        </w:numPr>
        <w:rPr>
          <w:rFonts w:ascii="Arial" w:hAnsi="Arial" w:cs="Arial"/>
          <w:sz w:val="24"/>
          <w:szCs w:val="24"/>
        </w:rPr>
      </w:pPr>
      <w:r w:rsidRPr="002C4F19">
        <w:rPr>
          <w:rFonts w:ascii="Arial" w:hAnsi="Arial" w:cs="Arial"/>
          <w:sz w:val="24"/>
          <w:szCs w:val="24"/>
        </w:rPr>
        <w:t xml:space="preserve">L’ensemble est mis au four afin de fusionner les deux </w:t>
      </w:r>
      <w:r w:rsidR="000A633F">
        <w:rPr>
          <w:rFonts w:ascii="Arial" w:hAnsi="Arial" w:cs="Arial"/>
          <w:sz w:val="24"/>
          <w:szCs w:val="24"/>
        </w:rPr>
        <w:t>matériaux</w:t>
      </w:r>
      <w:r>
        <w:rPr>
          <w:rFonts w:ascii="Arial" w:hAnsi="Arial" w:cs="Arial"/>
          <w:sz w:val="24"/>
          <w:szCs w:val="24"/>
        </w:rPr>
        <w:t> ;</w:t>
      </w:r>
    </w:p>
    <w:p w:rsidR="002C4F19" w:rsidRPr="002C4F19" w:rsidRDefault="002C4F19" w:rsidP="002C4F19">
      <w:pPr>
        <w:pStyle w:val="Paragraphedeliste"/>
        <w:numPr>
          <w:ilvl w:val="0"/>
          <w:numId w:val="35"/>
        </w:numPr>
        <w:rPr>
          <w:rFonts w:ascii="Arial" w:hAnsi="Arial" w:cs="Arial"/>
          <w:sz w:val="24"/>
          <w:szCs w:val="24"/>
        </w:rPr>
      </w:pPr>
      <w:r w:rsidRPr="002C4F19">
        <w:rPr>
          <w:rFonts w:ascii="Arial" w:hAnsi="Arial" w:cs="Arial"/>
          <w:sz w:val="24"/>
          <w:szCs w:val="24"/>
        </w:rPr>
        <w:t>Un outillage de presse découpe et met en forme le produit final</w:t>
      </w:r>
      <w:r>
        <w:rPr>
          <w:rFonts w:ascii="Arial" w:hAnsi="Arial" w:cs="Arial"/>
          <w:sz w:val="24"/>
          <w:szCs w:val="24"/>
        </w:rPr>
        <w:t> ;</w:t>
      </w:r>
    </w:p>
    <w:p w:rsidR="002C4F19" w:rsidRPr="002C4F19" w:rsidRDefault="002C4F19" w:rsidP="002C4F19">
      <w:pPr>
        <w:pStyle w:val="Texte"/>
        <w:numPr>
          <w:ilvl w:val="0"/>
          <w:numId w:val="35"/>
        </w:numPr>
        <w:rPr>
          <w:rFonts w:cs="Arial"/>
          <w:color w:val="auto"/>
          <w:szCs w:val="24"/>
        </w:rPr>
      </w:pPr>
      <w:r w:rsidRPr="002C4F19">
        <w:rPr>
          <w:rFonts w:cs="Arial"/>
          <w:szCs w:val="24"/>
        </w:rPr>
        <w:t>La pièce finie tombe dans un bac de réception</w:t>
      </w:r>
      <w:r>
        <w:rPr>
          <w:rFonts w:cs="Arial"/>
          <w:szCs w:val="24"/>
        </w:rPr>
        <w:t>.</w:t>
      </w:r>
    </w:p>
    <w:p w:rsidR="002C4F19" w:rsidRDefault="002C4F19" w:rsidP="00716FE5">
      <w:pPr>
        <w:pStyle w:val="Texte"/>
        <w:rPr>
          <w:color w:val="auto"/>
          <w:szCs w:val="24"/>
        </w:rPr>
      </w:pPr>
    </w:p>
    <w:p w:rsidR="002C4F19" w:rsidRDefault="002C4F19" w:rsidP="00716FE5">
      <w:pPr>
        <w:pStyle w:val="Texte"/>
        <w:rPr>
          <w:rFonts w:cs="Arial"/>
        </w:rPr>
      </w:pPr>
      <w:r w:rsidRPr="002C4F19">
        <w:rPr>
          <w:rFonts w:cs="Arial"/>
        </w:rPr>
        <w:t xml:space="preserve">Le système étudié permet </w:t>
      </w:r>
      <w:r>
        <w:rPr>
          <w:rFonts w:cs="Arial"/>
        </w:rPr>
        <w:t>l’alimentation</w:t>
      </w:r>
      <w:r w:rsidRPr="002C4F19">
        <w:rPr>
          <w:rFonts w:cs="Arial"/>
        </w:rPr>
        <w:t xml:space="preserve"> en poudre de cuivre</w:t>
      </w:r>
      <w:r>
        <w:rPr>
          <w:rFonts w:cs="Arial"/>
        </w:rPr>
        <w:t>.</w:t>
      </w:r>
    </w:p>
    <w:p w:rsidR="002C4F19" w:rsidRDefault="002C4F19" w:rsidP="00716FE5">
      <w:pPr>
        <w:pStyle w:val="Texte"/>
        <w:rPr>
          <w:rFonts w:cs="Arial"/>
        </w:rPr>
      </w:pPr>
    </w:p>
    <w:p w:rsidR="00F632CF" w:rsidRPr="00F632CF" w:rsidRDefault="005C0E4F" w:rsidP="00F632CF">
      <w:pPr>
        <w:spacing w:after="200" w:line="276" w:lineRule="auto"/>
        <w:ind w:left="720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3522980</wp:posOffset>
                </wp:positionH>
                <wp:positionV relativeFrom="paragraph">
                  <wp:posOffset>189230</wp:posOffset>
                </wp:positionV>
                <wp:extent cx="3301365" cy="534670"/>
                <wp:effectExtent l="6350" t="7620" r="6985" b="10160"/>
                <wp:wrapNone/>
                <wp:docPr id="1071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1365" cy="534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>
                            <w:r w:rsidRPr="00F632CF">
                              <w:rPr>
                                <w:rFonts w:ascii="Arial" w:eastAsia="Calibri" w:hAnsi="Arial" w:cs="Arial"/>
                                <w:sz w:val="24"/>
                                <w:szCs w:val="24"/>
                                <w:lang w:eastAsia="en-US"/>
                              </w:rPr>
                              <w:t>La matière première se présente sous forme de sac d’une tonne</w:t>
                            </w:r>
                            <w:r>
                              <w:rPr>
                                <w:rFonts w:ascii="Arial" w:eastAsia="Calibri" w:hAnsi="Arial" w:cs="Arial"/>
                                <w:sz w:val="24"/>
                                <w:szCs w:val="24"/>
                                <w:lang w:eastAsia="en-US"/>
                              </w:rPr>
                              <w:t xml:space="preserve"> (1 000 kg).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2" o:spid="_x0000_s1026" type="#_x0000_t202" style="position:absolute;left:0;text-align:left;margin-left:277.4pt;margin-top:14.9pt;width:259.95pt;height:42.1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">
                <v:textbox>
                  <w:txbxContent>
                    <w:p w:rsidR="003C132A" w:rsidRDefault="003C132A">
                      <w:r w:rsidRPr="00F632CF">
                        <w:rPr>
                          <w:rFonts w:ascii="Arial" w:eastAsia="Calibri" w:hAnsi="Arial" w:cs="Arial"/>
                          <w:sz w:val="24"/>
                          <w:szCs w:val="24"/>
                          <w:lang w:eastAsia="en-US"/>
                        </w:rPr>
                        <w:t>La matière première se présente sous forme de sac d’une tonne</w:t>
                      </w:r>
                      <w:r>
                        <w:rPr>
                          <w:rFonts w:ascii="Arial" w:eastAsia="Calibri" w:hAnsi="Arial" w:cs="Arial"/>
                          <w:sz w:val="24"/>
                          <w:szCs w:val="24"/>
                          <w:lang w:eastAsia="en-US"/>
                        </w:rPr>
                        <w:t xml:space="preserve"> (1 000 kg).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>
                <wp:simplePos x="0" y="0"/>
                <wp:positionH relativeFrom="column">
                  <wp:posOffset>-49530</wp:posOffset>
                </wp:positionH>
                <wp:positionV relativeFrom="paragraph">
                  <wp:posOffset>102870</wp:posOffset>
                </wp:positionV>
                <wp:extent cx="3126105" cy="3940810"/>
                <wp:effectExtent l="0" t="0" r="1905" b="0"/>
                <wp:wrapNone/>
                <wp:docPr id="1070" name="Text 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6105" cy="3940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F632C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57412" cy="3810000"/>
                                  <wp:effectExtent l="19050" t="0" r="88" b="0"/>
                                  <wp:docPr id="15" name="Image 31" descr="P108077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1080771.JPG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8604" cy="38115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3" o:spid="_x0000_s1027" type="#_x0000_t202" style="position:absolute;left:0;text-align:left;margin-left:-3.9pt;margin-top:8.1pt;width:246.15pt;height:310.3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" stroked="f">
                <v:textbox>
                  <w:txbxContent>
                    <w:p w:rsidR="003C132A" w:rsidRDefault="003C132A" w:rsidP="00F632C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57412" cy="3810000"/>
                            <wp:effectExtent l="19050" t="0" r="88" b="0"/>
                            <wp:docPr id="15" name="Image 31" descr="P108077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1080771.JP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8604" cy="38115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116840</wp:posOffset>
                </wp:positionV>
                <wp:extent cx="258445" cy="292100"/>
                <wp:effectExtent l="1436370" t="15875" r="10160" b="996950"/>
                <wp:wrapNone/>
                <wp:docPr id="1069" name="AutoShap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91403"/>
                            <a:gd name="adj5" fmla="val 421088"/>
                            <a:gd name="adj6" fmla="val -534153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AutoShape 324" o:spid="_x0000_s1028" type="#_x0000_t48" style="position:absolute;left:0;text-align:left;margin-left:242.25pt;margin-top:9.2pt;width:20.35pt;height:23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" adj="-115377,90955,-19743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26035</wp:posOffset>
                </wp:positionV>
                <wp:extent cx="182245" cy="0"/>
                <wp:effectExtent l="8890" t="6350" r="8890" b="12700"/>
                <wp:wrapNone/>
                <wp:docPr id="1068" name="AutoShap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F25BD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36" o:spid="_x0000_s1026" type="#_x0000_t32" style="position:absolute;margin-left:264.85pt;margin-top:2.05pt;width:14.35pt;height:0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"/>
            </w:pict>
          </mc:Fallback>
        </mc:AlternateContent>
      </w:r>
    </w:p>
    <w:p w:rsidR="00F632CF" w:rsidRPr="00F632CF" w:rsidRDefault="00F632C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3517265</wp:posOffset>
                </wp:positionH>
                <wp:positionV relativeFrom="paragraph">
                  <wp:posOffset>15875</wp:posOffset>
                </wp:positionV>
                <wp:extent cx="3289300" cy="605790"/>
                <wp:effectExtent l="10160" t="5715" r="5715" b="7620"/>
                <wp:wrapNone/>
                <wp:docPr id="1067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9300" cy="605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F632CF" w:rsidRDefault="003C132A" w:rsidP="00F632C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632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Le sac se positionne dans une trémie qui débouche sur un régulateur qui étrangle l’extrémité du sac.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3" o:spid="_x0000_s1029" type="#_x0000_t202" style="position:absolute;left:0;text-align:left;margin-left:276.95pt;margin-top:1.25pt;width:259pt;height:47.7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">
                <v:textbox>
                  <w:txbxContent>
                    <w:p w:rsidR="003C132A" w:rsidRPr="00F632CF" w:rsidRDefault="003C132A" w:rsidP="00F632C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632CF">
                        <w:rPr>
                          <w:rFonts w:ascii="Arial" w:hAnsi="Arial" w:cs="Arial"/>
                          <w:sz w:val="24"/>
                          <w:szCs w:val="24"/>
                        </w:rPr>
                        <w:t>Le sac se positionne dans une trémie qui débouche sur un régulateur qui étrangle l’extrémité du sac.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173355</wp:posOffset>
                </wp:positionV>
                <wp:extent cx="258445" cy="292100"/>
                <wp:effectExtent l="1274445" t="10795" r="10160" b="659130"/>
                <wp:wrapNone/>
                <wp:docPr id="1066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84028"/>
                            <a:gd name="adj5" fmla="val 307394"/>
                            <a:gd name="adj6" fmla="val -474449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5" o:spid="_x0000_s1030" type="#_x0000_t48" style="position:absolute;left:0;text-align:left;margin-left:242.25pt;margin-top:13.65pt;width:20.35pt;height:23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" adj="-102481,66397,-18150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2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3335020</wp:posOffset>
                </wp:positionH>
                <wp:positionV relativeFrom="paragraph">
                  <wp:posOffset>92075</wp:posOffset>
                </wp:positionV>
                <wp:extent cx="182245" cy="0"/>
                <wp:effectExtent l="8890" t="10795" r="8890" b="8255"/>
                <wp:wrapNone/>
                <wp:docPr id="1065" name="AutoShap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6B5146" id="AutoShape 337" o:spid="_x0000_s1026" type="#_x0000_t32" style="position:absolute;margin-left:262.6pt;margin-top:7.25pt;width:14.35pt;height:0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IDZIQIAAD8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"/>
            </w:pict>
          </mc:Fallback>
        </mc:AlternateContent>
      </w:r>
    </w:p>
    <w:p w:rsidR="00F632CF" w:rsidRDefault="00F632C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3522980</wp:posOffset>
                </wp:positionH>
                <wp:positionV relativeFrom="paragraph">
                  <wp:posOffset>58420</wp:posOffset>
                </wp:positionV>
                <wp:extent cx="3283585" cy="605790"/>
                <wp:effectExtent l="6350" t="5715" r="5715" b="7620"/>
                <wp:wrapNone/>
                <wp:docPr id="1064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3585" cy="605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653BF1" w:rsidRDefault="003C132A" w:rsidP="00F632C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53BF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Le régulateur est géré par deux vérins pneumatiques qui limitent le flux de poudre.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1031" type="#_x0000_t202" style="position:absolute;left:0;text-align:left;margin-left:277.4pt;margin-top:4.6pt;width:258.55pt;height:47.7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">
                <v:textbox>
                  <w:txbxContent>
                    <w:p w:rsidR="003C132A" w:rsidRPr="00653BF1" w:rsidRDefault="003C132A" w:rsidP="00F632C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53BF1">
                        <w:rPr>
                          <w:rFonts w:ascii="Arial" w:hAnsi="Arial" w:cs="Arial"/>
                          <w:sz w:val="24"/>
                          <w:szCs w:val="24"/>
                        </w:rPr>
                        <w:t>Le régulateur est géré par deux vérins pneumatiques qui limitent le flux de poudre.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163830</wp:posOffset>
                </wp:positionV>
                <wp:extent cx="258445" cy="292100"/>
                <wp:effectExtent l="1303020" t="15875" r="10160" b="454025"/>
                <wp:wrapNone/>
                <wp:docPr id="1063" name="AutoShap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85750"/>
                            <a:gd name="adj5" fmla="val 234347"/>
                            <a:gd name="adj6" fmla="val -488208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6" o:spid="_x0000_s1032" type="#_x0000_t48" style="position:absolute;left:0;text-align:left;margin-left:242.25pt;margin-top:12.9pt;width:20.35pt;height:23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" adj="-105453,50619,-18522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3335020</wp:posOffset>
                </wp:positionH>
                <wp:positionV relativeFrom="paragraph">
                  <wp:posOffset>132080</wp:posOffset>
                </wp:positionV>
                <wp:extent cx="182245" cy="0"/>
                <wp:effectExtent l="8890" t="7620" r="8890" b="11430"/>
                <wp:wrapNone/>
                <wp:docPr id="1062" name="AutoShap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E08E9" id="AutoShape 338" o:spid="_x0000_s1026" type="#_x0000_t32" style="position:absolute;margin-left:262.6pt;margin-top:10.4pt;width:14.35pt;height:0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SFuIgIAAD8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"/>
            </w:pict>
          </mc:Fallback>
        </mc:AlternateContent>
      </w:r>
    </w:p>
    <w:p w:rsidR="00F632CF" w:rsidRDefault="00F632C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3522980</wp:posOffset>
                </wp:positionH>
                <wp:positionV relativeFrom="paragraph">
                  <wp:posOffset>87630</wp:posOffset>
                </wp:positionV>
                <wp:extent cx="3265805" cy="819785"/>
                <wp:effectExtent l="6350" t="10795" r="13970" b="7620"/>
                <wp:wrapNone/>
                <wp:docPr id="1060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819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587947" w:rsidRDefault="003C132A" w:rsidP="0058794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58794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La poudre tombe dans une virole permettant un accès de maintenance et de contrôle. Un piquage d’aspiration  évite les dispersions  de poudre dans l’atelier.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5" o:spid="_x0000_s1033" type="#_x0000_t202" style="position:absolute;left:0;text-align:left;margin-left:277.4pt;margin-top:6.9pt;width:257.15pt;height:64.5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">
                <v:textbox>
                  <w:txbxContent>
                    <w:p w:rsidR="003C132A" w:rsidRPr="00587947" w:rsidRDefault="003C132A" w:rsidP="0058794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587947">
                        <w:rPr>
                          <w:rFonts w:ascii="Arial" w:hAnsi="Arial" w:cs="Arial"/>
                          <w:sz w:val="24"/>
                          <w:szCs w:val="24"/>
                        </w:rPr>
                        <w:t>La poudre tombe dans une virole permettant un accès de maintenance et de contrôle. Un piquage d’aspiration  évite les dispersions  de poudre dans l’atelier.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208280</wp:posOffset>
                </wp:positionV>
                <wp:extent cx="258445" cy="292100"/>
                <wp:effectExtent l="1474470" t="17145" r="10160" b="14605"/>
                <wp:wrapNone/>
                <wp:docPr id="1059" name="AutoShap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94347"/>
                            <a:gd name="adj5" fmla="val 71306"/>
                            <a:gd name="adj6" fmla="val -55823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7" o:spid="_x0000_s1034" type="#_x0000_t48" style="position:absolute;left:0;text-align:left;margin-left:242.25pt;margin-top:16.4pt;width:20.35pt;height:23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" adj="-120578,15402,-20379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4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3340735</wp:posOffset>
                </wp:positionH>
                <wp:positionV relativeFrom="paragraph">
                  <wp:posOffset>125095</wp:posOffset>
                </wp:positionV>
                <wp:extent cx="182245" cy="0"/>
                <wp:effectExtent l="5080" t="5715" r="12700" b="13335"/>
                <wp:wrapNone/>
                <wp:docPr id="1058" name="AutoShap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801B44" id="AutoShape 339" o:spid="_x0000_s1026" type="#_x0000_t32" style="position:absolute;margin-left:263.05pt;margin-top:9.85pt;width:14.35pt;height:0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"/>
            </w:pict>
          </mc:Fallback>
        </mc:AlternateContent>
      </w:r>
    </w:p>
    <w:p w:rsidR="00F632CF" w:rsidRPr="00F632CF" w:rsidRDefault="00F632C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</w:p>
    <w:p w:rsidR="00F632CF" w:rsidRPr="00F632CF" w:rsidRDefault="00F632C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3517265</wp:posOffset>
                </wp:positionH>
                <wp:positionV relativeFrom="paragraph">
                  <wp:posOffset>80645</wp:posOffset>
                </wp:positionV>
                <wp:extent cx="3265805" cy="617855"/>
                <wp:effectExtent l="10160" t="13970" r="10160" b="6350"/>
                <wp:wrapNone/>
                <wp:docPr id="1057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587947" w:rsidRDefault="003C132A" w:rsidP="00E03DC8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D31E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Un filtre tamis protège des impuretés. Il est maintenu en position par serrage avec trois sauterelles.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6" o:spid="_x0000_s1035" type="#_x0000_t202" style="position:absolute;left:0;text-align:left;margin-left:276.95pt;margin-top:6.35pt;width:257.15pt;height:48.6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">
                <v:textbox>
                  <w:txbxContent>
                    <w:p w:rsidR="003C132A" w:rsidRPr="00587947" w:rsidRDefault="003C132A" w:rsidP="00E03DC8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D31E1">
                        <w:rPr>
                          <w:rFonts w:ascii="Arial" w:hAnsi="Arial" w:cs="Arial"/>
                          <w:sz w:val="24"/>
                          <w:szCs w:val="24"/>
                        </w:rPr>
                        <w:t>Un filtre tamis protège des impuretés. Il est maintenu en position par serrage avec trois sauterelles.</w:t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ascii="Comic Sans MS" w:eastAsia="Calibri" w:hAnsi="Comic Sans MS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203200</wp:posOffset>
                </wp:positionV>
                <wp:extent cx="182245" cy="0"/>
                <wp:effectExtent l="8890" t="7620" r="8890" b="11430"/>
                <wp:wrapNone/>
                <wp:docPr id="1056" name="AutoShap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B9960C" id="AutoShape 340" o:spid="_x0000_s1026" type="#_x0000_t32" style="position:absolute;margin-left:264.85pt;margin-top:16pt;width:14.35pt;height:0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sfNIQIAAD8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"/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3082290</wp:posOffset>
                </wp:positionH>
                <wp:positionV relativeFrom="paragraph">
                  <wp:posOffset>63500</wp:posOffset>
                </wp:positionV>
                <wp:extent cx="258445" cy="292100"/>
                <wp:effectExtent l="1442085" t="439420" r="13970" b="11430"/>
                <wp:wrapNone/>
                <wp:docPr id="1055" name="AutoShap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92630"/>
                            <a:gd name="adj5" fmla="val -130653"/>
                            <a:gd name="adj6" fmla="val -542750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8" o:spid="_x0000_s1036" type="#_x0000_t48" style="position:absolute;left:0;text-align:left;margin-left:242.7pt;margin-top:5pt;width:20.35pt;height:23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" adj="-117234,-28221,-20008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207010</wp:posOffset>
                </wp:positionH>
                <wp:positionV relativeFrom="paragraph">
                  <wp:posOffset>1606550</wp:posOffset>
                </wp:positionV>
                <wp:extent cx="3398520" cy="2499995"/>
                <wp:effectExtent l="5080" t="6350" r="6350" b="8255"/>
                <wp:wrapNone/>
                <wp:docPr id="1054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8520" cy="2499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E21B7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175412" cy="2381559"/>
                                  <wp:effectExtent l="19050" t="0" r="5938" b="0"/>
                                  <wp:docPr id="73" name="Image 72" descr="P108074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1080749.JPG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7120" cy="2382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9" o:spid="_x0000_s1037" type="#_x0000_t202" style="position:absolute;left:0;text-align:left;margin-left:16.3pt;margin-top:126.5pt;width:267.6pt;height:196.8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">
                <v:textbox>
                  <w:txbxContent>
                    <w:p w:rsidR="003C132A" w:rsidRDefault="003C132A" w:rsidP="00E21B7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175412" cy="2381559"/>
                            <wp:effectExtent l="19050" t="0" r="5938" b="0"/>
                            <wp:docPr id="73" name="Image 72" descr="P108074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1080749.JPG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77120" cy="2382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3522980</wp:posOffset>
                </wp:positionH>
                <wp:positionV relativeFrom="paragraph">
                  <wp:posOffset>179705</wp:posOffset>
                </wp:positionV>
                <wp:extent cx="3265805" cy="617855"/>
                <wp:effectExtent l="6350" t="12700" r="13970" b="7620"/>
                <wp:wrapNone/>
                <wp:docPr id="1053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A43ECB" w:rsidRDefault="003C132A" w:rsidP="00E03DC8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A43EC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Un cône d’injection centralise le débit de poudre dans le répartiteur. Il se termine par une vanne ¼ de tour.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7" o:spid="_x0000_s1038" type="#_x0000_t202" style="position:absolute;left:0;text-align:left;margin-left:277.4pt;margin-top:14.15pt;width:257.15pt;height:48.6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">
                <v:textbox>
                  <w:txbxContent>
                    <w:p w:rsidR="003C132A" w:rsidRPr="00A43ECB" w:rsidRDefault="003C132A" w:rsidP="00E03DC8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A43ECB">
                        <w:rPr>
                          <w:rFonts w:ascii="Arial" w:hAnsi="Arial" w:cs="Arial"/>
                          <w:sz w:val="24"/>
                          <w:szCs w:val="24"/>
                        </w:rPr>
                        <w:t>Un cône d’injection centralise le débit de poudre dans le répartiteur. Il se termine par une vanne ¼ de tour.</w:t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5812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479425</wp:posOffset>
                </wp:positionH>
                <wp:positionV relativeFrom="paragraph">
                  <wp:posOffset>225425</wp:posOffset>
                </wp:positionV>
                <wp:extent cx="258445" cy="292100"/>
                <wp:effectExtent l="10795" t="15875" r="978535" b="1711325"/>
                <wp:wrapNone/>
                <wp:docPr id="1052" name="AutoSha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129486"/>
                            <a:gd name="adj3" fmla="val 39130"/>
                            <a:gd name="adj4" fmla="val 160690"/>
                            <a:gd name="adj5" fmla="val 673259"/>
                            <a:gd name="adj6" fmla="val 456264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E21B7F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0" o:spid="_x0000_s1039" type="#_x0000_t48" style="position:absolute;left:0;text-align:left;margin-left:37.75pt;margin-top:17.75pt;width:20.35pt;height:23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" adj="98553,145424,34709,8452,27969,8452" strokeweight="1.5pt">
                <v:stroke startarrow="block"/>
                <v:textbox>
                  <w:txbxContent>
                    <w:p w:rsidR="003C132A" w:rsidRDefault="003C132A" w:rsidP="00E21B7F">
                      <w:r>
                        <w:t>3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Comic Sans MS" w:eastAsia="Calibri" w:hAnsi="Comic Sans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3105150</wp:posOffset>
                </wp:positionH>
                <wp:positionV relativeFrom="paragraph">
                  <wp:posOffset>99695</wp:posOffset>
                </wp:positionV>
                <wp:extent cx="258445" cy="292100"/>
                <wp:effectExtent l="1607820" t="937895" r="10160" b="17780"/>
                <wp:wrapNone/>
                <wp:docPr id="1051" name="AutoShap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-29486"/>
                            <a:gd name="adj3" fmla="val 39130"/>
                            <a:gd name="adj4" fmla="val -99755"/>
                            <a:gd name="adj5" fmla="val -300218"/>
                            <a:gd name="adj6" fmla="val -601718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F632CF"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9" o:spid="_x0000_s1040" type="#_x0000_t48" style="position:absolute;left:0;text-align:left;margin-left:244.5pt;margin-top:7.85pt;width:20.35pt;height:23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" adj="-129971,-64847,-21547,8452,-6369,8452" strokeweight="1.5pt">
                <v:stroke startarrow="block"/>
                <v:textbox>
                  <w:txbxContent>
                    <w:p w:rsidR="003C132A" w:rsidRDefault="003C132A" w:rsidP="00F632CF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F632CF" w:rsidRPr="00F632CF" w:rsidRDefault="005C0E4F" w:rsidP="00F632CF">
      <w:pPr>
        <w:spacing w:after="200" w:line="276" w:lineRule="auto"/>
        <w:ind w:left="720"/>
        <w:contextualSpacing/>
        <w:rPr>
          <w:rFonts w:ascii="Comic Sans MS" w:eastAsia="Calibri" w:hAnsi="Comic Sans MS"/>
          <w:sz w:val="22"/>
          <w:szCs w:val="22"/>
          <w:lang w:eastAsia="en-US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1616075</wp:posOffset>
                </wp:positionH>
                <wp:positionV relativeFrom="paragraph">
                  <wp:posOffset>229870</wp:posOffset>
                </wp:positionV>
                <wp:extent cx="258445" cy="292100"/>
                <wp:effectExtent l="13970" t="15240" r="1099185" b="2188210"/>
                <wp:wrapNone/>
                <wp:docPr id="1050" name="AutoShap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445" cy="292100"/>
                        </a:xfrm>
                        <a:prstGeom prst="borderCallout2">
                          <a:avLst>
                            <a:gd name="adj1" fmla="val 39130"/>
                            <a:gd name="adj2" fmla="val 129486"/>
                            <a:gd name="adj3" fmla="val 39130"/>
                            <a:gd name="adj4" fmla="val 174694"/>
                            <a:gd name="adj5" fmla="val 836523"/>
                            <a:gd name="adj6" fmla="val 50049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Default="003C132A" w:rsidP="00E21B7F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1" o:spid="_x0000_s1041" type="#_x0000_t48" style="position:absolute;left:0;text-align:left;margin-left:127.25pt;margin-top:18.1pt;width:20.35pt;height:23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" adj="108106,180689,37734,8452,27969,8452" strokeweight="1.5pt">
                <v:stroke startarrow="block"/>
                <v:textbox>
                  <w:txbxContent>
                    <w:p w:rsidR="003C132A" w:rsidRDefault="003C132A" w:rsidP="00E21B7F">
                      <w:r>
                        <w:t>4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Comic Sans MS" w:eastAsia="Calibri" w:hAnsi="Comic Sans MS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73660</wp:posOffset>
                </wp:positionV>
                <wp:extent cx="182245" cy="0"/>
                <wp:effectExtent l="8890" t="11430" r="8890" b="7620"/>
                <wp:wrapNone/>
                <wp:docPr id="1049" name="AutoShap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2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15F21" id="AutoShape 341" o:spid="_x0000_s1026" type="#_x0000_t32" style="position:absolute;margin-left:264.85pt;margin-top:5.8pt;width:14.35pt;height:0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1iJIgIAAD8EAAAOAAAAZHJzL2Uyb0RvYy54bWysU82O2yAQvlfqOyDuie2sky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"/>
            </w:pict>
          </mc:Fallback>
        </mc:AlternateContent>
      </w:r>
    </w:p>
    <w:p w:rsidR="002C4F19" w:rsidRDefault="005C0E4F" w:rsidP="00716FE5">
      <w:pPr>
        <w:pStyle w:val="Texte"/>
        <w:rPr>
          <w:rFonts w:cs="Arial"/>
          <w:color w:val="auto"/>
          <w:szCs w:val="24"/>
        </w:rPr>
      </w:pPr>
      <w:r>
        <w:rPr>
          <w:rFonts w:cs="Arial"/>
          <w:noProof/>
          <w:color w:val="auto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3258820</wp:posOffset>
                </wp:positionH>
                <wp:positionV relativeFrom="paragraph">
                  <wp:posOffset>93345</wp:posOffset>
                </wp:positionV>
                <wp:extent cx="2088515" cy="292100"/>
                <wp:effectExtent l="837565" t="1649095" r="17145" b="11430"/>
                <wp:wrapNone/>
                <wp:docPr id="1048" name="AutoShape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88515" cy="292100"/>
                        </a:xfrm>
                        <a:prstGeom prst="borderCallout2">
                          <a:avLst>
                            <a:gd name="adj1" fmla="val 39130"/>
                            <a:gd name="adj2" fmla="val -3648"/>
                            <a:gd name="adj3" fmla="val 39130"/>
                            <a:gd name="adj4" fmla="val -7755"/>
                            <a:gd name="adj5" fmla="val -552606"/>
                            <a:gd name="adj6" fmla="val -37065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Pr="00653BF1" w:rsidRDefault="003C132A" w:rsidP="00653BF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Tuyau flexible d’aspiration.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5" o:spid="_x0000_s1042" type="#_x0000_t48" style="position:absolute;left:0;text-align:left;margin-left:256.6pt;margin-top:7.35pt;width:164.45pt;height:23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" adj="-8006,-119363,-1675,8452,-788,8452" strokeweight="1.5pt">
                <v:stroke startarrow="block"/>
                <v:textbox>
                  <w:txbxContent>
                    <w:p w:rsidR="003C132A" w:rsidRPr="00653BF1" w:rsidRDefault="003C132A" w:rsidP="00653BF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Tuyau flexible d’aspiration.</w:t>
                      </w:r>
                    </w:p>
                  </w:txbxContent>
                </v:textbox>
              </v:shape>
            </w:pict>
          </mc:Fallback>
        </mc:AlternateContent>
      </w:r>
    </w:p>
    <w:p w:rsidR="00E21B7F" w:rsidRPr="002C4F19" w:rsidRDefault="00E21B7F" w:rsidP="00716FE5">
      <w:pPr>
        <w:pStyle w:val="Texte"/>
        <w:rPr>
          <w:rFonts w:cs="Arial"/>
          <w:color w:val="auto"/>
          <w:szCs w:val="24"/>
        </w:rPr>
      </w:pPr>
    </w:p>
    <w:p w:rsidR="002C4F19" w:rsidRDefault="002C4F19" w:rsidP="00716FE5">
      <w:pPr>
        <w:pStyle w:val="Texte"/>
        <w:rPr>
          <w:color w:val="auto"/>
          <w:szCs w:val="24"/>
        </w:rPr>
      </w:pPr>
    </w:p>
    <w:p w:rsidR="002C4F19" w:rsidRDefault="002C4F19" w:rsidP="00716FE5">
      <w:pPr>
        <w:pStyle w:val="Texte"/>
        <w:rPr>
          <w:color w:val="auto"/>
          <w:szCs w:val="24"/>
        </w:rPr>
      </w:pPr>
    </w:p>
    <w:p w:rsidR="002C4F19" w:rsidRDefault="002C4F19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E21B7F" w:rsidRDefault="00E21B7F" w:rsidP="00716FE5">
      <w:pPr>
        <w:pStyle w:val="Texte"/>
        <w:rPr>
          <w:color w:val="auto"/>
          <w:szCs w:val="24"/>
        </w:rPr>
      </w:pPr>
    </w:p>
    <w:p w:rsidR="00454B81" w:rsidRPr="00454B81" w:rsidRDefault="00454B81" w:rsidP="00454B81">
      <w:pPr>
        <w:pStyle w:val="Paragraphedeliste"/>
        <w:rPr>
          <w:rFonts w:ascii="Arial" w:hAnsi="Arial" w:cs="Arial"/>
          <w:sz w:val="24"/>
          <w:szCs w:val="24"/>
        </w:rPr>
      </w:pPr>
      <w:r w:rsidRPr="00454B81">
        <w:rPr>
          <w:rFonts w:ascii="Arial" w:hAnsi="Arial" w:cs="Arial"/>
          <w:sz w:val="24"/>
          <w:szCs w:val="24"/>
        </w:rPr>
        <w:t>Mesure de la masse de la consommation en matière première :</w: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3209290</wp:posOffset>
                </wp:positionH>
                <wp:positionV relativeFrom="paragraph">
                  <wp:posOffset>-48260</wp:posOffset>
                </wp:positionV>
                <wp:extent cx="3001010" cy="2275205"/>
                <wp:effectExtent l="13335" t="5715" r="5080" b="5080"/>
                <wp:wrapNone/>
                <wp:docPr id="1047" name="Text Box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1010" cy="2275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454B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08605" cy="2106295"/>
                                  <wp:effectExtent l="19050" t="0" r="0" b="0"/>
                                  <wp:docPr id="20" name="Image 19" descr="Saint-Jean-de-la-Ruelle-20140108-0057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aint-Jean-de-la-Ruelle-20140108-00570.jpg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08605" cy="2106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3" o:spid="_x0000_s1043" type="#_x0000_t202" style="position:absolute;left:0;text-align:left;margin-left:252.7pt;margin-top:-3.8pt;width:236.3pt;height:179.1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">
                <v:textbox>
                  <w:txbxContent>
                    <w:p w:rsidR="003C132A" w:rsidRDefault="003C132A" w:rsidP="00454B8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08605" cy="2106295"/>
                            <wp:effectExtent l="19050" t="0" r="0" b="0"/>
                            <wp:docPr id="20" name="Image 19" descr="Saint-Jean-de-la-Ruelle-20140108-0057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aint-Jean-de-la-Ruelle-20140108-00570.jpg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08605" cy="2106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27305</wp:posOffset>
                </wp:positionH>
                <wp:positionV relativeFrom="paragraph">
                  <wp:posOffset>-48260</wp:posOffset>
                </wp:positionV>
                <wp:extent cx="3001010" cy="2275205"/>
                <wp:effectExtent l="12700" t="5715" r="5715" b="5080"/>
                <wp:wrapNone/>
                <wp:docPr id="1046" name="Text 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1010" cy="2275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454B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78912" cy="2083982"/>
                                  <wp:effectExtent l="19050" t="0" r="2388" b="0"/>
                                  <wp:docPr id="25" name="Image 3" descr="Saint-Jean-de-la-Ruelle-20140108-0057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aint-Jean-de-la-Ruelle-20140108-00572.jpg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80198" cy="2084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2" o:spid="_x0000_s1044" type="#_x0000_t202" style="position:absolute;left:0;text-align:left;margin-left:2.15pt;margin-top:-3.8pt;width:236.3pt;height:179.1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">
                <v:textbox>
                  <w:txbxContent>
                    <w:p w:rsidR="003C132A" w:rsidRDefault="003C132A" w:rsidP="00454B8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78912" cy="2083982"/>
                            <wp:effectExtent l="19050" t="0" r="2388" b="0"/>
                            <wp:docPr id="25" name="Image 3" descr="Saint-Jean-de-la-Ruelle-20140108-0057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aint-Jean-de-la-Ruelle-20140108-00572.jpg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80198" cy="2084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4440555</wp:posOffset>
                </wp:positionH>
                <wp:positionV relativeFrom="paragraph">
                  <wp:posOffset>116840</wp:posOffset>
                </wp:positionV>
                <wp:extent cx="961390" cy="1249045"/>
                <wp:effectExtent l="15875" t="14605" r="13335" b="12700"/>
                <wp:wrapNone/>
                <wp:docPr id="1045" name="AutoShap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1390" cy="1249045"/>
                        </a:xfrm>
                        <a:prstGeom prst="flowChartConnector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B528FC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359" o:spid="_x0000_s1026" type="#_x0000_t120" style="position:absolute;margin-left:349.65pt;margin-top:9.2pt;width:75.7pt;height:98.3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" filled="f" strokeweight="1.5pt">
                <v:stroke dashstyle="longDashDot"/>
              </v:shape>
            </w:pict>
          </mc:Fallback>
        </mc:AlternateContent>
      </w: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956945</wp:posOffset>
                </wp:positionH>
                <wp:positionV relativeFrom="paragraph">
                  <wp:posOffset>69215</wp:posOffset>
                </wp:positionV>
                <wp:extent cx="1273175" cy="749300"/>
                <wp:effectExtent l="18415" t="10795" r="13335" b="11430"/>
                <wp:wrapNone/>
                <wp:docPr id="1044" name="AutoShap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3175" cy="749300"/>
                        </a:xfrm>
                        <a:prstGeom prst="flowChartConnector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3306C" id="AutoShape 362" o:spid="_x0000_s1026" type="#_x0000_t120" style="position:absolute;margin-left:75.35pt;margin-top:5.45pt;width:100.25pt;height:59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" filled="f" strokeweight="1.5pt">
                <v:stroke dashstyle="longDashDot"/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133350</wp:posOffset>
                </wp:positionV>
                <wp:extent cx="1386840" cy="1830705"/>
                <wp:effectExtent l="61595" t="53340" r="18415" b="11430"/>
                <wp:wrapNone/>
                <wp:docPr id="1043" name="AutoShap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86840" cy="18307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1C1B5" id="AutoShape 363" o:spid="_x0000_s1026" type="#_x0000_t32" style="position:absolute;margin-left:153.75pt;margin-top:10.5pt;width:109.2pt;height:144.15pt;flip:x 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" strokeweight="1.5pt">
                <v:stroke dashstyle="longDashDot" endarrow="block"/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5175250</wp:posOffset>
                </wp:positionH>
                <wp:positionV relativeFrom="paragraph">
                  <wp:posOffset>113030</wp:posOffset>
                </wp:positionV>
                <wp:extent cx="505460" cy="1219835"/>
                <wp:effectExtent l="64770" t="43815" r="10795" b="12700"/>
                <wp:wrapNone/>
                <wp:docPr id="1042" name="AutoShap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5460" cy="12198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6E7FD" id="AutoShape 360" o:spid="_x0000_s1026" type="#_x0000_t32" style="position:absolute;margin-left:407.5pt;margin-top:8.9pt;width:39.8pt;height:96.05pt;flip:x y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" strokeweight="1.5pt">
                <v:stroke dashstyle="longDashDot" endarrow="block"/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133985</wp:posOffset>
                </wp:positionV>
                <wp:extent cx="4272915" cy="2099945"/>
                <wp:effectExtent l="13970" t="10795" r="8890" b="13335"/>
                <wp:wrapNone/>
                <wp:docPr id="1041" name="Text Box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2915" cy="2099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454B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061460" cy="1998980"/>
                                  <wp:effectExtent l="19050" t="0" r="0" b="0"/>
                                  <wp:docPr id="56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61460" cy="1998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5" o:spid="_x0000_s1045" type="#_x0000_t202" style="position:absolute;left:0;text-align:left;margin-left:153.75pt;margin-top:10.55pt;width:336.45pt;height:165.35pt;z-index:251631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">
                <v:textbox style="mso-fit-shape-to-text:t">
                  <w:txbxContent>
                    <w:p w:rsidR="003C132A" w:rsidRDefault="003C132A" w:rsidP="00454B8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061460" cy="1998980"/>
                            <wp:effectExtent l="19050" t="0" r="0" b="0"/>
                            <wp:docPr id="56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61460" cy="1998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27305</wp:posOffset>
                </wp:positionH>
                <wp:positionV relativeFrom="paragraph">
                  <wp:posOffset>133985</wp:posOffset>
                </wp:positionV>
                <wp:extent cx="1851025" cy="2275205"/>
                <wp:effectExtent l="12700" t="10795" r="12700" b="9525"/>
                <wp:wrapNone/>
                <wp:docPr id="1040" name="Text Box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2275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454B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630680" cy="2174240"/>
                                  <wp:effectExtent l="19050" t="0" r="7620" b="0"/>
                                  <wp:docPr id="39" name="Image 38" descr="Saint-Jean-de-la-Ruelle-20140108-0057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aint-Jean-de-la-Ruelle-20140108-00573.jpg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30680" cy="2174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4" o:spid="_x0000_s1046" type="#_x0000_t202" style="position:absolute;left:0;text-align:left;margin-left:2.15pt;margin-top:10.55pt;width:145.75pt;height:179.1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">
                <v:textbox>
                  <w:txbxContent>
                    <w:p w:rsidR="003C132A" w:rsidRDefault="003C132A" w:rsidP="00454B8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630680" cy="2174240"/>
                            <wp:effectExtent l="19050" t="0" r="7620" b="0"/>
                            <wp:docPr id="39" name="Image 38" descr="Saint-Jean-de-la-Ruelle-20140108-0057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aint-Jean-de-la-Ruelle-20140108-00573.jpg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30680" cy="2174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5507355</wp:posOffset>
                </wp:positionH>
                <wp:positionV relativeFrom="paragraph">
                  <wp:posOffset>156210</wp:posOffset>
                </wp:positionV>
                <wp:extent cx="536575" cy="478790"/>
                <wp:effectExtent l="15875" t="15875" r="9525" b="10160"/>
                <wp:wrapNone/>
                <wp:docPr id="1039" name="AutoShap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575" cy="478790"/>
                        </a:xfrm>
                        <a:prstGeom prst="flowChartConnector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EC3033" id="AutoShape 358" o:spid="_x0000_s1026" type="#_x0000_t120" style="position:absolute;margin-left:433.65pt;margin-top:12.3pt;width:42.25pt;height:37.7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" filled="f" strokeweight="1.5pt">
                <v:stroke dashstyle="longDashDot"/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3166110</wp:posOffset>
                </wp:positionH>
                <wp:positionV relativeFrom="paragraph">
                  <wp:posOffset>3175</wp:posOffset>
                </wp:positionV>
                <wp:extent cx="536575" cy="478790"/>
                <wp:effectExtent l="17780" t="16510" r="17145" b="9525"/>
                <wp:wrapNone/>
                <wp:docPr id="1038" name="AutoSha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575" cy="478790"/>
                        </a:xfrm>
                        <a:prstGeom prst="flowChartConnector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FC7EBD" id="AutoShape 361" o:spid="_x0000_s1026" type="#_x0000_t120" style="position:absolute;margin-left:249.3pt;margin-top:.25pt;width:42.25pt;height:37.7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" filled="f" strokeweight="1.5pt">
                <v:stroke dashstyle="longDashDot"/>
              </v:shape>
            </w:pict>
          </mc:Fallback>
        </mc:AlternateContent>
      </w: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454B81" w:rsidP="00454B81">
      <w:pPr>
        <w:pStyle w:val="Paragraphedeliste"/>
        <w:rPr>
          <w:rFonts w:ascii="Comic Sans MS" w:hAnsi="Comic Sans MS"/>
        </w:rPr>
      </w:pPr>
    </w:p>
    <w:p w:rsidR="00454B81" w:rsidRPr="0085642F" w:rsidRDefault="005C0E4F" w:rsidP="00454B81">
      <w:pPr>
        <w:pStyle w:val="Paragraphedeliste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1948180</wp:posOffset>
                </wp:positionH>
                <wp:positionV relativeFrom="paragraph">
                  <wp:posOffset>45085</wp:posOffset>
                </wp:positionV>
                <wp:extent cx="1217930" cy="489585"/>
                <wp:effectExtent l="9525" t="1017270" r="267970" b="17145"/>
                <wp:wrapNone/>
                <wp:docPr id="1037" name="AutoShap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17930" cy="489585"/>
                        </a:xfrm>
                        <a:prstGeom prst="borderCallout2">
                          <a:avLst>
                            <a:gd name="adj1" fmla="val 23347"/>
                            <a:gd name="adj2" fmla="val 106255"/>
                            <a:gd name="adj3" fmla="val 23347"/>
                            <a:gd name="adj4" fmla="val 107611"/>
                            <a:gd name="adj5" fmla="val -201685"/>
                            <a:gd name="adj6" fmla="val 11705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Pr="00454B81" w:rsidRDefault="003C132A" w:rsidP="00454B8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454B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Capteur d’effort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6" o:spid="_x0000_s1047" type="#_x0000_t48" style="position:absolute;left:0;text-align:left;margin-left:153.4pt;margin-top:3.55pt;width:95.9pt;height:38.5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" adj="25283,-43564,23244,5043,22951,5043" strokeweight="1.5pt">
                <v:stroke startarrow="block"/>
                <v:textbox>
                  <w:txbxContent>
                    <w:p w:rsidR="003C132A" w:rsidRPr="00454B81" w:rsidRDefault="003C132A" w:rsidP="00454B8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454B81">
                        <w:rPr>
                          <w:rFonts w:ascii="Arial" w:hAnsi="Arial" w:cs="Arial"/>
                          <w:sz w:val="24"/>
                          <w:szCs w:val="24"/>
                        </w:rPr>
                        <w:t>Capteur d’effort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454B81" w:rsidRDefault="005C0E4F" w:rsidP="00454B81">
      <w:pPr>
        <w:pStyle w:val="Paragraphedeliste"/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129540</wp:posOffset>
                </wp:positionH>
                <wp:positionV relativeFrom="paragraph">
                  <wp:posOffset>144780</wp:posOffset>
                </wp:positionV>
                <wp:extent cx="1725930" cy="895350"/>
                <wp:effectExtent l="10160" t="17145" r="16510" b="11430"/>
                <wp:wrapNone/>
                <wp:docPr id="1036" name="Text 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930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454B81" w:rsidRDefault="003C132A" w:rsidP="00454B8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454B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Armoire électrique avec affichage de la masse de poudre restante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4" o:spid="_x0000_s1048" type="#_x0000_t202" style="position:absolute;left:0;text-align:left;margin-left:10.2pt;margin-top:11.4pt;width:135.9pt;height:70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" strokeweight="1.5pt">
                <v:textbox>
                  <w:txbxContent>
                    <w:p w:rsidR="003C132A" w:rsidRPr="00454B81" w:rsidRDefault="003C132A" w:rsidP="00454B8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454B81">
                        <w:rPr>
                          <w:rFonts w:ascii="Arial" w:hAnsi="Arial" w:cs="Arial"/>
                          <w:sz w:val="24"/>
                          <w:szCs w:val="24"/>
                        </w:rPr>
                        <w:t>Armoire électrique avec affichage de la masse de poudre restante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4184015</wp:posOffset>
                </wp:positionH>
                <wp:positionV relativeFrom="paragraph">
                  <wp:posOffset>539115</wp:posOffset>
                </wp:positionV>
                <wp:extent cx="1217930" cy="292100"/>
                <wp:effectExtent l="16510" t="1897380" r="461010" b="10795"/>
                <wp:wrapNone/>
                <wp:docPr id="1035" name="AutoShap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17930" cy="292100"/>
                        </a:xfrm>
                        <a:prstGeom prst="borderCallout2">
                          <a:avLst>
                            <a:gd name="adj1" fmla="val 39130"/>
                            <a:gd name="adj2" fmla="val 106255"/>
                            <a:gd name="adj3" fmla="val 39130"/>
                            <a:gd name="adj4" fmla="val 109542"/>
                            <a:gd name="adj5" fmla="val -640000"/>
                            <a:gd name="adj6" fmla="val 133005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Pr="00454B81" w:rsidRDefault="003C132A" w:rsidP="00454B8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454B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Articulation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5" o:spid="_x0000_s1049" type="#_x0000_t48" style="position:absolute;left:0;text-align:left;margin-left:329.45pt;margin-top:42.45pt;width:95.9pt;height:23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" adj="28729,-138240,23661,8452,22951,8452" strokeweight="1.5pt">
                <v:stroke startarrow="block"/>
                <v:textbox>
                  <w:txbxContent>
                    <w:p w:rsidR="003C132A" w:rsidRPr="00454B81" w:rsidRDefault="003C132A" w:rsidP="00454B8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454B81">
                        <w:rPr>
                          <w:rFonts w:ascii="Arial" w:hAnsi="Arial" w:cs="Arial"/>
                          <w:sz w:val="24"/>
                          <w:szCs w:val="24"/>
                        </w:rPr>
                        <w:t>Articulation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454B81" w:rsidRDefault="005C0E4F" w:rsidP="00716FE5">
      <w:pPr>
        <w:pStyle w:val="Texte"/>
        <w:rPr>
          <w:color w:val="auto"/>
          <w:szCs w:val="24"/>
        </w:rPr>
      </w:pPr>
      <w:r>
        <w:rPr>
          <w:rFonts w:ascii="Comic Sans MS" w:hAnsi="Comic Sans M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2733675</wp:posOffset>
                </wp:positionH>
                <wp:positionV relativeFrom="paragraph">
                  <wp:posOffset>14605</wp:posOffset>
                </wp:positionV>
                <wp:extent cx="1217930" cy="473075"/>
                <wp:effectExtent l="13970" t="1958975" r="501650" b="15875"/>
                <wp:wrapNone/>
                <wp:docPr id="1034" name="AutoShap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17930" cy="473075"/>
                        </a:xfrm>
                        <a:prstGeom prst="borderCallout2">
                          <a:avLst>
                            <a:gd name="adj1" fmla="val 24162"/>
                            <a:gd name="adj2" fmla="val 106255"/>
                            <a:gd name="adj3" fmla="val 24162"/>
                            <a:gd name="adj4" fmla="val 109907"/>
                            <a:gd name="adj5" fmla="val -407250"/>
                            <a:gd name="adj6" fmla="val 136028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3C132A" w:rsidRPr="00454B81" w:rsidRDefault="003C132A" w:rsidP="00454B8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454B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Châssis pivotant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7" o:spid="_x0000_s1050" type="#_x0000_t48" style="position:absolute;left:0;text-align:left;margin-left:215.25pt;margin-top:1.15pt;width:95.9pt;height:37.2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" adj="29382,-87966,23740,5219,22951,5219" strokeweight="1.5pt">
                <v:stroke startarrow="block"/>
                <v:textbox>
                  <w:txbxContent>
                    <w:p w:rsidR="003C132A" w:rsidRPr="00454B81" w:rsidRDefault="003C132A" w:rsidP="00454B8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454B81">
                        <w:rPr>
                          <w:rFonts w:ascii="Arial" w:hAnsi="Arial" w:cs="Arial"/>
                          <w:sz w:val="24"/>
                          <w:szCs w:val="24"/>
                        </w:rPr>
                        <w:t>Châssis pivotant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454B81" w:rsidRDefault="00454B81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5C0E4F" w:rsidP="00716FE5">
      <w:pPr>
        <w:pStyle w:val="Texte"/>
        <w:rPr>
          <w:color w:val="auto"/>
          <w:szCs w:val="24"/>
        </w:rPr>
      </w:pPr>
      <w:r>
        <w:rPr>
          <w:noProof/>
          <w:color w:val="auto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1243330</wp:posOffset>
                </wp:positionH>
                <wp:positionV relativeFrom="paragraph">
                  <wp:posOffset>130175</wp:posOffset>
                </wp:positionV>
                <wp:extent cx="4791075" cy="914400"/>
                <wp:effectExtent l="9525" t="9525" r="9525" b="9525"/>
                <wp:wrapNone/>
                <wp:docPr id="1033" name="Text Box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107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827613" w:rsidRDefault="003C132A" w:rsidP="00827613">
                            <w:pPr>
                              <w:jc w:val="center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827613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MISE EN SITUATION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5" o:spid="_x0000_s1051" type="#_x0000_t202" style="position:absolute;left:0;text-align:left;margin-left:97.9pt;margin-top:10.25pt;width:377.25pt;height:1in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">
                <v:textbox>
                  <w:txbxContent>
                    <w:p w:rsidR="003C132A" w:rsidRPr="00827613" w:rsidRDefault="003C132A" w:rsidP="00827613">
                      <w:pPr>
                        <w:jc w:val="center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827613">
                        <w:rPr>
                          <w:rFonts w:ascii="Arial" w:hAnsi="Arial" w:cs="Arial"/>
                          <w:sz w:val="56"/>
                          <w:szCs w:val="56"/>
                        </w:rPr>
                        <w:t>MISE EN SITUATION</w:t>
                      </w:r>
                    </w:p>
                  </w:txbxContent>
                </v:textbox>
              </v:shape>
            </w:pict>
          </mc:Fallback>
        </mc:AlternateContent>
      </w: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CC3283" w:rsidRDefault="00CC3283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E1537F" w:rsidRDefault="00E1537F" w:rsidP="00716FE5">
      <w:pPr>
        <w:pStyle w:val="Texte"/>
        <w:rPr>
          <w:color w:val="auto"/>
          <w:szCs w:val="24"/>
        </w:rPr>
      </w:pPr>
    </w:p>
    <w:p w:rsidR="00442A97" w:rsidRDefault="00442A97" w:rsidP="00716FE5">
      <w:pPr>
        <w:pStyle w:val="Texte"/>
        <w:rPr>
          <w:color w:val="auto"/>
          <w:szCs w:val="24"/>
        </w:rPr>
      </w:pPr>
    </w:p>
    <w:p w:rsidR="004B68B7" w:rsidRDefault="004B68B7" w:rsidP="00716FE5">
      <w:pPr>
        <w:pStyle w:val="Texte"/>
        <w:rPr>
          <w:color w:val="auto"/>
          <w:szCs w:val="24"/>
        </w:rPr>
      </w:pPr>
      <w:r w:rsidRPr="002C3FAA">
        <w:rPr>
          <w:color w:val="auto"/>
          <w:szCs w:val="24"/>
        </w:rPr>
        <w:t>Problématique</w:t>
      </w:r>
      <w:r w:rsidR="00D76497" w:rsidRPr="002C3FAA">
        <w:rPr>
          <w:color w:val="auto"/>
          <w:szCs w:val="24"/>
        </w:rPr>
        <w:t>.</w:t>
      </w:r>
    </w:p>
    <w:p w:rsidR="0095780E" w:rsidRPr="002C3FAA" w:rsidRDefault="0095780E" w:rsidP="00716FE5">
      <w:pPr>
        <w:pStyle w:val="Texte"/>
        <w:rPr>
          <w:color w:val="auto"/>
          <w:szCs w:val="24"/>
        </w:rPr>
      </w:pPr>
    </w:p>
    <w:p w:rsidR="00442A97" w:rsidRDefault="00E1537F" w:rsidP="00E1537F">
      <w:pPr>
        <w:ind w:firstLine="708"/>
        <w:rPr>
          <w:rFonts w:ascii="Arial" w:hAnsi="Arial" w:cs="Arial"/>
          <w:sz w:val="24"/>
          <w:szCs w:val="24"/>
        </w:rPr>
      </w:pPr>
      <w:r w:rsidRPr="00E1537F">
        <w:rPr>
          <w:rFonts w:ascii="Arial" w:hAnsi="Arial" w:cs="Arial"/>
          <w:sz w:val="24"/>
          <w:szCs w:val="24"/>
        </w:rPr>
        <w:t xml:space="preserve">Réaliser un système de pesée de la poudre de cuivre. </w:t>
      </w:r>
    </w:p>
    <w:p w:rsidR="00442A97" w:rsidRDefault="00442A97" w:rsidP="00E1537F">
      <w:pPr>
        <w:ind w:firstLine="708"/>
        <w:rPr>
          <w:rFonts w:ascii="Arial" w:hAnsi="Arial" w:cs="Arial"/>
          <w:sz w:val="24"/>
          <w:szCs w:val="24"/>
        </w:rPr>
      </w:pPr>
    </w:p>
    <w:p w:rsidR="000D75B9" w:rsidRDefault="00E1537F" w:rsidP="00E1537F">
      <w:pPr>
        <w:ind w:firstLine="708"/>
        <w:rPr>
          <w:rFonts w:ascii="Arial" w:hAnsi="Arial" w:cs="Arial"/>
          <w:sz w:val="24"/>
          <w:szCs w:val="24"/>
        </w:rPr>
      </w:pPr>
      <w:r w:rsidRPr="00E1537F">
        <w:rPr>
          <w:rFonts w:ascii="Arial" w:hAnsi="Arial" w:cs="Arial"/>
          <w:sz w:val="24"/>
          <w:szCs w:val="24"/>
        </w:rPr>
        <w:t xml:space="preserve">Pour cela le </w:t>
      </w:r>
      <w:r w:rsidR="00000730">
        <w:rPr>
          <w:rFonts w:ascii="Arial" w:hAnsi="Arial" w:cs="Arial"/>
          <w:sz w:val="24"/>
          <w:szCs w:val="24"/>
        </w:rPr>
        <w:t>diffuseur</w:t>
      </w:r>
      <w:r w:rsidRPr="00E1537F">
        <w:rPr>
          <w:rFonts w:ascii="Arial" w:hAnsi="Arial" w:cs="Arial"/>
          <w:sz w:val="24"/>
          <w:szCs w:val="24"/>
        </w:rPr>
        <w:t xml:space="preserve"> repère 3000 est install</w:t>
      </w:r>
      <w:r w:rsidR="000D75B9">
        <w:rPr>
          <w:rFonts w:ascii="Arial" w:hAnsi="Arial" w:cs="Arial"/>
          <w:sz w:val="24"/>
          <w:szCs w:val="24"/>
        </w:rPr>
        <w:t>é sur un basculeur repère 2000</w:t>
      </w:r>
      <w:r w:rsidRPr="00E1537F">
        <w:rPr>
          <w:rFonts w:ascii="Arial" w:hAnsi="Arial" w:cs="Arial"/>
          <w:sz w:val="24"/>
          <w:szCs w:val="24"/>
        </w:rPr>
        <w:t xml:space="preserve"> en liaison pivot avec</w:t>
      </w:r>
    </w:p>
    <w:p w:rsid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  <w:proofErr w:type="gramStart"/>
      <w:r w:rsidRPr="00E1537F">
        <w:rPr>
          <w:rFonts w:ascii="Arial" w:hAnsi="Arial" w:cs="Arial"/>
          <w:sz w:val="24"/>
          <w:szCs w:val="24"/>
        </w:rPr>
        <w:t>le</w:t>
      </w:r>
      <w:proofErr w:type="gramEnd"/>
      <w:r w:rsidRPr="00E1537F">
        <w:rPr>
          <w:rFonts w:ascii="Arial" w:hAnsi="Arial" w:cs="Arial"/>
          <w:sz w:val="24"/>
          <w:szCs w:val="24"/>
        </w:rPr>
        <w:t xml:space="preserve"> bâti repère 1000. </w:t>
      </w:r>
    </w:p>
    <w:p w:rsid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  <w:r w:rsidRPr="00E1537F">
        <w:rPr>
          <w:rFonts w:ascii="Arial" w:hAnsi="Arial" w:cs="Arial"/>
          <w:sz w:val="24"/>
          <w:szCs w:val="24"/>
        </w:rPr>
        <w:t xml:space="preserve">Un capteur d’effort mesure la masse de la charge en permanence. </w:t>
      </w:r>
    </w:p>
    <w:p w:rsidR="002C7C05" w:rsidRDefault="002C7C05" w:rsidP="00E1537F">
      <w:pPr>
        <w:ind w:firstLine="708"/>
        <w:rPr>
          <w:rFonts w:ascii="Arial" w:hAnsi="Arial" w:cs="Arial"/>
          <w:sz w:val="24"/>
          <w:szCs w:val="24"/>
        </w:rPr>
      </w:pPr>
    </w:p>
    <w:p w:rsidR="002C7C05" w:rsidRDefault="002C7C05" w:rsidP="00E1537F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Vous serez amenés à :</w:t>
      </w:r>
    </w:p>
    <w:p w:rsid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2C7C05" w:rsidRDefault="000D75B9" w:rsidP="002C7C05">
      <w:pPr>
        <w:pStyle w:val="Paragraphedeliste"/>
        <w:numPr>
          <w:ilvl w:val="0"/>
          <w:numId w:val="43"/>
        </w:numPr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v</w:t>
      </w:r>
      <w:r w:rsidR="00E1537F" w:rsidRPr="002C7C05">
        <w:rPr>
          <w:rFonts w:ascii="Arial" w:hAnsi="Arial" w:cs="Arial"/>
          <w:sz w:val="24"/>
          <w:szCs w:val="24"/>
        </w:rPr>
        <w:t>érifier</w:t>
      </w:r>
      <w:proofErr w:type="gramEnd"/>
      <w:r w:rsidR="00E1537F" w:rsidRPr="002C7C05">
        <w:rPr>
          <w:rFonts w:ascii="Arial" w:hAnsi="Arial" w:cs="Arial"/>
          <w:sz w:val="24"/>
          <w:szCs w:val="24"/>
        </w:rPr>
        <w:t xml:space="preserve"> le diamètre des vis de pivot afin qu’elles puissent supporter la charge de poudre de cuivre</w:t>
      </w:r>
      <w:r w:rsidR="002C7C05">
        <w:rPr>
          <w:rFonts w:ascii="Arial" w:hAnsi="Arial" w:cs="Arial"/>
          <w:sz w:val="24"/>
          <w:szCs w:val="24"/>
        </w:rPr>
        <w:t> ;</w:t>
      </w:r>
    </w:p>
    <w:p w:rsidR="00E1537F" w:rsidRPr="002C7C05" w:rsidRDefault="000D75B9" w:rsidP="002C7C05">
      <w:pPr>
        <w:pStyle w:val="Paragraphedeliste"/>
        <w:numPr>
          <w:ilvl w:val="0"/>
          <w:numId w:val="43"/>
        </w:numPr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r</w:t>
      </w:r>
      <w:r w:rsidR="00E1537F" w:rsidRPr="002C7C05">
        <w:rPr>
          <w:rFonts w:ascii="Arial" w:hAnsi="Arial" w:cs="Arial"/>
          <w:sz w:val="24"/>
          <w:szCs w:val="24"/>
        </w:rPr>
        <w:t>emplacer</w:t>
      </w:r>
      <w:proofErr w:type="gramEnd"/>
      <w:r w:rsidR="00E1537F" w:rsidRPr="002C7C05">
        <w:rPr>
          <w:rFonts w:ascii="Arial" w:hAnsi="Arial" w:cs="Arial"/>
          <w:sz w:val="24"/>
          <w:szCs w:val="24"/>
        </w:rPr>
        <w:t xml:space="preserve"> la tuyauterie flexible par un ensemble en inox.</w:t>
      </w:r>
    </w:p>
    <w:p w:rsidR="00442A97" w:rsidRDefault="00442A97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5C0E4F" w:rsidP="00E1537F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671195</wp:posOffset>
                </wp:positionH>
                <wp:positionV relativeFrom="paragraph">
                  <wp:posOffset>12700</wp:posOffset>
                </wp:positionV>
                <wp:extent cx="1379220" cy="245110"/>
                <wp:effectExtent l="764540" t="6350" r="8890" b="462915"/>
                <wp:wrapNone/>
                <wp:docPr id="1032" name="AutoShap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79220" cy="245110"/>
                        </a:xfrm>
                        <a:prstGeom prst="borderCallout2">
                          <a:avLst>
                            <a:gd name="adj1" fmla="val 46634"/>
                            <a:gd name="adj2" fmla="val -5523"/>
                            <a:gd name="adj3" fmla="val 46634"/>
                            <a:gd name="adj4" fmla="val -30019"/>
                            <a:gd name="adj5" fmla="val 286269"/>
                            <a:gd name="adj6" fmla="val -5488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E1537F" w:rsidRDefault="003C132A" w:rsidP="00E1537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1537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Capteur de force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5" o:spid="_x0000_s1052" type="#_x0000_t48" style="position:absolute;left:0;text-align:left;margin-left:52.85pt;margin-top:1pt;width:108.6pt;height:19.3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" adj="-11854,61834,-6484,10073,-1193,10073">
                <v:textbox>
                  <w:txbxContent>
                    <w:p w:rsidR="003C132A" w:rsidRPr="00E1537F" w:rsidRDefault="003C132A" w:rsidP="00E1537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1537F">
                        <w:rPr>
                          <w:rFonts w:ascii="Arial" w:hAnsi="Arial" w:cs="Arial"/>
                          <w:sz w:val="24"/>
                          <w:szCs w:val="24"/>
                        </w:rPr>
                        <w:t>Capteur de force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6356350</wp:posOffset>
                </wp:positionH>
                <wp:positionV relativeFrom="paragraph">
                  <wp:posOffset>33020</wp:posOffset>
                </wp:positionV>
                <wp:extent cx="582295" cy="326390"/>
                <wp:effectExtent l="772795" t="0" r="0" b="637540"/>
                <wp:wrapNone/>
                <wp:docPr id="1031" name="AutoShap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295" cy="326390"/>
                        </a:xfrm>
                        <a:prstGeom prst="callout2">
                          <a:avLst>
                            <a:gd name="adj1" fmla="val 35019"/>
                            <a:gd name="adj2" fmla="val -13088"/>
                            <a:gd name="adj3" fmla="val 35019"/>
                            <a:gd name="adj4" fmla="val -63903"/>
                            <a:gd name="adj5" fmla="val 293773"/>
                            <a:gd name="adj6" fmla="val -130644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C132A" w:rsidRPr="00E1537F" w:rsidRDefault="003C132A" w:rsidP="00E1537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1537F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3000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AutoShape 388" o:spid="_x0000_s1053" type="#_x0000_t42" style="position:absolute;left:0;text-align:left;margin-left:500.5pt;margin-top:2.6pt;width:45.85pt;height:25.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" adj="-28219,63455,-13803,7564,-2827,7564" filled="f" strokecolor="black [3213]">
                <v:textbox>
                  <w:txbxContent>
                    <w:p w:rsidR="003C132A" w:rsidRPr="00E1537F" w:rsidRDefault="003C132A" w:rsidP="00E1537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1537F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3000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19685</wp:posOffset>
                </wp:positionV>
                <wp:extent cx="1104265" cy="285115"/>
                <wp:effectExtent l="984885" t="13335" r="6350" b="415925"/>
                <wp:wrapNone/>
                <wp:docPr id="1030" name="AutoShap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04265" cy="285115"/>
                        </a:xfrm>
                        <a:prstGeom prst="borderCallout2">
                          <a:avLst>
                            <a:gd name="adj1" fmla="val 40088"/>
                            <a:gd name="adj2" fmla="val -6903"/>
                            <a:gd name="adj3" fmla="val 40088"/>
                            <a:gd name="adj4" fmla="val -47500"/>
                            <a:gd name="adj5" fmla="val 241648"/>
                            <a:gd name="adj6" fmla="val -8867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E1537F" w:rsidRDefault="003C132A" w:rsidP="00E1537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1537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Liaison pivot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4" o:spid="_x0000_s1054" type="#_x0000_t48" style="position:absolute;left:0;text-align:left;margin-left:217.95pt;margin-top:1.55pt;width:86.95pt;height:22.4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" adj="-19153,52196,-10260,8659,-1491,8659">
                <v:textbox>
                  <w:txbxContent>
                    <w:p w:rsidR="003C132A" w:rsidRPr="00E1537F" w:rsidRDefault="003C132A" w:rsidP="00E1537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1537F">
                        <w:rPr>
                          <w:rFonts w:ascii="Arial" w:hAnsi="Arial" w:cs="Arial"/>
                          <w:sz w:val="24"/>
                          <w:szCs w:val="24"/>
                        </w:rPr>
                        <w:t>Liaison pivot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-478155</wp:posOffset>
                </wp:positionH>
                <wp:positionV relativeFrom="paragraph">
                  <wp:posOffset>480695</wp:posOffset>
                </wp:positionV>
                <wp:extent cx="2586990" cy="3714750"/>
                <wp:effectExtent l="0" t="0" r="0" b="1905"/>
                <wp:wrapNone/>
                <wp:docPr id="1029" name="Text Box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6990" cy="3714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E1537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45282" cy="3435531"/>
                                  <wp:effectExtent l="19050" t="0" r="0" b="0"/>
                                  <wp:docPr id="42" name="Imag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0992" cy="34438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3" o:spid="_x0000_s1055" type="#_x0000_t202" style="position:absolute;left:0;text-align:left;margin-left:-37.65pt;margin-top:37.85pt;width:203.7pt;height:292.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GY6iwIAAB0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" stroked="f">
                <v:textbox>
                  <w:txbxContent>
                    <w:p w:rsidR="003C132A" w:rsidRDefault="003C132A" w:rsidP="00E1537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45282" cy="3435531"/>
                            <wp:effectExtent l="19050" t="0" r="0" b="0"/>
                            <wp:docPr id="42" name="Imag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0992" cy="34438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5C0E4F" w:rsidP="00E1537F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1788795</wp:posOffset>
                </wp:positionH>
                <wp:positionV relativeFrom="paragraph">
                  <wp:posOffset>113665</wp:posOffset>
                </wp:positionV>
                <wp:extent cx="4717415" cy="3552825"/>
                <wp:effectExtent l="0" t="635" r="1270" b="0"/>
                <wp:wrapNone/>
                <wp:docPr id="1028" name="Text Box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7415" cy="3552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E1537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06595" cy="3461385"/>
                                  <wp:effectExtent l="19050" t="0" r="8255" b="0"/>
                                  <wp:docPr id="43" name="Imag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6595" cy="34613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82" o:spid="_x0000_s1056" type="#_x0000_t202" style="position:absolute;left:0;text-align:left;margin-left:140.85pt;margin-top:8.95pt;width:371.45pt;height:279.75pt;z-index:251642368;visibility:visible;mso-wrap-style:non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" stroked="f">
                <v:textbox style="mso-fit-shape-to-text:t">
                  <w:txbxContent>
                    <w:p w:rsidR="003C132A" w:rsidRDefault="003C132A" w:rsidP="00E1537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06595" cy="3461385"/>
                            <wp:effectExtent l="19050" t="0" r="8255" b="0"/>
                            <wp:docPr id="43" name="Imag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6595" cy="34613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1537F" w:rsidRPr="00E1537F" w:rsidRDefault="005C0E4F" w:rsidP="00E1537F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4312920</wp:posOffset>
                </wp:positionH>
                <wp:positionV relativeFrom="paragraph">
                  <wp:posOffset>29210</wp:posOffset>
                </wp:positionV>
                <wp:extent cx="914400" cy="609600"/>
                <wp:effectExtent l="405765" t="0" r="0" b="0"/>
                <wp:wrapNone/>
                <wp:docPr id="1027" name="Auto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609600"/>
                        </a:xfrm>
                        <a:prstGeom prst="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3681"/>
                            <a:gd name="adj5" fmla="val 96458"/>
                            <a:gd name="adj6" fmla="val -43056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C132A" w:rsidRPr="00E1537F" w:rsidRDefault="003C132A" w:rsidP="00E1537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1537F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1000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6" o:spid="_x0000_s1057" type="#_x0000_t42" style="position:absolute;left:0;text-align:left;margin-left:339.6pt;margin-top:2.3pt;width:1in;height:48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" adj="-9300,20835,-2955" filled="f" strokecolor="black [3213]">
                <v:textbox>
                  <w:txbxContent>
                    <w:p w:rsidR="003C132A" w:rsidRPr="00E1537F" w:rsidRDefault="003C132A" w:rsidP="00E1537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1537F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1000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5C0E4F" w:rsidP="00E1537F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6418580</wp:posOffset>
                </wp:positionH>
                <wp:positionV relativeFrom="paragraph">
                  <wp:posOffset>20320</wp:posOffset>
                </wp:positionV>
                <wp:extent cx="606425" cy="326390"/>
                <wp:effectExtent l="692150" t="0" r="0" b="174625"/>
                <wp:wrapNone/>
                <wp:docPr id="1026" name="AutoShap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6425" cy="326390"/>
                        </a:xfrm>
                        <a:prstGeom prst="callout2">
                          <a:avLst>
                            <a:gd name="adj1" fmla="val 35019"/>
                            <a:gd name="adj2" fmla="val -12565"/>
                            <a:gd name="adj3" fmla="val 35019"/>
                            <a:gd name="adj4" fmla="val -27852"/>
                            <a:gd name="adj5" fmla="val 149222"/>
                            <a:gd name="adj6" fmla="val -111833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C132A" w:rsidRPr="00E1537F" w:rsidRDefault="003C132A" w:rsidP="00E1537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1537F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2000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7" o:spid="_x0000_s1058" type="#_x0000_t42" style="position:absolute;left:0;text-align:left;margin-left:505.4pt;margin-top:1.6pt;width:47.75pt;height:25.7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" adj="-24156,32232,-6016,7564,-2714,7564" filled="f" strokecolor="black [3213]">
                <v:textbox>
                  <w:txbxContent>
                    <w:p w:rsidR="003C132A" w:rsidRPr="00E1537F" w:rsidRDefault="003C132A" w:rsidP="00E1537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1537F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2000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E1537F" w:rsidRPr="00E1537F" w:rsidRDefault="00E1537F" w:rsidP="00E1537F">
      <w:pPr>
        <w:ind w:firstLine="708"/>
        <w:rPr>
          <w:rFonts w:ascii="Arial" w:hAnsi="Arial" w:cs="Arial"/>
          <w:sz w:val="24"/>
          <w:szCs w:val="24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b/>
          <w:sz w:val="24"/>
          <w:szCs w:val="24"/>
          <w:u w:val="single"/>
        </w:rPr>
      </w:pPr>
    </w:p>
    <w:p w:rsidR="00E1537F" w:rsidRPr="00E1537F" w:rsidRDefault="00E1537F" w:rsidP="00E1537F">
      <w:pPr>
        <w:ind w:firstLine="708"/>
        <w:rPr>
          <w:rFonts w:ascii="Arial" w:hAnsi="Arial" w:cs="Arial"/>
          <w:b/>
          <w:sz w:val="24"/>
          <w:szCs w:val="24"/>
          <w:u w:val="single"/>
        </w:rPr>
      </w:pPr>
    </w:p>
    <w:p w:rsidR="008C6F8D" w:rsidRPr="00E1537F" w:rsidRDefault="008C6F8D" w:rsidP="00716FE5">
      <w:pPr>
        <w:pStyle w:val="Titre3"/>
        <w:numPr>
          <w:ilvl w:val="0"/>
          <w:numId w:val="0"/>
        </w:numPr>
        <w:rPr>
          <w:rFonts w:cs="Arial"/>
          <w:color w:val="auto"/>
          <w:szCs w:val="24"/>
        </w:rPr>
      </w:pPr>
      <w:r w:rsidRPr="00E1537F">
        <w:rPr>
          <w:rFonts w:cs="Arial"/>
          <w:color w:val="auto"/>
          <w:szCs w:val="24"/>
        </w:rPr>
        <w:t>1</w:t>
      </w:r>
      <w:r w:rsidRPr="00E1537F">
        <w:rPr>
          <w:rFonts w:cs="Arial"/>
          <w:color w:val="auto"/>
          <w:szCs w:val="24"/>
          <w:vertAlign w:val="superscript"/>
        </w:rPr>
        <w:t>ère</w:t>
      </w:r>
      <w:r w:rsidRPr="00E1537F">
        <w:rPr>
          <w:rFonts w:cs="Arial"/>
          <w:color w:val="auto"/>
          <w:szCs w:val="24"/>
        </w:rPr>
        <w:t xml:space="preserve"> partie : </w:t>
      </w:r>
      <w:r w:rsidR="002C3FAA" w:rsidRPr="00E1537F">
        <w:rPr>
          <w:rFonts w:cs="Arial"/>
          <w:color w:val="auto"/>
          <w:szCs w:val="24"/>
        </w:rPr>
        <w:t xml:space="preserve">Analyse </w:t>
      </w:r>
      <w:r w:rsidR="003B26D6" w:rsidRPr="00E1537F">
        <w:rPr>
          <w:rFonts w:cs="Arial"/>
          <w:color w:val="auto"/>
          <w:szCs w:val="24"/>
        </w:rPr>
        <w:t>Fonctionnelle</w:t>
      </w:r>
      <w:r w:rsidR="00351D11" w:rsidRPr="00E1537F">
        <w:rPr>
          <w:rFonts w:cs="Arial"/>
          <w:color w:val="auto"/>
          <w:szCs w:val="24"/>
        </w:rPr>
        <w:t>.</w:t>
      </w:r>
    </w:p>
    <w:p w:rsidR="00A667BD" w:rsidRPr="00E1537F" w:rsidRDefault="00DE1340" w:rsidP="003B26D6">
      <w:pPr>
        <w:rPr>
          <w:rFonts w:ascii="Arial" w:hAnsi="Arial" w:cs="Arial"/>
          <w:sz w:val="24"/>
          <w:szCs w:val="24"/>
        </w:rPr>
      </w:pPr>
      <w:r w:rsidRPr="00E1537F">
        <w:rPr>
          <w:rFonts w:ascii="Arial" w:hAnsi="Arial" w:cs="Arial"/>
          <w:sz w:val="24"/>
          <w:szCs w:val="24"/>
        </w:rPr>
        <w:t>Dans le but de se familiariser avec le système à modifier, il est nécessaire de comprendre son fonctionnement.</w:t>
      </w:r>
    </w:p>
    <w:p w:rsidR="00DE1340" w:rsidRPr="00E1537F" w:rsidRDefault="00DE1340" w:rsidP="003B26D6">
      <w:pPr>
        <w:rPr>
          <w:rFonts w:ascii="Arial" w:hAnsi="Arial" w:cs="Arial"/>
          <w:sz w:val="24"/>
          <w:szCs w:val="24"/>
        </w:rPr>
      </w:pPr>
    </w:p>
    <w:p w:rsidR="00A667BD" w:rsidRPr="00E1537F" w:rsidRDefault="003B26D6" w:rsidP="003B26D6">
      <w:pPr>
        <w:rPr>
          <w:rFonts w:ascii="Arial" w:hAnsi="Arial" w:cs="Arial"/>
          <w:sz w:val="24"/>
          <w:szCs w:val="24"/>
        </w:rPr>
      </w:pPr>
      <w:r w:rsidRPr="00E1537F">
        <w:rPr>
          <w:rFonts w:ascii="Arial" w:hAnsi="Arial" w:cs="Arial"/>
          <w:sz w:val="24"/>
          <w:szCs w:val="24"/>
        </w:rPr>
        <w:t>On donne</w:t>
      </w:r>
      <w:r w:rsidR="00A667BD" w:rsidRPr="00E1537F">
        <w:rPr>
          <w:rFonts w:ascii="Arial" w:hAnsi="Arial" w:cs="Arial"/>
          <w:sz w:val="24"/>
          <w:szCs w:val="24"/>
        </w:rPr>
        <w:t> :</w:t>
      </w:r>
    </w:p>
    <w:p w:rsidR="00A667BD" w:rsidRPr="00E1537F" w:rsidRDefault="00A667BD" w:rsidP="003B26D6">
      <w:pPr>
        <w:rPr>
          <w:rFonts w:ascii="Arial" w:hAnsi="Arial" w:cs="Arial"/>
          <w:sz w:val="24"/>
          <w:szCs w:val="24"/>
        </w:rPr>
      </w:pPr>
    </w:p>
    <w:p w:rsidR="003B26D6" w:rsidRPr="00A667BD" w:rsidRDefault="003B26D6" w:rsidP="00A667BD">
      <w:pPr>
        <w:pStyle w:val="Paragraphedeliste"/>
        <w:numPr>
          <w:ilvl w:val="0"/>
          <w:numId w:val="30"/>
        </w:numPr>
        <w:rPr>
          <w:rFonts w:ascii="Arial" w:hAnsi="Arial" w:cs="Arial"/>
          <w:sz w:val="24"/>
          <w:szCs w:val="24"/>
        </w:rPr>
      </w:pPr>
      <w:r w:rsidRPr="00A667BD">
        <w:rPr>
          <w:rFonts w:ascii="Arial" w:hAnsi="Arial" w:cs="Arial"/>
          <w:sz w:val="24"/>
          <w:szCs w:val="24"/>
        </w:rPr>
        <w:t>l’</w:t>
      </w:r>
      <w:proofErr w:type="spellStart"/>
      <w:r w:rsidRPr="00A667BD">
        <w:rPr>
          <w:rFonts w:ascii="Arial" w:hAnsi="Arial" w:cs="Arial"/>
          <w:sz w:val="24"/>
          <w:szCs w:val="24"/>
        </w:rPr>
        <w:t>actigramme</w:t>
      </w:r>
      <w:proofErr w:type="spellEnd"/>
      <w:r w:rsidRPr="00A667BD">
        <w:rPr>
          <w:rFonts w:ascii="Arial" w:hAnsi="Arial" w:cs="Arial"/>
          <w:sz w:val="24"/>
          <w:szCs w:val="24"/>
        </w:rPr>
        <w:t xml:space="preserve"> du réacteur de l’unité de production de nylon.</w:t>
      </w:r>
    </w:p>
    <w:p w:rsidR="003B26D6" w:rsidRDefault="003B26D6" w:rsidP="003B26D6">
      <w:pPr>
        <w:rPr>
          <w:rFonts w:ascii="Comic Sans MS" w:hAnsi="Comic Sans MS" w:cs="Arial"/>
        </w:rPr>
      </w:pPr>
    </w:p>
    <w:p w:rsidR="00442A97" w:rsidRDefault="00442A97" w:rsidP="003B26D6">
      <w:pPr>
        <w:rPr>
          <w:rFonts w:ascii="Comic Sans MS" w:hAnsi="Comic Sans MS" w:cs="Arial"/>
        </w:rPr>
      </w:pPr>
    </w:p>
    <w:p w:rsidR="00000730" w:rsidRPr="00DD1DBA" w:rsidRDefault="00000730" w:rsidP="00000730">
      <w:pPr>
        <w:pStyle w:val="Titre3"/>
        <w:numPr>
          <w:ilvl w:val="0"/>
          <w:numId w:val="0"/>
        </w:numPr>
        <w:rPr>
          <w:rFonts w:cs="Arial"/>
          <w:color w:val="auto"/>
        </w:rPr>
      </w:pPr>
      <w:r>
        <w:rPr>
          <w:rFonts w:cs="Arial"/>
          <w:color w:val="auto"/>
        </w:rPr>
        <w:t>1</w:t>
      </w:r>
      <w:r>
        <w:rPr>
          <w:rFonts w:cs="Arial"/>
          <w:color w:val="auto"/>
          <w:szCs w:val="24"/>
          <w:vertAlign w:val="superscript"/>
        </w:rPr>
        <w:t>r</w:t>
      </w:r>
      <w:r w:rsidRPr="00DD1DBA">
        <w:rPr>
          <w:rFonts w:cs="Arial"/>
          <w:color w:val="auto"/>
          <w:szCs w:val="24"/>
          <w:vertAlign w:val="superscript"/>
        </w:rPr>
        <w:t>e</w:t>
      </w:r>
      <w:r w:rsidRPr="00DD1DBA">
        <w:rPr>
          <w:rFonts w:cs="Arial"/>
          <w:color w:val="auto"/>
        </w:rPr>
        <w:t xml:space="preserve"> partie : </w:t>
      </w:r>
      <w:r w:rsidR="002C7C05">
        <w:rPr>
          <w:rFonts w:cs="Arial"/>
          <w:color w:val="auto"/>
          <w:spacing w:val="-1"/>
        </w:rPr>
        <w:t>C</w:t>
      </w:r>
      <w:r w:rsidRPr="00DD1DBA">
        <w:rPr>
          <w:rFonts w:cs="Arial"/>
          <w:color w:val="auto"/>
        </w:rPr>
        <w:t>al</w:t>
      </w:r>
      <w:r w:rsidRPr="00DD1DBA">
        <w:rPr>
          <w:rFonts w:cs="Arial"/>
          <w:color w:val="auto"/>
          <w:spacing w:val="-1"/>
        </w:rPr>
        <w:t>c</w:t>
      </w:r>
      <w:r w:rsidRPr="00DD1DBA">
        <w:rPr>
          <w:rFonts w:cs="Arial"/>
          <w:color w:val="auto"/>
        </w:rPr>
        <w:t>ul</w:t>
      </w:r>
      <w:r w:rsidR="00F82AF5">
        <w:rPr>
          <w:rFonts w:cs="Arial"/>
          <w:color w:val="auto"/>
        </w:rPr>
        <w:t xml:space="preserve"> </w:t>
      </w:r>
      <w:r w:rsidRPr="00DD1DBA">
        <w:rPr>
          <w:rFonts w:cs="Arial"/>
          <w:color w:val="auto"/>
        </w:rPr>
        <w:t>du</w:t>
      </w:r>
      <w:r w:rsidR="00F82AF5">
        <w:rPr>
          <w:rFonts w:cs="Arial"/>
          <w:color w:val="auto"/>
        </w:rPr>
        <w:t xml:space="preserve"> </w:t>
      </w:r>
      <w:r w:rsidRPr="00DD1DBA">
        <w:rPr>
          <w:rFonts w:cs="Arial"/>
          <w:color w:val="auto"/>
        </w:rPr>
        <w:t>p</w:t>
      </w:r>
      <w:r w:rsidRPr="00DD1DBA">
        <w:rPr>
          <w:rFonts w:cs="Arial"/>
          <w:color w:val="auto"/>
          <w:spacing w:val="-1"/>
        </w:rPr>
        <w:t>o</w:t>
      </w:r>
      <w:r w:rsidRPr="00DD1DBA">
        <w:rPr>
          <w:rFonts w:cs="Arial"/>
          <w:color w:val="auto"/>
          <w:spacing w:val="-2"/>
        </w:rPr>
        <w:t>i</w:t>
      </w:r>
      <w:r w:rsidRPr="00DD1DBA">
        <w:rPr>
          <w:rFonts w:cs="Arial"/>
          <w:color w:val="auto"/>
        </w:rPr>
        <w:t>ds</w:t>
      </w:r>
      <w:r w:rsidR="00F82AF5">
        <w:rPr>
          <w:rFonts w:cs="Arial"/>
          <w:color w:val="auto"/>
        </w:rPr>
        <w:t xml:space="preserve"> </w:t>
      </w:r>
      <w:r w:rsidRPr="00DD1DBA">
        <w:rPr>
          <w:rFonts w:cs="Arial"/>
          <w:color w:val="auto"/>
        </w:rPr>
        <w:t>d</w:t>
      </w:r>
      <w:r>
        <w:rPr>
          <w:rFonts w:cs="Arial"/>
          <w:color w:val="auto"/>
        </w:rPr>
        <w:t>u diffuseur repère 3000</w:t>
      </w:r>
      <w:r w:rsidRPr="00DD1DBA">
        <w:rPr>
          <w:rFonts w:cs="Arial"/>
          <w:color w:val="auto"/>
        </w:rPr>
        <w:t>.</w:t>
      </w:r>
    </w:p>
    <w:p w:rsidR="00442A97" w:rsidRDefault="00442A97" w:rsidP="00442A97">
      <w:pPr>
        <w:ind w:firstLine="708"/>
        <w:rPr>
          <w:rFonts w:ascii="Arial" w:hAnsi="Arial" w:cs="Arial"/>
          <w:sz w:val="24"/>
          <w:szCs w:val="24"/>
        </w:rPr>
      </w:pPr>
      <w:r w:rsidRPr="00442A97">
        <w:rPr>
          <w:rFonts w:ascii="Arial" w:hAnsi="Arial" w:cs="Arial"/>
          <w:sz w:val="24"/>
          <w:szCs w:val="24"/>
        </w:rPr>
        <w:t>Données :</w:t>
      </w:r>
    </w:p>
    <w:p w:rsidR="00442A97" w:rsidRDefault="00442A97" w:rsidP="00442A97">
      <w:pPr>
        <w:ind w:firstLine="708"/>
        <w:rPr>
          <w:rFonts w:ascii="Arial" w:hAnsi="Arial" w:cs="Arial"/>
          <w:sz w:val="24"/>
          <w:szCs w:val="24"/>
        </w:rPr>
      </w:pPr>
    </w:p>
    <w:p w:rsidR="00442A97" w:rsidRPr="00442A97" w:rsidRDefault="00442A97" w:rsidP="00442A97">
      <w:pPr>
        <w:ind w:firstLine="708"/>
        <w:rPr>
          <w:rFonts w:ascii="Arial" w:hAnsi="Arial" w:cs="Arial"/>
          <w:sz w:val="24"/>
          <w:szCs w:val="24"/>
        </w:rPr>
      </w:pPr>
    </w:p>
    <w:p w:rsidR="00442A97" w:rsidRPr="00442A97" w:rsidRDefault="000D75B9" w:rsidP="00442A97">
      <w:pPr>
        <w:pStyle w:val="Paragraphedeliste"/>
        <w:numPr>
          <w:ilvl w:val="0"/>
          <w:numId w:val="37"/>
        </w:numPr>
        <w:spacing w:after="200" w:line="276" w:lineRule="auto"/>
        <w:contextualSpacing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m</w:t>
      </w:r>
      <w:r w:rsidR="00442A97" w:rsidRPr="00442A97">
        <w:rPr>
          <w:rFonts w:ascii="Arial" w:hAnsi="Arial" w:cs="Arial"/>
          <w:sz w:val="24"/>
          <w:szCs w:val="24"/>
        </w:rPr>
        <w:t>asse</w:t>
      </w:r>
      <w:proofErr w:type="gramEnd"/>
      <w:r w:rsidR="00442A97" w:rsidRPr="00442A97">
        <w:rPr>
          <w:rFonts w:ascii="Arial" w:hAnsi="Arial" w:cs="Arial"/>
          <w:sz w:val="24"/>
          <w:szCs w:val="24"/>
        </w:rPr>
        <w:t xml:space="preserve"> volumique de l’acier : 7</w:t>
      </w:r>
      <w:r w:rsidR="002C7C05">
        <w:rPr>
          <w:rFonts w:ascii="Arial" w:hAnsi="Arial" w:cs="Arial"/>
          <w:sz w:val="24"/>
          <w:szCs w:val="24"/>
        </w:rPr>
        <w:t>,</w:t>
      </w:r>
      <w:r w:rsidR="00442A97" w:rsidRPr="00442A97">
        <w:rPr>
          <w:rFonts w:ascii="Arial" w:hAnsi="Arial" w:cs="Arial"/>
          <w:sz w:val="24"/>
          <w:szCs w:val="24"/>
        </w:rPr>
        <w:t>8</w:t>
      </w:r>
      <w:r w:rsidR="002C7C05">
        <w:rPr>
          <w:rFonts w:ascii="Arial" w:hAnsi="Arial" w:cs="Arial"/>
          <w:sz w:val="24"/>
          <w:szCs w:val="24"/>
        </w:rPr>
        <w:t xml:space="preserve"> </w:t>
      </w:r>
      <w:r w:rsidR="00442A97" w:rsidRPr="00442A97">
        <w:rPr>
          <w:rFonts w:ascii="Arial" w:hAnsi="Arial" w:cs="Arial"/>
          <w:sz w:val="24"/>
          <w:szCs w:val="24"/>
        </w:rPr>
        <w:t>kg/dm</w:t>
      </w:r>
      <w:r w:rsidR="00442A97" w:rsidRPr="00442A97">
        <w:rPr>
          <w:rFonts w:ascii="Arial" w:hAnsi="Arial" w:cs="Arial"/>
          <w:sz w:val="24"/>
          <w:szCs w:val="24"/>
          <w:vertAlign w:val="superscript"/>
        </w:rPr>
        <w:t>3</w:t>
      </w:r>
      <w:r w:rsidR="00442A97">
        <w:rPr>
          <w:rFonts w:ascii="Arial" w:hAnsi="Arial" w:cs="Arial"/>
          <w:sz w:val="24"/>
          <w:szCs w:val="24"/>
          <w:vertAlign w:val="superscript"/>
        </w:rPr>
        <w:t> </w:t>
      </w:r>
      <w:r w:rsidR="00442A97">
        <w:rPr>
          <w:rFonts w:ascii="Arial" w:hAnsi="Arial" w:cs="Arial"/>
          <w:sz w:val="24"/>
          <w:szCs w:val="24"/>
        </w:rPr>
        <w:t>;</w:t>
      </w:r>
    </w:p>
    <w:p w:rsidR="00442A97" w:rsidRPr="00442A97" w:rsidRDefault="00442A97" w:rsidP="00442A97">
      <w:pPr>
        <w:spacing w:after="200" w:line="276" w:lineRule="auto"/>
        <w:contextualSpacing/>
        <w:rPr>
          <w:rFonts w:ascii="Arial" w:hAnsi="Arial" w:cs="Arial"/>
          <w:sz w:val="24"/>
          <w:szCs w:val="24"/>
        </w:rPr>
      </w:pPr>
    </w:p>
    <w:p w:rsidR="00442A97" w:rsidRDefault="000D75B9" w:rsidP="00442A97">
      <w:pPr>
        <w:pStyle w:val="Paragraphedeliste"/>
        <w:numPr>
          <w:ilvl w:val="0"/>
          <w:numId w:val="37"/>
        </w:numPr>
        <w:spacing w:after="200" w:line="276" w:lineRule="auto"/>
        <w:contextualSpacing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a</w:t>
      </w:r>
      <w:r w:rsidR="00442A97" w:rsidRPr="00442A97">
        <w:rPr>
          <w:rFonts w:ascii="Arial" w:hAnsi="Arial" w:cs="Arial"/>
          <w:sz w:val="24"/>
          <w:szCs w:val="24"/>
        </w:rPr>
        <w:t>ccélération</w:t>
      </w:r>
      <w:proofErr w:type="gramEnd"/>
      <w:r w:rsidR="00442A97" w:rsidRPr="00442A97">
        <w:rPr>
          <w:rFonts w:ascii="Arial" w:hAnsi="Arial" w:cs="Arial"/>
          <w:sz w:val="24"/>
          <w:szCs w:val="24"/>
        </w:rPr>
        <w:t xml:space="preserve"> de pesanteur : g</w:t>
      </w:r>
      <w:r w:rsidR="002C7C05">
        <w:rPr>
          <w:rFonts w:ascii="Arial" w:hAnsi="Arial" w:cs="Arial"/>
          <w:sz w:val="24"/>
          <w:szCs w:val="24"/>
        </w:rPr>
        <w:t xml:space="preserve"> </w:t>
      </w:r>
      <w:r w:rsidR="00442A97" w:rsidRPr="00442A97">
        <w:rPr>
          <w:rFonts w:ascii="Arial" w:hAnsi="Arial" w:cs="Arial"/>
          <w:sz w:val="24"/>
          <w:szCs w:val="24"/>
        </w:rPr>
        <w:t>= 10 N/</w:t>
      </w:r>
      <w:r w:rsidR="002C7C05">
        <w:rPr>
          <w:rFonts w:ascii="Arial" w:hAnsi="Arial" w:cs="Arial"/>
          <w:sz w:val="24"/>
          <w:szCs w:val="24"/>
        </w:rPr>
        <w:t>k</w:t>
      </w:r>
      <w:r w:rsidR="00442A97" w:rsidRPr="00442A97">
        <w:rPr>
          <w:rFonts w:ascii="Arial" w:hAnsi="Arial" w:cs="Arial"/>
          <w:sz w:val="24"/>
          <w:szCs w:val="24"/>
        </w:rPr>
        <w:t>g</w:t>
      </w:r>
      <w:r w:rsidR="00442A97">
        <w:rPr>
          <w:rFonts w:ascii="Arial" w:hAnsi="Arial" w:cs="Arial"/>
          <w:sz w:val="24"/>
          <w:szCs w:val="24"/>
        </w:rPr>
        <w:t>.</w:t>
      </w:r>
    </w:p>
    <w:p w:rsidR="00442A97" w:rsidRPr="00442A97" w:rsidRDefault="00442A97" w:rsidP="00442A97">
      <w:pPr>
        <w:pStyle w:val="Paragraphedeliste"/>
        <w:rPr>
          <w:rFonts w:ascii="Arial" w:hAnsi="Arial" w:cs="Arial"/>
          <w:sz w:val="24"/>
          <w:szCs w:val="24"/>
        </w:rPr>
      </w:pPr>
    </w:p>
    <w:p w:rsidR="00442A97" w:rsidRPr="00CE55DC" w:rsidRDefault="00A67286" w:rsidP="00442A97">
      <w:pPr>
        <w:pStyle w:val="Paragraphedeliste"/>
        <w:ind w:left="1068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4857750" cy="3523512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188" cy="35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A97" w:rsidRPr="00A67286" w:rsidRDefault="00A67286" w:rsidP="00A67286">
      <w:pPr>
        <w:pStyle w:val="Paragraphedeliste"/>
        <w:ind w:left="1068" w:hanging="1068"/>
        <w:rPr>
          <w:rFonts w:ascii="Arial" w:hAnsi="Arial" w:cs="Arial"/>
          <w:sz w:val="24"/>
          <w:szCs w:val="24"/>
        </w:rPr>
      </w:pPr>
      <w:r w:rsidRPr="00A667B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 xml:space="preserve">Question </w:t>
      </w:r>
      <w:r w:rsidRPr="002E32B1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1</w:t>
      </w:r>
      <w:r w:rsidRPr="002E32B1">
        <w:rPr>
          <w:rFonts w:ascii="Arial" w:hAnsi="Arial" w:cs="Arial"/>
          <w:b/>
          <w:color w:val="000000" w:themeColor="text1"/>
          <w:sz w:val="24"/>
          <w:szCs w:val="24"/>
        </w:rPr>
        <w:t> :</w:t>
      </w:r>
      <w:r w:rsidR="00442A97" w:rsidRPr="00A67286">
        <w:rPr>
          <w:rFonts w:ascii="Arial" w:hAnsi="Arial" w:cs="Arial"/>
          <w:sz w:val="24"/>
          <w:szCs w:val="24"/>
        </w:rPr>
        <w:t xml:space="preserve"> Convertir </w:t>
      </w:r>
      <w:r w:rsidR="00787D74" w:rsidRPr="00A67286">
        <w:rPr>
          <w:rFonts w:ascii="Arial" w:hAnsi="Arial" w:cs="Arial"/>
          <w:sz w:val="24"/>
          <w:szCs w:val="24"/>
        </w:rPr>
        <w:t>en dm</w:t>
      </w:r>
      <w:r w:rsidR="00787D74" w:rsidRPr="00A67286">
        <w:rPr>
          <w:rFonts w:ascii="Arial" w:hAnsi="Arial" w:cs="Arial"/>
          <w:sz w:val="24"/>
          <w:szCs w:val="24"/>
          <w:vertAlign w:val="superscript"/>
        </w:rPr>
        <w:t>3</w:t>
      </w:r>
      <w:r w:rsidR="00787D74">
        <w:rPr>
          <w:rFonts w:ascii="Arial" w:hAnsi="Arial" w:cs="Arial"/>
          <w:sz w:val="24"/>
          <w:szCs w:val="24"/>
          <w:vertAlign w:val="superscript"/>
        </w:rPr>
        <w:t xml:space="preserve"> </w:t>
      </w:r>
      <w:r w:rsidR="00442A97" w:rsidRPr="00A67286">
        <w:rPr>
          <w:rFonts w:ascii="Arial" w:hAnsi="Arial" w:cs="Arial"/>
          <w:sz w:val="24"/>
          <w:szCs w:val="24"/>
        </w:rPr>
        <w:t xml:space="preserve">le volume de matière du </w:t>
      </w:r>
      <w:r w:rsidR="00593E6F">
        <w:rPr>
          <w:rFonts w:ascii="Arial" w:hAnsi="Arial" w:cs="Arial"/>
          <w:sz w:val="24"/>
          <w:szCs w:val="24"/>
        </w:rPr>
        <w:t xml:space="preserve">réservoir de stockage </w:t>
      </w:r>
      <w:r w:rsidR="00442A97" w:rsidRPr="00A67286">
        <w:rPr>
          <w:rFonts w:ascii="Arial" w:hAnsi="Arial" w:cs="Arial"/>
          <w:sz w:val="24"/>
          <w:szCs w:val="24"/>
        </w:rPr>
        <w:t>repère 3</w:t>
      </w:r>
      <w:r w:rsidR="00593E6F">
        <w:rPr>
          <w:rFonts w:ascii="Arial" w:hAnsi="Arial" w:cs="Arial"/>
          <w:sz w:val="24"/>
          <w:szCs w:val="24"/>
        </w:rPr>
        <w:t>3</w:t>
      </w:r>
      <w:r w:rsidR="00442A97" w:rsidRPr="00A67286">
        <w:rPr>
          <w:rFonts w:ascii="Arial" w:hAnsi="Arial" w:cs="Arial"/>
          <w:sz w:val="24"/>
          <w:szCs w:val="24"/>
        </w:rPr>
        <w:t>00</w:t>
      </w:r>
      <w:r w:rsidR="00593E6F">
        <w:rPr>
          <w:rFonts w:ascii="Arial" w:hAnsi="Arial" w:cs="Arial"/>
          <w:sz w:val="24"/>
          <w:szCs w:val="24"/>
        </w:rPr>
        <w:t>.</w:t>
      </w:r>
    </w:p>
    <w:p w:rsidR="00A67286" w:rsidRDefault="00A67286" w:rsidP="00A67286">
      <w:pPr>
        <w:rPr>
          <w:rFonts w:ascii="Arial" w:hAnsi="Arial" w:cs="Arial"/>
          <w:sz w:val="24"/>
          <w:szCs w:val="24"/>
        </w:rPr>
      </w:pPr>
    </w:p>
    <w:p w:rsidR="00442A97" w:rsidRPr="00A67286" w:rsidRDefault="00442A97" w:rsidP="00A67286">
      <w:pPr>
        <w:rPr>
          <w:rFonts w:ascii="Arial" w:hAnsi="Arial" w:cs="Arial"/>
          <w:sz w:val="24"/>
          <w:szCs w:val="24"/>
        </w:rPr>
      </w:pPr>
      <w:r w:rsidRPr="00A67286">
        <w:rPr>
          <w:rFonts w:ascii="Arial" w:hAnsi="Arial" w:cs="Arial"/>
          <w:sz w:val="24"/>
          <w:szCs w:val="24"/>
        </w:rPr>
        <w:t>La capture d’écran de l’outil « propriété de masse » du modeleur volumique n</w:t>
      </w:r>
      <w:r w:rsidR="000D75B9">
        <w:rPr>
          <w:rFonts w:ascii="Arial" w:hAnsi="Arial" w:cs="Arial"/>
          <w:sz w:val="24"/>
          <w:szCs w:val="24"/>
        </w:rPr>
        <w:t>ous donne les résultats suivants</w:t>
      </w:r>
      <w:r w:rsidRPr="00A67286">
        <w:rPr>
          <w:rFonts w:ascii="Arial" w:hAnsi="Arial" w:cs="Arial"/>
          <w:sz w:val="24"/>
          <w:szCs w:val="24"/>
        </w:rPr>
        <w:t>:</w:t>
      </w:r>
    </w:p>
    <w:p w:rsidR="00442A97" w:rsidRPr="00A67286" w:rsidRDefault="00442A97" w:rsidP="00442A97">
      <w:pPr>
        <w:rPr>
          <w:rFonts w:ascii="Arial" w:hAnsi="Arial" w:cs="Arial"/>
          <w:sz w:val="24"/>
          <w:szCs w:val="24"/>
        </w:rPr>
      </w:pPr>
    </w:p>
    <w:p w:rsidR="00442A97" w:rsidRPr="00CE55DC" w:rsidRDefault="00A67286" w:rsidP="00442A9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4743450" cy="4010025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ass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0E4F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295275</wp:posOffset>
                </wp:positionV>
                <wp:extent cx="2005965" cy="1713865"/>
                <wp:effectExtent l="4445" t="0" r="0" b="635"/>
                <wp:wrapNone/>
                <wp:docPr id="1025" name="Text Box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5965" cy="1713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442A9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86890" cy="1606732"/>
                                  <wp:effectExtent l="19050" t="0" r="0" b="0"/>
                                  <wp:docPr id="5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4383" cy="16131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0" o:spid="_x0000_s1059" type="#_x0000_t202" style="position:absolute;margin-left:369.75pt;margin-top:23.25pt;width:157.95pt;height:134.9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" stroked="f">
                <v:textbox>
                  <w:txbxContent>
                    <w:p w:rsidR="003C132A" w:rsidRDefault="003C132A" w:rsidP="00442A97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86890" cy="1606732"/>
                            <wp:effectExtent l="19050" t="0" r="0" b="0"/>
                            <wp:docPr id="5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4383" cy="161311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42A97" w:rsidRPr="00CE55DC" w:rsidRDefault="00442A97" w:rsidP="00442A97">
      <w:pPr>
        <w:rPr>
          <w:rFonts w:ascii="Comic Sans MS" w:hAnsi="Comic Sans MS"/>
        </w:rPr>
      </w:pPr>
    </w:p>
    <w:p w:rsidR="00A67286" w:rsidRPr="00A67286" w:rsidRDefault="00A67286" w:rsidP="00A67286">
      <w:pPr>
        <w:rPr>
          <w:rFonts w:ascii="Arial" w:hAnsi="Arial" w:cs="Arial"/>
          <w:sz w:val="24"/>
          <w:szCs w:val="24"/>
          <w:vertAlign w:val="superscript"/>
        </w:rPr>
      </w:pPr>
      <w:r w:rsidRPr="00A67286">
        <w:rPr>
          <w:rFonts w:ascii="Arial" w:hAnsi="Arial" w:cs="Arial"/>
          <w:sz w:val="24"/>
          <w:szCs w:val="24"/>
        </w:rPr>
        <w:t>V</w:t>
      </w:r>
      <w:r w:rsidRPr="00A67286">
        <w:rPr>
          <w:rFonts w:ascii="Arial" w:hAnsi="Arial" w:cs="Arial"/>
          <w:sz w:val="24"/>
          <w:szCs w:val="24"/>
          <w:vertAlign w:val="subscript"/>
        </w:rPr>
        <w:t>3</w:t>
      </w:r>
      <w:r w:rsidR="00787D74">
        <w:rPr>
          <w:rFonts w:ascii="Arial" w:hAnsi="Arial" w:cs="Arial"/>
          <w:sz w:val="24"/>
          <w:szCs w:val="24"/>
          <w:vertAlign w:val="subscript"/>
        </w:rPr>
        <w:t>3</w:t>
      </w:r>
      <w:r w:rsidRPr="00A67286">
        <w:rPr>
          <w:rFonts w:ascii="Arial" w:hAnsi="Arial" w:cs="Arial"/>
          <w:sz w:val="24"/>
          <w:szCs w:val="24"/>
          <w:vertAlign w:val="subscript"/>
        </w:rPr>
        <w:t>00</w:t>
      </w:r>
      <w:r w:rsidRPr="00A67286">
        <w:rPr>
          <w:rFonts w:ascii="Arial" w:hAnsi="Arial" w:cs="Arial"/>
          <w:sz w:val="24"/>
          <w:szCs w:val="24"/>
        </w:rPr>
        <w:t xml:space="preserve"> =</w:t>
      </w:r>
      <w:r w:rsidR="00C839CF">
        <w:rPr>
          <w:rFonts w:ascii="Arial" w:hAnsi="Arial" w:cs="Arial"/>
          <w:sz w:val="24"/>
          <w:szCs w:val="24"/>
        </w:rPr>
        <w:t xml:space="preserve"> </w:t>
      </w:r>
      <w:r w:rsidR="00C839CF" w:rsidRPr="00C839CF">
        <w:rPr>
          <w:rFonts w:ascii="Arial" w:hAnsi="Arial" w:cs="Arial"/>
          <w:b/>
          <w:color w:val="FF0000"/>
          <w:sz w:val="24"/>
          <w:szCs w:val="24"/>
        </w:rPr>
        <w:t>3094140</w:t>
      </w:r>
      <w:r w:rsidRPr="00A67286">
        <w:rPr>
          <w:rFonts w:ascii="Arial" w:hAnsi="Arial" w:cs="Arial"/>
          <w:sz w:val="24"/>
          <w:szCs w:val="24"/>
        </w:rPr>
        <w:t xml:space="preserve"> mm</w:t>
      </w:r>
      <w:r w:rsidRPr="00A67286">
        <w:rPr>
          <w:rFonts w:ascii="Arial" w:hAnsi="Arial" w:cs="Arial"/>
          <w:sz w:val="24"/>
          <w:szCs w:val="24"/>
          <w:vertAlign w:val="superscript"/>
        </w:rPr>
        <w:t>3</w:t>
      </w:r>
    </w:p>
    <w:p w:rsidR="00A67286" w:rsidRPr="00A67286" w:rsidRDefault="00A67286" w:rsidP="00A67286">
      <w:pPr>
        <w:rPr>
          <w:rFonts w:ascii="Arial" w:hAnsi="Arial" w:cs="Arial"/>
          <w:sz w:val="24"/>
          <w:szCs w:val="24"/>
          <w:vertAlign w:val="superscript"/>
        </w:rPr>
      </w:pPr>
    </w:p>
    <w:p w:rsidR="00A67286" w:rsidRPr="00A67286" w:rsidRDefault="00A67286" w:rsidP="00A67286">
      <w:pPr>
        <w:rPr>
          <w:rFonts w:ascii="Arial" w:hAnsi="Arial" w:cs="Arial"/>
          <w:sz w:val="24"/>
          <w:szCs w:val="24"/>
        </w:rPr>
      </w:pPr>
      <w:r w:rsidRPr="00A67286">
        <w:rPr>
          <w:rFonts w:ascii="Arial" w:hAnsi="Arial" w:cs="Arial"/>
          <w:sz w:val="24"/>
          <w:szCs w:val="24"/>
        </w:rPr>
        <w:t>V</w:t>
      </w:r>
      <w:r w:rsidRPr="00A67286">
        <w:rPr>
          <w:rFonts w:ascii="Arial" w:hAnsi="Arial" w:cs="Arial"/>
          <w:sz w:val="24"/>
          <w:szCs w:val="24"/>
          <w:vertAlign w:val="subscript"/>
        </w:rPr>
        <w:t>3</w:t>
      </w:r>
      <w:r w:rsidR="00787D74">
        <w:rPr>
          <w:rFonts w:ascii="Arial" w:hAnsi="Arial" w:cs="Arial"/>
          <w:sz w:val="24"/>
          <w:szCs w:val="24"/>
          <w:vertAlign w:val="subscript"/>
        </w:rPr>
        <w:t>3</w:t>
      </w:r>
      <w:r w:rsidRPr="00A67286">
        <w:rPr>
          <w:rFonts w:ascii="Arial" w:hAnsi="Arial" w:cs="Arial"/>
          <w:sz w:val="24"/>
          <w:szCs w:val="24"/>
          <w:vertAlign w:val="subscript"/>
        </w:rPr>
        <w:t>00</w:t>
      </w:r>
      <w:r w:rsidRPr="00A67286">
        <w:rPr>
          <w:rFonts w:ascii="Arial" w:hAnsi="Arial" w:cs="Arial"/>
          <w:sz w:val="24"/>
          <w:szCs w:val="24"/>
        </w:rPr>
        <w:t xml:space="preserve"> = </w:t>
      </w:r>
      <w:r w:rsidR="004A3C21">
        <w:rPr>
          <w:rFonts w:ascii="Arial" w:hAnsi="Arial" w:cs="Arial"/>
          <w:b/>
          <w:color w:val="FF0000"/>
          <w:sz w:val="24"/>
          <w:szCs w:val="24"/>
        </w:rPr>
        <w:t>3,</w:t>
      </w:r>
      <w:r w:rsidR="00C839CF" w:rsidRPr="00C839CF">
        <w:rPr>
          <w:rFonts w:ascii="Arial" w:hAnsi="Arial" w:cs="Arial"/>
          <w:b/>
          <w:color w:val="FF0000"/>
          <w:sz w:val="24"/>
          <w:szCs w:val="24"/>
        </w:rPr>
        <w:t>094</w:t>
      </w:r>
      <w:r w:rsidRPr="00C839CF">
        <w:rPr>
          <w:rFonts w:ascii="Arial" w:hAnsi="Arial" w:cs="Arial"/>
          <w:color w:val="FF0000"/>
          <w:sz w:val="24"/>
          <w:szCs w:val="24"/>
        </w:rPr>
        <w:t xml:space="preserve"> </w:t>
      </w:r>
      <w:r w:rsidRPr="00A67286">
        <w:rPr>
          <w:rFonts w:ascii="Arial" w:hAnsi="Arial" w:cs="Arial"/>
          <w:sz w:val="24"/>
          <w:szCs w:val="24"/>
        </w:rPr>
        <w:t>dm</w:t>
      </w:r>
      <w:r w:rsidRPr="00A67286">
        <w:rPr>
          <w:rFonts w:ascii="Arial" w:hAnsi="Arial" w:cs="Arial"/>
          <w:sz w:val="24"/>
          <w:szCs w:val="24"/>
          <w:vertAlign w:val="superscript"/>
        </w:rPr>
        <w:t>3</w:t>
      </w:r>
    </w:p>
    <w:p w:rsidR="00442A97" w:rsidRDefault="005C0E4F" w:rsidP="00442A97">
      <w:pPr>
        <w:rPr>
          <w:rFonts w:ascii="Comic Sans MS" w:hAnsi="Comic Sans MS"/>
        </w:rPr>
      </w:pPr>
      <w:r>
        <w:rPr>
          <w:rFonts w:ascii="Arial" w:hAnsi="Arial" w:cs="Arial"/>
          <w:b/>
          <w:noProof/>
          <w:color w:val="000000" w:themeColor="text1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73025</wp:posOffset>
                </wp:positionV>
                <wp:extent cx="914400" cy="315595"/>
                <wp:effectExtent l="11430" t="13335" r="7620" b="13970"/>
                <wp:wrapNone/>
                <wp:docPr id="1024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374F4A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2 p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4" o:spid="_x0000_s1060" type="#_x0000_t202" style="position:absolute;margin-left:480.55pt;margin-top:5.75pt;width:1in;height:24.85pt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">
                <v:textbox>
                  <w:txbxContent>
                    <w:p w:rsidR="003C132A" w:rsidRPr="00374F4A" w:rsidRDefault="003C132A" w:rsidP="00374F4A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2 p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t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</w:p>
    <w:p w:rsidR="00442A97" w:rsidRDefault="00442A97" w:rsidP="00442A97">
      <w:pPr>
        <w:rPr>
          <w:rFonts w:ascii="Comic Sans MS" w:hAnsi="Comic Sans MS"/>
        </w:rPr>
      </w:pPr>
    </w:p>
    <w:p w:rsidR="00442A97" w:rsidRDefault="00442A97" w:rsidP="00442A97">
      <w:pPr>
        <w:rPr>
          <w:rFonts w:ascii="Comic Sans MS" w:hAnsi="Comic Sans MS"/>
        </w:rPr>
      </w:pPr>
    </w:p>
    <w:p w:rsidR="00A667BD" w:rsidRPr="00483C83" w:rsidRDefault="005C0E4F" w:rsidP="00483C83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596288" behindDoc="0" locked="0" layoutInCell="1" allowOverlap="1">
                <wp:simplePos x="0" y="0"/>
                <wp:positionH relativeFrom="column">
                  <wp:posOffset>5964555</wp:posOffset>
                </wp:positionH>
                <wp:positionV relativeFrom="paragraph">
                  <wp:posOffset>-115570</wp:posOffset>
                </wp:positionV>
                <wp:extent cx="914400" cy="315595"/>
                <wp:effectExtent l="9525" t="9525" r="9525" b="8255"/>
                <wp:wrapNone/>
                <wp:docPr id="127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374F4A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6" o:spid="_x0000_s1061" type="#_x0000_t202" style="position:absolute;margin-left:469.65pt;margin-top:-9.1pt;width:1in;height:24.8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">
                <v:textbox>
                  <w:txbxContent>
                    <w:p w:rsidR="003C132A" w:rsidRPr="00374F4A" w:rsidRDefault="003C132A" w:rsidP="00374F4A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="00483C83" w:rsidRPr="00483C83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 xml:space="preserve">Question </w:t>
      </w:r>
      <w:r w:rsidR="00483C83" w:rsidRPr="009913C1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2</w:t>
      </w:r>
      <w:r w:rsidR="00483C83" w:rsidRPr="009913C1">
        <w:rPr>
          <w:rFonts w:ascii="Arial" w:hAnsi="Arial" w:cs="Arial"/>
          <w:b/>
          <w:color w:val="000000" w:themeColor="text1"/>
          <w:sz w:val="24"/>
          <w:szCs w:val="24"/>
        </w:rPr>
        <w:t> :</w:t>
      </w:r>
      <w:r w:rsidR="008C4195" w:rsidRPr="009913C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593E6F">
        <w:rPr>
          <w:rFonts w:ascii="Arial" w:hAnsi="Arial" w:cs="Arial"/>
          <w:color w:val="000000" w:themeColor="text1"/>
          <w:sz w:val="24"/>
          <w:szCs w:val="24"/>
        </w:rPr>
        <w:t>Calculer la masse</w:t>
      </w:r>
      <w:r w:rsidR="00F82AF5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593E6F" w:rsidRPr="00A67286">
        <w:rPr>
          <w:rFonts w:ascii="Arial" w:hAnsi="Arial" w:cs="Arial"/>
          <w:sz w:val="24"/>
          <w:szCs w:val="24"/>
        </w:rPr>
        <w:t xml:space="preserve">du </w:t>
      </w:r>
      <w:r w:rsidR="00593E6F">
        <w:rPr>
          <w:rFonts w:ascii="Arial" w:hAnsi="Arial" w:cs="Arial"/>
          <w:sz w:val="24"/>
          <w:szCs w:val="24"/>
        </w:rPr>
        <w:t xml:space="preserve">réservoir de stockage </w:t>
      </w:r>
      <w:r w:rsidR="00593E6F" w:rsidRPr="00A67286">
        <w:rPr>
          <w:rFonts w:ascii="Arial" w:hAnsi="Arial" w:cs="Arial"/>
          <w:sz w:val="24"/>
          <w:szCs w:val="24"/>
        </w:rPr>
        <w:t>repère 3</w:t>
      </w:r>
      <w:r w:rsidR="00593E6F">
        <w:rPr>
          <w:rFonts w:ascii="Arial" w:hAnsi="Arial" w:cs="Arial"/>
          <w:sz w:val="24"/>
          <w:szCs w:val="24"/>
        </w:rPr>
        <w:t>3</w:t>
      </w:r>
      <w:r w:rsidR="00593E6F" w:rsidRPr="00A67286">
        <w:rPr>
          <w:rFonts w:ascii="Arial" w:hAnsi="Arial" w:cs="Arial"/>
          <w:sz w:val="24"/>
          <w:szCs w:val="24"/>
        </w:rPr>
        <w:t>00</w:t>
      </w:r>
      <w:r w:rsidR="00593E6F">
        <w:rPr>
          <w:rFonts w:ascii="Arial" w:hAnsi="Arial" w:cs="Arial"/>
          <w:sz w:val="24"/>
          <w:szCs w:val="24"/>
        </w:rPr>
        <w:t>.</w:t>
      </w:r>
    </w:p>
    <w:p w:rsidR="00A667BD" w:rsidRDefault="00A667BD" w:rsidP="00A667B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504E03" w:rsidRDefault="00504E03" w:rsidP="00504E03">
      <w:pPr>
        <w:rPr>
          <w:rFonts w:ascii="Arial" w:hAnsi="Arial" w:cs="Arial"/>
          <w:sz w:val="24"/>
          <w:szCs w:val="24"/>
        </w:rPr>
      </w:pPr>
      <w:r w:rsidRPr="00504E03">
        <w:rPr>
          <w:rFonts w:ascii="Arial" w:hAnsi="Arial" w:cs="Arial"/>
          <w:sz w:val="24"/>
          <w:szCs w:val="24"/>
        </w:rPr>
        <w:t>M</w:t>
      </w:r>
      <w:r w:rsidRPr="00504E03">
        <w:rPr>
          <w:rFonts w:ascii="Arial" w:hAnsi="Arial" w:cs="Arial"/>
          <w:sz w:val="24"/>
          <w:szCs w:val="24"/>
          <w:vertAlign w:val="subscript"/>
        </w:rPr>
        <w:t>3</w:t>
      </w:r>
      <w:r w:rsidR="009913C1">
        <w:rPr>
          <w:rFonts w:ascii="Arial" w:hAnsi="Arial" w:cs="Arial"/>
          <w:sz w:val="24"/>
          <w:szCs w:val="24"/>
          <w:vertAlign w:val="subscript"/>
        </w:rPr>
        <w:t>3</w:t>
      </w:r>
      <w:r w:rsidRPr="00504E03">
        <w:rPr>
          <w:rFonts w:ascii="Arial" w:hAnsi="Arial" w:cs="Arial"/>
          <w:sz w:val="24"/>
          <w:szCs w:val="24"/>
          <w:vertAlign w:val="subscript"/>
        </w:rPr>
        <w:t>00</w:t>
      </w:r>
      <w:r w:rsidRPr="00504E03">
        <w:rPr>
          <w:rFonts w:ascii="Arial" w:hAnsi="Arial" w:cs="Arial"/>
          <w:sz w:val="24"/>
          <w:szCs w:val="24"/>
        </w:rPr>
        <w:t xml:space="preserve"> = </w:t>
      </w:r>
      <w:r w:rsidR="000D75B9">
        <w:rPr>
          <w:rFonts w:ascii="Arial" w:hAnsi="Arial" w:cs="Arial"/>
          <w:b/>
          <w:color w:val="FF0000"/>
          <w:sz w:val="24"/>
          <w:szCs w:val="24"/>
        </w:rPr>
        <w:t>ρ x V = 7,8 x 3,094 = 24,</w:t>
      </w:r>
      <w:r w:rsidR="001F3C29">
        <w:rPr>
          <w:rFonts w:ascii="Arial" w:hAnsi="Arial" w:cs="Arial"/>
          <w:b/>
          <w:color w:val="FF0000"/>
          <w:sz w:val="24"/>
          <w:szCs w:val="24"/>
        </w:rPr>
        <w:t xml:space="preserve">13 kg </w:t>
      </w:r>
    </w:p>
    <w:p w:rsidR="00504E03" w:rsidRDefault="00504E03" w:rsidP="00504E03">
      <w:pPr>
        <w:rPr>
          <w:rFonts w:ascii="Arial" w:hAnsi="Arial" w:cs="Arial"/>
          <w:b/>
          <w:sz w:val="24"/>
          <w:szCs w:val="24"/>
          <w:u w:val="single"/>
        </w:rPr>
      </w:pPr>
    </w:p>
    <w:p w:rsidR="00C008F0" w:rsidRDefault="00C008F0" w:rsidP="00504E03">
      <w:pPr>
        <w:rPr>
          <w:rFonts w:ascii="Arial" w:hAnsi="Arial" w:cs="Arial"/>
          <w:b/>
          <w:sz w:val="24"/>
          <w:szCs w:val="24"/>
          <w:u w:val="single"/>
        </w:rPr>
      </w:pPr>
    </w:p>
    <w:p w:rsidR="00504E03" w:rsidRDefault="005C0E4F" w:rsidP="00504E0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5639435</wp:posOffset>
                </wp:positionH>
                <wp:positionV relativeFrom="paragraph">
                  <wp:posOffset>21590</wp:posOffset>
                </wp:positionV>
                <wp:extent cx="1416050" cy="299720"/>
                <wp:effectExtent l="427355" t="13335" r="13970" b="353695"/>
                <wp:wrapNone/>
                <wp:docPr id="126" name="AutoShap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6050" cy="299720"/>
                        </a:xfrm>
                        <a:prstGeom prst="borderCallout2">
                          <a:avLst>
                            <a:gd name="adj1" fmla="val 38134"/>
                            <a:gd name="adj2" fmla="val -5380"/>
                            <a:gd name="adj3" fmla="val 38134"/>
                            <a:gd name="adj4" fmla="val -17310"/>
                            <a:gd name="adj5" fmla="val 215889"/>
                            <a:gd name="adj6" fmla="val -2950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4A0276" w:rsidRDefault="003C132A" w:rsidP="00504E0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4A027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</w:t>
                            </w:r>
                            <w:proofErr w:type="spellEnd"/>
                            <w:r w:rsidRPr="004A027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3400complet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6" o:spid="_x0000_s1062" type="#_x0000_t48" style="position:absolute;margin-left:444.05pt;margin-top:1.7pt;width:111.5pt;height:23.6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" adj="-6373,46632,-3739,8237,-1162,8237">
                <v:textbox>
                  <w:txbxContent>
                    <w:p w:rsidR="003C132A" w:rsidRPr="004A0276" w:rsidRDefault="003C132A" w:rsidP="00504E0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4A0276">
                        <w:rPr>
                          <w:rFonts w:ascii="Arial" w:hAnsi="Arial" w:cs="Arial"/>
                          <w:sz w:val="24"/>
                          <w:szCs w:val="24"/>
                        </w:rPr>
                        <w:t>Rep</w:t>
                      </w:r>
                      <w:proofErr w:type="spellEnd"/>
                      <w:r w:rsidRPr="004A027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3400complet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504E03" w:rsidRPr="00504E03" w:rsidRDefault="004A0276" w:rsidP="00504E03">
      <w:pPr>
        <w:rPr>
          <w:rFonts w:ascii="Arial" w:hAnsi="Arial" w:cs="Arial"/>
          <w:sz w:val="24"/>
          <w:szCs w:val="24"/>
        </w:rPr>
      </w:pPr>
      <w:r w:rsidRPr="00A667B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 xml:space="preserve">Question </w:t>
      </w:r>
      <w:r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3</w:t>
      </w:r>
      <w:r w:rsidRPr="00A667B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 :</w:t>
      </w:r>
      <w:r w:rsidR="00F82AF5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 xml:space="preserve"> </w:t>
      </w:r>
      <w:r w:rsidR="00504E03" w:rsidRPr="004A0276">
        <w:rPr>
          <w:rFonts w:ascii="Arial" w:hAnsi="Arial" w:cs="Arial"/>
          <w:sz w:val="24"/>
          <w:szCs w:val="24"/>
        </w:rPr>
        <w:t>Calculer</w:t>
      </w:r>
      <w:r w:rsidR="00504E03" w:rsidRPr="00504E03">
        <w:rPr>
          <w:rFonts w:ascii="Arial" w:hAnsi="Arial" w:cs="Arial"/>
          <w:sz w:val="24"/>
          <w:szCs w:val="24"/>
        </w:rPr>
        <w:t xml:space="preserve"> la masse du </w:t>
      </w:r>
      <w:r w:rsidR="00237B59">
        <w:rPr>
          <w:rFonts w:ascii="Arial" w:hAnsi="Arial" w:cs="Arial"/>
          <w:sz w:val="24"/>
          <w:szCs w:val="24"/>
        </w:rPr>
        <w:t xml:space="preserve">régulateur </w:t>
      </w:r>
      <w:r w:rsidR="00504E03" w:rsidRPr="00504E03">
        <w:rPr>
          <w:rFonts w:ascii="Arial" w:hAnsi="Arial" w:cs="Arial"/>
          <w:sz w:val="24"/>
          <w:szCs w:val="24"/>
        </w:rPr>
        <w:t>repère 3400</w:t>
      </w:r>
      <w:r w:rsidR="00F82AF5">
        <w:rPr>
          <w:rFonts w:ascii="Arial" w:hAnsi="Arial" w:cs="Arial"/>
          <w:sz w:val="24"/>
          <w:szCs w:val="24"/>
        </w:rPr>
        <w:t>.</w:t>
      </w:r>
    </w:p>
    <w:p w:rsidR="00237B59" w:rsidRDefault="00237B59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</w:p>
    <w:p w:rsidR="00237B59" w:rsidRDefault="005C0E4F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6096635</wp:posOffset>
                </wp:positionH>
                <wp:positionV relativeFrom="paragraph">
                  <wp:posOffset>185420</wp:posOffset>
                </wp:positionV>
                <wp:extent cx="916305" cy="245110"/>
                <wp:effectExtent l="189230" t="7620" r="8890" b="499745"/>
                <wp:wrapNone/>
                <wp:docPr id="125" name="AutoShap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6305" cy="245110"/>
                        </a:xfrm>
                        <a:prstGeom prst="borderCallout2">
                          <a:avLst>
                            <a:gd name="adj1" fmla="val 46634"/>
                            <a:gd name="adj2" fmla="val -8315"/>
                            <a:gd name="adj3" fmla="val 46634"/>
                            <a:gd name="adj4" fmla="val -14069"/>
                            <a:gd name="adj5" fmla="val 300519"/>
                            <a:gd name="adj6" fmla="val -1988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237B59" w:rsidRDefault="003C132A" w:rsidP="00504E0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237B5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Vérin 160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5" o:spid="_x0000_s1063" type="#_x0000_t48" style="position:absolute;left:0;text-align:left;margin-left:480.05pt;margin-top:14.6pt;width:72.15pt;height:19.3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" adj="-4296,64912,-3039,10073,-1796,10073">
                <v:textbox>
                  <w:txbxContent>
                    <w:p w:rsidR="003C132A" w:rsidRPr="00237B59" w:rsidRDefault="003C132A" w:rsidP="00504E0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237B59">
                        <w:rPr>
                          <w:rFonts w:ascii="Arial" w:hAnsi="Arial" w:cs="Arial"/>
                          <w:sz w:val="24"/>
                          <w:szCs w:val="24"/>
                        </w:rPr>
                        <w:t>Vérin 160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237B59">
        <w:rPr>
          <w:noProof/>
        </w:rPr>
        <w:drawing>
          <wp:anchor distT="0" distB="0" distL="114300" distR="114300" simplePos="0" relativeHeight="251590144" behindDoc="1" locked="0" layoutInCell="1" allowOverlap="1">
            <wp:simplePos x="0" y="0"/>
            <wp:positionH relativeFrom="column">
              <wp:posOffset>4269105</wp:posOffset>
            </wp:positionH>
            <wp:positionV relativeFrom="paragraph">
              <wp:posOffset>13970</wp:posOffset>
            </wp:positionV>
            <wp:extent cx="2011045" cy="1282065"/>
            <wp:effectExtent l="0" t="0" r="0" b="0"/>
            <wp:wrapNone/>
            <wp:docPr id="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045" cy="12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4E03" w:rsidRPr="00504E03">
        <w:rPr>
          <w:rFonts w:ascii="Arial" w:hAnsi="Arial" w:cs="Arial"/>
          <w:sz w:val="24"/>
          <w:szCs w:val="24"/>
        </w:rPr>
        <w:t>La masse du repère 3400 sans les deux vérins est MSV</w:t>
      </w:r>
      <w:r w:rsidR="009913C1">
        <w:rPr>
          <w:rFonts w:ascii="Arial" w:hAnsi="Arial" w:cs="Arial"/>
          <w:sz w:val="24"/>
          <w:szCs w:val="24"/>
        </w:rPr>
        <w:t xml:space="preserve"> </w:t>
      </w:r>
      <w:r w:rsidR="00504E03" w:rsidRPr="00504E03">
        <w:rPr>
          <w:rFonts w:ascii="Arial" w:hAnsi="Arial" w:cs="Arial"/>
          <w:sz w:val="24"/>
          <w:szCs w:val="24"/>
        </w:rPr>
        <w:t>=</w:t>
      </w:r>
      <w:r w:rsidR="009913C1">
        <w:rPr>
          <w:rFonts w:ascii="Arial" w:hAnsi="Arial" w:cs="Arial"/>
          <w:sz w:val="24"/>
          <w:szCs w:val="24"/>
        </w:rPr>
        <w:t xml:space="preserve"> </w:t>
      </w:r>
      <w:r w:rsidR="00504E03" w:rsidRPr="00504E03">
        <w:rPr>
          <w:rFonts w:ascii="Arial" w:hAnsi="Arial" w:cs="Arial"/>
          <w:sz w:val="24"/>
          <w:szCs w:val="24"/>
        </w:rPr>
        <w:t>12</w:t>
      </w:r>
      <w:r w:rsidR="009913C1">
        <w:rPr>
          <w:rFonts w:ascii="Arial" w:hAnsi="Arial" w:cs="Arial"/>
          <w:sz w:val="24"/>
          <w:szCs w:val="24"/>
        </w:rPr>
        <w:t>,</w:t>
      </w:r>
      <w:r w:rsidR="00504E03" w:rsidRPr="00504E03">
        <w:rPr>
          <w:rFonts w:ascii="Arial" w:hAnsi="Arial" w:cs="Arial"/>
          <w:sz w:val="24"/>
          <w:szCs w:val="24"/>
        </w:rPr>
        <w:t>24 kg</w:t>
      </w:r>
      <w:r w:rsidR="00237B59">
        <w:rPr>
          <w:rFonts w:ascii="Arial" w:hAnsi="Arial" w:cs="Arial"/>
          <w:sz w:val="24"/>
          <w:szCs w:val="24"/>
        </w:rPr>
        <w:t>.</w:t>
      </w:r>
    </w:p>
    <w:p w:rsidR="00237B59" w:rsidRDefault="00237B59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</w:p>
    <w:p w:rsidR="00504E03" w:rsidRPr="00504E03" w:rsidRDefault="00504E03" w:rsidP="009913C1">
      <w:pPr>
        <w:tabs>
          <w:tab w:val="left" w:pos="4678"/>
        </w:tabs>
        <w:ind w:right="5457"/>
        <w:rPr>
          <w:rFonts w:ascii="Arial" w:hAnsi="Arial" w:cs="Arial"/>
          <w:sz w:val="24"/>
          <w:szCs w:val="24"/>
        </w:rPr>
      </w:pPr>
      <w:r w:rsidRPr="00504E03">
        <w:rPr>
          <w:rFonts w:ascii="Arial" w:hAnsi="Arial" w:cs="Arial"/>
          <w:sz w:val="24"/>
          <w:szCs w:val="24"/>
        </w:rPr>
        <w:t>Les vérins sont des vérins pneumatiques diamètre 160 avec une longueur de course de 160</w:t>
      </w:r>
      <w:r w:rsidR="009913C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04E03">
        <w:rPr>
          <w:rFonts w:ascii="Arial" w:hAnsi="Arial" w:cs="Arial"/>
          <w:sz w:val="24"/>
          <w:szCs w:val="24"/>
        </w:rPr>
        <w:t>mm.</w:t>
      </w:r>
      <w:proofErr w:type="spellEnd"/>
    </w:p>
    <w:p w:rsidR="00FC3C8B" w:rsidRDefault="00FC3C8B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</w:p>
    <w:p w:rsidR="00504E03" w:rsidRDefault="00504E03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  <w:r w:rsidRPr="00504E03">
        <w:rPr>
          <w:rFonts w:ascii="Arial" w:hAnsi="Arial" w:cs="Arial"/>
          <w:sz w:val="24"/>
          <w:szCs w:val="24"/>
        </w:rPr>
        <w:t>En vous aidant de la documentation technique ci</w:t>
      </w:r>
      <w:r w:rsidR="00FC3C8B">
        <w:rPr>
          <w:rFonts w:ascii="Arial" w:hAnsi="Arial" w:cs="Arial"/>
          <w:sz w:val="24"/>
          <w:szCs w:val="24"/>
        </w:rPr>
        <w:t xml:space="preserve">-dessous, </w:t>
      </w:r>
      <w:r w:rsidRPr="00504E03">
        <w:rPr>
          <w:rFonts w:ascii="Arial" w:hAnsi="Arial" w:cs="Arial"/>
          <w:sz w:val="24"/>
          <w:szCs w:val="24"/>
        </w:rPr>
        <w:t xml:space="preserve">calculer la masse totale du </w:t>
      </w:r>
      <w:r w:rsidR="00FC3C8B">
        <w:rPr>
          <w:rFonts w:ascii="Arial" w:hAnsi="Arial" w:cs="Arial"/>
          <w:sz w:val="24"/>
          <w:szCs w:val="24"/>
        </w:rPr>
        <w:t xml:space="preserve">régulateur </w:t>
      </w:r>
      <w:r w:rsidRPr="00504E03">
        <w:rPr>
          <w:rFonts w:ascii="Arial" w:hAnsi="Arial" w:cs="Arial"/>
          <w:sz w:val="24"/>
          <w:szCs w:val="24"/>
        </w:rPr>
        <w:t>repère 3400 complet.</w:t>
      </w:r>
    </w:p>
    <w:p w:rsidR="00FC3C8B" w:rsidRDefault="00FC3C8B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</w:p>
    <w:p w:rsidR="00FC3C8B" w:rsidRDefault="00FC3C8B" w:rsidP="00194BB5">
      <w:pPr>
        <w:tabs>
          <w:tab w:val="left" w:pos="4678"/>
        </w:tabs>
        <w:ind w:right="5457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3714750" cy="3749040"/>
            <wp:effectExtent l="0" t="0" r="0" b="0"/>
            <wp:docPr id="4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/>
                    <a:srcRect r="38862"/>
                    <a:stretch/>
                  </pic:blipFill>
                  <pic:spPr bwMode="auto">
                    <a:xfrm>
                      <a:off x="0" y="0"/>
                      <a:ext cx="3729023" cy="37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3C8B" w:rsidRDefault="00FC3C8B" w:rsidP="00504E03">
      <w:pPr>
        <w:tabs>
          <w:tab w:val="left" w:pos="4678"/>
        </w:tabs>
        <w:ind w:right="5457"/>
        <w:jc w:val="both"/>
        <w:rPr>
          <w:rFonts w:ascii="Arial" w:hAnsi="Arial" w:cs="Arial"/>
          <w:sz w:val="24"/>
          <w:szCs w:val="24"/>
        </w:rPr>
      </w:pPr>
    </w:p>
    <w:p w:rsidR="00504E03" w:rsidRPr="00504E03" w:rsidRDefault="00504E03" w:rsidP="00504E03">
      <w:pPr>
        <w:rPr>
          <w:rFonts w:ascii="Arial" w:hAnsi="Arial" w:cs="Arial"/>
          <w:sz w:val="24"/>
          <w:szCs w:val="24"/>
        </w:rPr>
      </w:pPr>
      <w:proofErr w:type="spellStart"/>
      <w:r w:rsidRPr="00504E03">
        <w:rPr>
          <w:rFonts w:ascii="Arial" w:hAnsi="Arial" w:cs="Arial"/>
          <w:sz w:val="24"/>
          <w:szCs w:val="24"/>
        </w:rPr>
        <w:t>M</w:t>
      </w:r>
      <w:r w:rsidRPr="00504E03">
        <w:rPr>
          <w:rFonts w:ascii="Arial" w:hAnsi="Arial" w:cs="Arial"/>
          <w:sz w:val="24"/>
          <w:szCs w:val="24"/>
          <w:vertAlign w:val="subscript"/>
        </w:rPr>
        <w:t>Vérin</w:t>
      </w:r>
      <w:proofErr w:type="spellEnd"/>
      <w:r w:rsidRPr="00504E03">
        <w:rPr>
          <w:rFonts w:ascii="Arial" w:hAnsi="Arial" w:cs="Arial"/>
          <w:sz w:val="24"/>
          <w:szCs w:val="24"/>
        </w:rPr>
        <w:t xml:space="preserve">= </w:t>
      </w:r>
      <w:r w:rsidR="001F3C29">
        <w:rPr>
          <w:rFonts w:ascii="Arial" w:hAnsi="Arial" w:cs="Arial"/>
          <w:b/>
          <w:color w:val="FF0000"/>
          <w:sz w:val="24"/>
          <w:szCs w:val="24"/>
        </w:rPr>
        <w:t>15,36 kg</w:t>
      </w:r>
    </w:p>
    <w:p w:rsidR="00FC3C8B" w:rsidRDefault="00FC3C8B" w:rsidP="00504E03">
      <w:pPr>
        <w:rPr>
          <w:rFonts w:ascii="Arial" w:hAnsi="Arial" w:cs="Arial"/>
          <w:sz w:val="24"/>
          <w:szCs w:val="24"/>
        </w:rPr>
      </w:pPr>
    </w:p>
    <w:p w:rsidR="00504E03" w:rsidRPr="00504E03" w:rsidRDefault="00504E03" w:rsidP="00504E03">
      <w:pPr>
        <w:rPr>
          <w:rFonts w:ascii="Arial" w:hAnsi="Arial" w:cs="Arial"/>
          <w:sz w:val="24"/>
          <w:szCs w:val="24"/>
        </w:rPr>
      </w:pPr>
      <w:r w:rsidRPr="00504E03">
        <w:rPr>
          <w:rFonts w:ascii="Arial" w:hAnsi="Arial" w:cs="Arial"/>
          <w:sz w:val="24"/>
          <w:szCs w:val="24"/>
        </w:rPr>
        <w:t>M</w:t>
      </w:r>
      <w:r w:rsidRPr="00504E03">
        <w:rPr>
          <w:rFonts w:ascii="Arial" w:hAnsi="Arial" w:cs="Arial"/>
          <w:sz w:val="24"/>
          <w:szCs w:val="24"/>
          <w:vertAlign w:val="subscript"/>
        </w:rPr>
        <w:t xml:space="preserve">3400Complet </w:t>
      </w:r>
      <w:r w:rsidRPr="00504E03">
        <w:rPr>
          <w:rFonts w:ascii="Arial" w:hAnsi="Arial" w:cs="Arial"/>
          <w:sz w:val="24"/>
          <w:szCs w:val="24"/>
        </w:rPr>
        <w:t xml:space="preserve"> = </w:t>
      </w:r>
      <w:r w:rsidR="001F3C29" w:rsidRPr="001F3C29">
        <w:rPr>
          <w:rFonts w:ascii="Arial" w:hAnsi="Arial" w:cs="Arial"/>
          <w:b/>
          <w:color w:val="FF0000"/>
          <w:sz w:val="24"/>
          <w:szCs w:val="24"/>
        </w:rPr>
        <w:t>MSV + 2 x 15,36</w:t>
      </w:r>
      <w:r w:rsidRPr="001F3C29">
        <w:rPr>
          <w:rFonts w:ascii="Arial" w:hAnsi="Arial" w:cs="Arial"/>
          <w:color w:val="FF0000"/>
          <w:sz w:val="24"/>
          <w:szCs w:val="24"/>
        </w:rPr>
        <w:t xml:space="preserve"> </w:t>
      </w:r>
      <w:r w:rsidR="001F3C29">
        <w:rPr>
          <w:rFonts w:ascii="Arial" w:hAnsi="Arial" w:cs="Arial"/>
          <w:sz w:val="24"/>
          <w:szCs w:val="24"/>
        </w:rPr>
        <w:t xml:space="preserve">                                            </w:t>
      </w:r>
      <w:r w:rsidRPr="00504E03">
        <w:rPr>
          <w:rFonts w:ascii="Arial" w:hAnsi="Arial" w:cs="Arial"/>
          <w:sz w:val="24"/>
          <w:szCs w:val="24"/>
        </w:rPr>
        <w:t>(Formule)</w:t>
      </w:r>
    </w:p>
    <w:p w:rsidR="00FC3C8B" w:rsidRDefault="00FC3C8B" w:rsidP="00504E03">
      <w:pPr>
        <w:rPr>
          <w:rFonts w:ascii="Arial" w:hAnsi="Arial" w:cs="Arial"/>
          <w:sz w:val="24"/>
          <w:szCs w:val="24"/>
        </w:rPr>
      </w:pPr>
    </w:p>
    <w:p w:rsidR="00504E03" w:rsidRPr="00504E03" w:rsidRDefault="00504E03" w:rsidP="00504E03">
      <w:pPr>
        <w:rPr>
          <w:rFonts w:ascii="Arial" w:hAnsi="Arial" w:cs="Arial"/>
          <w:sz w:val="24"/>
          <w:szCs w:val="24"/>
        </w:rPr>
      </w:pPr>
      <w:r w:rsidRPr="00504E03">
        <w:rPr>
          <w:rFonts w:ascii="Arial" w:hAnsi="Arial" w:cs="Arial"/>
          <w:sz w:val="24"/>
          <w:szCs w:val="24"/>
        </w:rPr>
        <w:t>M</w:t>
      </w:r>
      <w:r w:rsidRPr="00504E03">
        <w:rPr>
          <w:rFonts w:ascii="Arial" w:hAnsi="Arial" w:cs="Arial"/>
          <w:sz w:val="24"/>
          <w:szCs w:val="24"/>
          <w:vertAlign w:val="subscript"/>
        </w:rPr>
        <w:t xml:space="preserve">3400Complet </w:t>
      </w:r>
      <w:r w:rsidRPr="00504E03">
        <w:rPr>
          <w:rFonts w:ascii="Arial" w:hAnsi="Arial" w:cs="Arial"/>
          <w:sz w:val="24"/>
          <w:szCs w:val="24"/>
        </w:rPr>
        <w:t xml:space="preserve"> = </w:t>
      </w:r>
      <w:r w:rsidR="001F3C29">
        <w:rPr>
          <w:rFonts w:ascii="Arial" w:hAnsi="Arial" w:cs="Arial"/>
          <w:b/>
          <w:color w:val="FF0000"/>
          <w:sz w:val="24"/>
          <w:szCs w:val="24"/>
        </w:rPr>
        <w:t xml:space="preserve">12,24 + 2 x 15.36                                            </w:t>
      </w:r>
      <w:r w:rsidRPr="00504E03">
        <w:rPr>
          <w:rFonts w:ascii="Arial" w:hAnsi="Arial" w:cs="Arial"/>
          <w:sz w:val="24"/>
          <w:szCs w:val="24"/>
        </w:rPr>
        <w:t>(Calcul)</w:t>
      </w:r>
    </w:p>
    <w:p w:rsidR="00FC3C8B" w:rsidRDefault="005C0E4F" w:rsidP="00504E0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5964555</wp:posOffset>
                </wp:positionH>
                <wp:positionV relativeFrom="paragraph">
                  <wp:posOffset>15240</wp:posOffset>
                </wp:positionV>
                <wp:extent cx="914400" cy="315595"/>
                <wp:effectExtent l="9525" t="8255" r="9525" b="9525"/>
                <wp:wrapNone/>
                <wp:docPr id="124" name="Text Box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FE7CB9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7" o:spid="_x0000_s1064" type="#_x0000_t202" style="position:absolute;margin-left:469.65pt;margin-top:1.2pt;width:1in;height:24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">
                <v:textbox>
                  <w:txbxContent>
                    <w:p w:rsidR="003C132A" w:rsidRPr="00374F4A" w:rsidRDefault="003C132A" w:rsidP="00FE7CB9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504E03" w:rsidRPr="00504E03" w:rsidRDefault="00504E03" w:rsidP="00504E03">
      <w:pPr>
        <w:rPr>
          <w:rFonts w:ascii="Arial" w:hAnsi="Arial" w:cs="Arial"/>
          <w:b/>
          <w:sz w:val="24"/>
          <w:szCs w:val="24"/>
          <w:u w:val="single"/>
        </w:rPr>
      </w:pPr>
      <w:r w:rsidRPr="00504E03">
        <w:rPr>
          <w:rFonts w:ascii="Arial" w:hAnsi="Arial" w:cs="Arial"/>
          <w:sz w:val="24"/>
          <w:szCs w:val="24"/>
        </w:rPr>
        <w:t>M</w:t>
      </w:r>
      <w:r w:rsidRPr="00504E03">
        <w:rPr>
          <w:rFonts w:ascii="Arial" w:hAnsi="Arial" w:cs="Arial"/>
          <w:sz w:val="24"/>
          <w:szCs w:val="24"/>
          <w:vertAlign w:val="subscript"/>
        </w:rPr>
        <w:t xml:space="preserve">3400Complet </w:t>
      </w:r>
      <w:r w:rsidRPr="00504E03">
        <w:rPr>
          <w:rFonts w:ascii="Arial" w:hAnsi="Arial" w:cs="Arial"/>
          <w:sz w:val="24"/>
          <w:szCs w:val="24"/>
        </w:rPr>
        <w:t xml:space="preserve"> =</w:t>
      </w:r>
      <w:r w:rsidR="00175022">
        <w:rPr>
          <w:rFonts w:ascii="Arial" w:hAnsi="Arial" w:cs="Arial"/>
          <w:sz w:val="24"/>
          <w:szCs w:val="24"/>
        </w:rPr>
        <w:t xml:space="preserve"> </w:t>
      </w:r>
      <w:r w:rsidR="001F3C29">
        <w:rPr>
          <w:rFonts w:ascii="Arial" w:hAnsi="Arial" w:cs="Arial"/>
          <w:b/>
          <w:color w:val="FF0000"/>
          <w:sz w:val="24"/>
          <w:szCs w:val="24"/>
        </w:rPr>
        <w:t xml:space="preserve">42,96 kg                                                          </w:t>
      </w:r>
      <w:r w:rsidRPr="00504E03">
        <w:rPr>
          <w:rFonts w:ascii="Arial" w:hAnsi="Arial" w:cs="Arial"/>
          <w:sz w:val="24"/>
          <w:szCs w:val="24"/>
        </w:rPr>
        <w:t>(Résultat)</w:t>
      </w:r>
    </w:p>
    <w:p w:rsidR="00504E03" w:rsidRPr="00504E03" w:rsidRDefault="00504E03" w:rsidP="00504E03">
      <w:pPr>
        <w:ind w:left="4111"/>
        <w:rPr>
          <w:rFonts w:ascii="Arial" w:hAnsi="Arial" w:cs="Arial"/>
          <w:sz w:val="24"/>
          <w:szCs w:val="24"/>
          <w:vertAlign w:val="superscript"/>
        </w:rPr>
      </w:pPr>
    </w:p>
    <w:p w:rsidR="00483C83" w:rsidRPr="00504E03" w:rsidRDefault="00483C83" w:rsidP="00483C83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483C83" w:rsidRDefault="00483C83" w:rsidP="00483C83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483C83" w:rsidRDefault="00483C83" w:rsidP="00483C83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483C83" w:rsidRDefault="00483C83" w:rsidP="00483C83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A667BD" w:rsidRDefault="00A667BD" w:rsidP="00A667B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194BB5" w:rsidRDefault="00194BB5" w:rsidP="00A667B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4259B4" w:rsidRPr="004259B4" w:rsidRDefault="005C0E4F" w:rsidP="004259B4">
      <w:pPr>
        <w:rPr>
          <w:rFonts w:ascii="Arial" w:hAnsi="Aria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>
                <wp:simplePos x="0" y="0"/>
                <wp:positionH relativeFrom="column">
                  <wp:posOffset>4405630</wp:posOffset>
                </wp:positionH>
                <wp:positionV relativeFrom="paragraph">
                  <wp:posOffset>153670</wp:posOffset>
                </wp:positionV>
                <wp:extent cx="371475" cy="19685"/>
                <wp:effectExtent l="9525" t="40640" r="19050" b="53975"/>
                <wp:wrapNone/>
                <wp:docPr id="123" name="AutoShap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14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E2ED56" id="AutoShape 547" o:spid="_x0000_s1026" type="#_x0000_t32" style="position:absolute;margin-left:346.9pt;margin-top:12.1pt;width:29.25pt;height:1.5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3762375</wp:posOffset>
                </wp:positionH>
                <wp:positionV relativeFrom="paragraph">
                  <wp:posOffset>133350</wp:posOffset>
                </wp:positionV>
                <wp:extent cx="643255" cy="1939290"/>
                <wp:effectExtent l="13970" t="10795" r="9525" b="12065"/>
                <wp:wrapNone/>
                <wp:docPr id="122" name="AutoShap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43255" cy="19392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FEF17" id="AutoShape 546" o:spid="_x0000_s1026" type="#_x0000_t32" style="position:absolute;margin-left:296.25pt;margin-top:10.5pt;width:50.65pt;height:152.7pt;flip:y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"/>
            </w:pict>
          </mc:Fallback>
        </mc:AlternateContent>
      </w:r>
      <w:r w:rsidR="00DC32E7">
        <w:rPr>
          <w:noProof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column">
              <wp:posOffset>4250028</wp:posOffset>
            </wp:positionH>
            <wp:positionV relativeFrom="paragraph">
              <wp:posOffset>-9525</wp:posOffset>
            </wp:positionV>
            <wp:extent cx="2477932" cy="2078966"/>
            <wp:effectExtent l="0" t="0" r="0" b="0"/>
            <wp:wrapSquare wrapText="bothSides"/>
            <wp:docPr id="26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932" cy="2078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3C83" w:rsidRPr="004259B4">
        <w:rPr>
          <w:rFonts w:ascii="Arial" w:hAnsi="Arial" w:cs="Arial"/>
          <w:b/>
          <w:sz w:val="24"/>
          <w:szCs w:val="24"/>
          <w:u w:val="single"/>
        </w:rPr>
        <w:t xml:space="preserve">Question </w:t>
      </w:r>
      <w:r w:rsidR="00483C83" w:rsidRPr="00C008F0">
        <w:rPr>
          <w:rFonts w:ascii="Arial" w:hAnsi="Arial" w:cs="Arial"/>
          <w:b/>
          <w:sz w:val="24"/>
          <w:szCs w:val="24"/>
          <w:u w:val="single"/>
        </w:rPr>
        <w:t>4</w:t>
      </w:r>
      <w:r w:rsidR="00483C83" w:rsidRPr="00C008F0">
        <w:rPr>
          <w:rFonts w:ascii="Arial" w:hAnsi="Arial" w:cs="Arial"/>
          <w:b/>
          <w:sz w:val="24"/>
          <w:szCs w:val="24"/>
        </w:rPr>
        <w:t> :</w:t>
      </w:r>
      <w:r w:rsidR="008C4195" w:rsidRPr="00C008F0">
        <w:rPr>
          <w:rFonts w:ascii="Arial" w:hAnsi="Arial"/>
          <w:sz w:val="24"/>
        </w:rPr>
        <w:t xml:space="preserve"> </w:t>
      </w:r>
      <w:r w:rsidR="004259B4" w:rsidRPr="004259B4">
        <w:rPr>
          <w:rFonts w:ascii="Arial" w:hAnsi="Arial"/>
          <w:sz w:val="24"/>
        </w:rPr>
        <w:t xml:space="preserve">Calculer la surface du développé du </w:t>
      </w:r>
      <w:r w:rsidR="004C2F09">
        <w:rPr>
          <w:rFonts w:ascii="Arial" w:hAnsi="Arial"/>
          <w:sz w:val="24"/>
        </w:rPr>
        <w:t xml:space="preserve">demi-cône d’injection </w:t>
      </w:r>
      <w:r w:rsidR="004259B4" w:rsidRPr="004259B4">
        <w:rPr>
          <w:rFonts w:ascii="Arial" w:hAnsi="Arial"/>
          <w:sz w:val="24"/>
        </w:rPr>
        <w:t>repère 3</w:t>
      </w:r>
      <w:r w:rsidR="004C2F09">
        <w:rPr>
          <w:rFonts w:ascii="Arial" w:hAnsi="Arial"/>
          <w:sz w:val="24"/>
        </w:rPr>
        <w:t>1</w:t>
      </w:r>
      <w:r w:rsidR="004259B4" w:rsidRPr="004259B4">
        <w:rPr>
          <w:rFonts w:ascii="Arial" w:hAnsi="Arial"/>
          <w:sz w:val="24"/>
        </w:rPr>
        <w:t>02</w:t>
      </w:r>
      <w:r w:rsidR="00C008F0">
        <w:rPr>
          <w:rFonts w:ascii="Arial" w:hAnsi="Arial"/>
          <w:sz w:val="24"/>
        </w:rPr>
        <w:t xml:space="preserve"> (voir perspective question 7).</w:t>
      </w:r>
    </w:p>
    <w:p w:rsidR="004C2F09" w:rsidRDefault="004C2F09" w:rsidP="004259B4">
      <w:pPr>
        <w:rPr>
          <w:rFonts w:ascii="Arial" w:hAnsi="Arial"/>
          <w:sz w:val="24"/>
        </w:rPr>
      </w:pPr>
    </w:p>
    <w:p w:rsidR="004C2F09" w:rsidRDefault="004C2F09" w:rsidP="004259B4">
      <w:pPr>
        <w:rPr>
          <w:rFonts w:ascii="Arial" w:hAnsi="Arial"/>
          <w:sz w:val="24"/>
        </w:rPr>
      </w:pPr>
      <w:r>
        <w:rPr>
          <w:rFonts w:ascii="Arial" w:hAnsi="Arial"/>
          <w:sz w:val="24"/>
        </w:rPr>
        <w:t>Données </w:t>
      </w:r>
      <w:r w:rsidR="00E25762">
        <w:rPr>
          <w:rFonts w:ascii="Arial" w:hAnsi="Arial"/>
          <w:sz w:val="24"/>
        </w:rPr>
        <w:t>supplémentaires</w:t>
      </w:r>
      <w:r w:rsidR="00C008F0">
        <w:rPr>
          <w:rFonts w:ascii="Arial" w:hAnsi="Arial"/>
          <w:sz w:val="24"/>
        </w:rPr>
        <w:t xml:space="preserve"> </w:t>
      </w:r>
      <w:r>
        <w:rPr>
          <w:rFonts w:ascii="Arial" w:hAnsi="Arial"/>
          <w:sz w:val="24"/>
        </w:rPr>
        <w:t>:</w:t>
      </w:r>
    </w:p>
    <w:p w:rsidR="004C2F09" w:rsidRDefault="004C2F09" w:rsidP="004259B4">
      <w:pPr>
        <w:rPr>
          <w:rFonts w:ascii="Arial" w:hAnsi="Arial"/>
          <w:sz w:val="24"/>
        </w:rPr>
      </w:pPr>
    </w:p>
    <w:p w:rsidR="004C2F09" w:rsidRDefault="000D75B9" w:rsidP="004C2F09">
      <w:pPr>
        <w:pStyle w:val="Paragraphedeliste"/>
        <w:numPr>
          <w:ilvl w:val="0"/>
          <w:numId w:val="38"/>
        </w:numPr>
        <w:rPr>
          <w:rFonts w:ascii="Arial" w:hAnsi="Arial"/>
          <w:sz w:val="24"/>
        </w:rPr>
      </w:pPr>
      <w:proofErr w:type="gramStart"/>
      <w:r>
        <w:rPr>
          <w:rFonts w:ascii="Arial" w:hAnsi="Arial"/>
          <w:sz w:val="24"/>
        </w:rPr>
        <w:t>d</w:t>
      </w:r>
      <w:r w:rsidR="004C2F09" w:rsidRPr="004C2F09">
        <w:rPr>
          <w:rFonts w:ascii="Arial" w:hAnsi="Arial"/>
          <w:sz w:val="24"/>
        </w:rPr>
        <w:t>éveloppé</w:t>
      </w:r>
      <w:proofErr w:type="gramEnd"/>
      <w:r w:rsidR="004C2F09" w:rsidRPr="004C2F09">
        <w:rPr>
          <w:rFonts w:ascii="Arial" w:hAnsi="Arial"/>
          <w:sz w:val="24"/>
        </w:rPr>
        <w:t xml:space="preserve"> ci-</w:t>
      </w:r>
      <w:r w:rsidR="00DC32E7">
        <w:rPr>
          <w:rFonts w:ascii="Arial" w:hAnsi="Arial"/>
          <w:sz w:val="24"/>
        </w:rPr>
        <w:t>contre</w:t>
      </w:r>
      <w:r w:rsidR="004C2F09" w:rsidRPr="004C2F09">
        <w:rPr>
          <w:rFonts w:ascii="Arial" w:hAnsi="Arial"/>
          <w:sz w:val="24"/>
        </w:rPr>
        <w:t> ;</w:t>
      </w:r>
    </w:p>
    <w:p w:rsidR="00DC32E7" w:rsidRDefault="00DC32E7" w:rsidP="00DC32E7">
      <w:pPr>
        <w:rPr>
          <w:rFonts w:ascii="Arial" w:hAnsi="Arial"/>
          <w:sz w:val="24"/>
        </w:rPr>
      </w:pPr>
    </w:p>
    <w:p w:rsidR="00DC32E7" w:rsidRDefault="00DC32E7" w:rsidP="00DC32E7">
      <w:pPr>
        <w:rPr>
          <w:rFonts w:ascii="Arial" w:hAnsi="Arial"/>
          <w:sz w:val="24"/>
        </w:rPr>
      </w:pPr>
    </w:p>
    <w:p w:rsidR="00DC32E7" w:rsidRDefault="005C0E4F" w:rsidP="00DC32E7">
      <w:pPr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>
                <wp:simplePos x="0" y="0"/>
                <wp:positionH relativeFrom="column">
                  <wp:posOffset>6109970</wp:posOffset>
                </wp:positionH>
                <wp:positionV relativeFrom="paragraph">
                  <wp:posOffset>15240</wp:posOffset>
                </wp:positionV>
                <wp:extent cx="403225" cy="410845"/>
                <wp:effectExtent l="46990" t="46990" r="6985" b="8890"/>
                <wp:wrapNone/>
                <wp:docPr id="121" name="AutoShap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03225" cy="4108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EE777" id="AutoShape 548" o:spid="_x0000_s1026" type="#_x0000_t32" style="position:absolute;margin-left:481.1pt;margin-top:1.2pt;width:31.75pt;height:32.35pt;flip:x y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">
                <v:stroke endarrow="block"/>
              </v:shape>
            </w:pict>
          </mc:Fallback>
        </mc:AlternateContent>
      </w:r>
    </w:p>
    <w:p w:rsidR="00DC32E7" w:rsidRDefault="00DC32E7" w:rsidP="00DC32E7">
      <w:pPr>
        <w:rPr>
          <w:rFonts w:ascii="Arial" w:hAnsi="Arial"/>
          <w:sz w:val="24"/>
        </w:rPr>
      </w:pPr>
    </w:p>
    <w:p w:rsidR="00DC32E7" w:rsidRDefault="00DC32E7" w:rsidP="00DC32E7">
      <w:pPr>
        <w:rPr>
          <w:rFonts w:ascii="Arial" w:hAnsi="Arial"/>
          <w:sz w:val="24"/>
        </w:rPr>
      </w:pPr>
    </w:p>
    <w:p w:rsidR="004259B4" w:rsidRPr="004259B4" w:rsidRDefault="004259B4" w:rsidP="004C2F09">
      <w:pPr>
        <w:jc w:val="center"/>
        <w:rPr>
          <w:rFonts w:ascii="Arial" w:hAnsi="Arial"/>
          <w:sz w:val="24"/>
        </w:rPr>
      </w:pPr>
    </w:p>
    <w:p w:rsidR="004259B4" w:rsidRPr="004C2F09" w:rsidRDefault="000D75B9" w:rsidP="004C2F09">
      <w:pPr>
        <w:pStyle w:val="Paragraphedeliste"/>
        <w:numPr>
          <w:ilvl w:val="0"/>
          <w:numId w:val="38"/>
        </w:numPr>
        <w:rPr>
          <w:rFonts w:ascii="Arial" w:hAnsi="Arial"/>
          <w:sz w:val="24"/>
        </w:rPr>
      </w:pPr>
      <w:proofErr w:type="gramStart"/>
      <w:r>
        <w:rPr>
          <w:rFonts w:ascii="Arial" w:hAnsi="Arial"/>
          <w:sz w:val="24"/>
        </w:rPr>
        <w:t>c</w:t>
      </w:r>
      <w:r w:rsidR="004259B4" w:rsidRPr="004C2F09">
        <w:rPr>
          <w:rFonts w:ascii="Arial" w:hAnsi="Arial"/>
          <w:sz w:val="24"/>
        </w:rPr>
        <w:t>onsidérer</w:t>
      </w:r>
      <w:proofErr w:type="gramEnd"/>
      <w:r w:rsidR="004259B4" w:rsidRPr="004C2F09">
        <w:rPr>
          <w:rFonts w:ascii="Arial" w:hAnsi="Arial"/>
          <w:sz w:val="24"/>
        </w:rPr>
        <w:t xml:space="preserve"> le secteur comme parfait (sans la petite partie manquante)</w:t>
      </w:r>
      <w:r w:rsidR="00DC32E7">
        <w:rPr>
          <w:rFonts w:ascii="Arial" w:hAnsi="Arial"/>
          <w:sz w:val="24"/>
        </w:rPr>
        <w:t> ;</w:t>
      </w:r>
    </w:p>
    <w:p w:rsidR="004C2F09" w:rsidRDefault="004C2F09" w:rsidP="004259B4">
      <w:pPr>
        <w:rPr>
          <w:rFonts w:ascii="Arial" w:hAnsi="Arial"/>
          <w:sz w:val="24"/>
        </w:rPr>
      </w:pPr>
    </w:p>
    <w:p w:rsidR="004259B4" w:rsidRPr="004C2F09" w:rsidRDefault="000D75B9" w:rsidP="004C2F09">
      <w:pPr>
        <w:pStyle w:val="Paragraphedeliste"/>
        <w:numPr>
          <w:ilvl w:val="0"/>
          <w:numId w:val="38"/>
        </w:numPr>
        <w:rPr>
          <w:rFonts w:ascii="Arial" w:hAnsi="Arial"/>
          <w:sz w:val="24"/>
        </w:rPr>
      </w:pPr>
      <w:proofErr w:type="gramStart"/>
      <w:r>
        <w:rPr>
          <w:rFonts w:ascii="Arial" w:hAnsi="Arial"/>
          <w:sz w:val="24"/>
        </w:rPr>
        <w:t>a</w:t>
      </w:r>
      <w:r w:rsidR="004259B4" w:rsidRPr="004C2F09">
        <w:rPr>
          <w:rFonts w:ascii="Arial" w:hAnsi="Arial"/>
          <w:sz w:val="24"/>
        </w:rPr>
        <w:t>ire</w:t>
      </w:r>
      <w:proofErr w:type="gramEnd"/>
      <w:r w:rsidR="004259B4" w:rsidRPr="004C2F09">
        <w:rPr>
          <w:rFonts w:ascii="Arial" w:hAnsi="Arial"/>
          <w:sz w:val="24"/>
        </w:rPr>
        <w:t xml:space="preserve"> d’un secteur = ПR²α/360</w:t>
      </w:r>
      <w:r w:rsidR="00DC32E7">
        <w:rPr>
          <w:rFonts w:ascii="Arial" w:hAnsi="Arial"/>
          <w:sz w:val="24"/>
        </w:rPr>
        <w:t>.</w:t>
      </w:r>
    </w:p>
    <w:p w:rsidR="004C2F09" w:rsidRDefault="004C2F09" w:rsidP="004259B4">
      <w:pPr>
        <w:rPr>
          <w:rFonts w:ascii="Arial" w:hAnsi="Arial"/>
          <w:sz w:val="24"/>
        </w:rPr>
      </w:pPr>
    </w:p>
    <w:p w:rsidR="00420430" w:rsidRDefault="004259B4" w:rsidP="004C2F09">
      <w:pPr>
        <w:rPr>
          <w:rFonts w:ascii="Arial" w:hAnsi="Arial"/>
          <w:b/>
          <w:color w:val="FF0000"/>
          <w:sz w:val="24"/>
        </w:rPr>
      </w:pPr>
      <w:r w:rsidRPr="004259B4">
        <w:rPr>
          <w:rFonts w:ascii="Arial" w:hAnsi="Arial"/>
          <w:sz w:val="24"/>
        </w:rPr>
        <w:t>S</w:t>
      </w:r>
      <w:r w:rsidR="004C2F09" w:rsidRPr="004C2F09">
        <w:rPr>
          <w:rFonts w:ascii="Arial" w:hAnsi="Arial"/>
          <w:sz w:val="24"/>
          <w:vertAlign w:val="subscript"/>
        </w:rPr>
        <w:t>3102</w:t>
      </w:r>
      <w:r w:rsidRPr="004259B4">
        <w:rPr>
          <w:rFonts w:ascii="Arial" w:hAnsi="Arial"/>
          <w:sz w:val="24"/>
        </w:rPr>
        <w:t xml:space="preserve"> = </w:t>
      </w:r>
      <w:r w:rsidR="00420430">
        <w:rPr>
          <w:rFonts w:ascii="Arial" w:hAnsi="Arial" w:cs="Arial"/>
          <w:b/>
          <w:color w:val="FF0000"/>
          <w:sz w:val="24"/>
        </w:rPr>
        <w:t>π</w:t>
      </w:r>
      <w:r w:rsidR="000D75B9">
        <w:rPr>
          <w:rFonts w:ascii="Arial" w:hAnsi="Arial"/>
          <w:b/>
          <w:color w:val="FF0000"/>
          <w:sz w:val="24"/>
        </w:rPr>
        <w:t xml:space="preserve"> x 2,</w:t>
      </w:r>
      <w:r w:rsidR="00420430">
        <w:rPr>
          <w:rFonts w:ascii="Arial" w:hAnsi="Arial"/>
          <w:b/>
          <w:color w:val="FF0000"/>
          <w:sz w:val="24"/>
        </w:rPr>
        <w:t>72</w:t>
      </w:r>
      <w:r w:rsidR="00420430" w:rsidRPr="00420430">
        <w:rPr>
          <w:rFonts w:ascii="Arial" w:hAnsi="Arial"/>
          <w:b/>
          <w:color w:val="FF0000"/>
          <w:sz w:val="24"/>
          <w:vertAlign w:val="superscript"/>
        </w:rPr>
        <w:t>2</w:t>
      </w:r>
      <w:r w:rsidR="00420430">
        <w:rPr>
          <w:rFonts w:ascii="Arial" w:hAnsi="Arial"/>
          <w:b/>
          <w:color w:val="FF0000"/>
          <w:sz w:val="24"/>
        </w:rPr>
        <w:t xml:space="preserve"> x 104/360</w:t>
      </w:r>
    </w:p>
    <w:p w:rsidR="00420430" w:rsidRDefault="00420430" w:rsidP="004C2F09">
      <w:pPr>
        <w:rPr>
          <w:rFonts w:ascii="Arial" w:hAnsi="Arial"/>
          <w:b/>
          <w:color w:val="FF0000"/>
          <w:sz w:val="24"/>
        </w:rPr>
      </w:pPr>
    </w:p>
    <w:p w:rsidR="004C2F09" w:rsidRPr="004259B4" w:rsidRDefault="004C2F09" w:rsidP="004C2F09">
      <w:pPr>
        <w:rPr>
          <w:rFonts w:ascii="Arial" w:hAnsi="Arial"/>
          <w:sz w:val="24"/>
        </w:rPr>
      </w:pPr>
      <w:r w:rsidRPr="004259B4">
        <w:rPr>
          <w:rFonts w:ascii="Arial" w:hAnsi="Arial"/>
          <w:sz w:val="24"/>
        </w:rPr>
        <w:t>S</w:t>
      </w:r>
      <w:r w:rsidRPr="004C2F09">
        <w:rPr>
          <w:rFonts w:ascii="Arial" w:hAnsi="Arial"/>
          <w:sz w:val="24"/>
          <w:vertAlign w:val="subscript"/>
        </w:rPr>
        <w:t>3102</w:t>
      </w:r>
      <w:r w:rsidRPr="004259B4">
        <w:rPr>
          <w:rFonts w:ascii="Arial" w:hAnsi="Arial"/>
          <w:sz w:val="24"/>
        </w:rPr>
        <w:t xml:space="preserve"> = </w:t>
      </w:r>
      <w:r w:rsidR="00420430">
        <w:rPr>
          <w:rFonts w:ascii="Arial" w:hAnsi="Arial"/>
          <w:b/>
          <w:color w:val="FF0000"/>
          <w:sz w:val="24"/>
        </w:rPr>
        <w:t>6,71 dm</w:t>
      </w:r>
      <w:r w:rsidR="00420430" w:rsidRPr="00420430">
        <w:rPr>
          <w:rFonts w:ascii="Arial" w:hAnsi="Arial"/>
          <w:b/>
          <w:color w:val="FF0000"/>
          <w:sz w:val="24"/>
          <w:vertAlign w:val="superscript"/>
        </w:rPr>
        <w:t>2</w:t>
      </w:r>
    </w:p>
    <w:p w:rsidR="004C2F09" w:rsidRDefault="005C0E4F" w:rsidP="00A667B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color w:val="000000" w:themeColor="text1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>
                <wp:simplePos x="0" y="0"/>
                <wp:positionH relativeFrom="column">
                  <wp:posOffset>6104255</wp:posOffset>
                </wp:positionH>
                <wp:positionV relativeFrom="paragraph">
                  <wp:posOffset>136525</wp:posOffset>
                </wp:positionV>
                <wp:extent cx="914400" cy="315595"/>
                <wp:effectExtent l="12700" t="8890" r="6350" b="8890"/>
                <wp:wrapNone/>
                <wp:docPr id="120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374F4A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1065" type="#_x0000_t202" style="position:absolute;margin-left:480.65pt;margin-top:10.75pt;width:1in;height:24.8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">
                <v:textbox>
                  <w:txbxContent>
                    <w:p w:rsidR="003C132A" w:rsidRPr="00374F4A" w:rsidRDefault="003C132A" w:rsidP="00374F4A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</w:p>
    <w:p w:rsidR="004C2F09" w:rsidRPr="004259B4" w:rsidRDefault="004C2F09" w:rsidP="00A667BD">
      <w:pPr>
        <w:rPr>
          <w:rFonts w:ascii="Arial" w:hAnsi="Arial" w:cs="Arial"/>
          <w:sz w:val="24"/>
          <w:szCs w:val="24"/>
        </w:rPr>
      </w:pPr>
    </w:p>
    <w:p w:rsidR="00A667BD" w:rsidRPr="00A667BD" w:rsidRDefault="00A667BD" w:rsidP="00A667B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AA6703" w:rsidRDefault="00AA6703" w:rsidP="00716FE5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position w:val="1"/>
          <w:sz w:val="24"/>
          <w:szCs w:val="24"/>
        </w:rPr>
      </w:pPr>
      <w:r w:rsidRPr="00AA6703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="001A7EAB" w:rsidRPr="00C008F0">
        <w:rPr>
          <w:rFonts w:ascii="Arial" w:hAnsi="Arial" w:cs="Arial"/>
          <w:b/>
          <w:position w:val="1"/>
          <w:sz w:val="24"/>
          <w:szCs w:val="24"/>
          <w:u w:val="single"/>
        </w:rPr>
        <w:t>5</w:t>
      </w:r>
      <w:r w:rsidR="00C008F0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Pr="00C008F0">
        <w:rPr>
          <w:rFonts w:ascii="Arial" w:hAnsi="Arial" w:cs="Arial"/>
          <w:b/>
          <w:position w:val="1"/>
          <w:sz w:val="24"/>
          <w:szCs w:val="24"/>
        </w:rPr>
        <w:t>:</w:t>
      </w:r>
      <w:r w:rsidR="008C4195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="004C2F09">
        <w:rPr>
          <w:rFonts w:ascii="Arial" w:hAnsi="Arial" w:cs="Arial"/>
          <w:spacing w:val="-1"/>
          <w:position w:val="1"/>
          <w:sz w:val="24"/>
          <w:szCs w:val="24"/>
        </w:rPr>
        <w:t xml:space="preserve">Sachant que l’épaisseur est de 3 mm, </w:t>
      </w:r>
      <w:r w:rsidR="00E8783F">
        <w:rPr>
          <w:rFonts w:ascii="Arial" w:hAnsi="Arial" w:cs="Arial"/>
          <w:spacing w:val="-1"/>
          <w:position w:val="1"/>
          <w:sz w:val="24"/>
          <w:szCs w:val="24"/>
        </w:rPr>
        <w:t xml:space="preserve">calculer le volume </w:t>
      </w:r>
      <w:r w:rsidR="00E8783F" w:rsidRPr="004259B4">
        <w:rPr>
          <w:rFonts w:ascii="Arial" w:hAnsi="Arial"/>
          <w:sz w:val="24"/>
        </w:rPr>
        <w:t xml:space="preserve">du </w:t>
      </w:r>
      <w:r w:rsidR="00E8783F">
        <w:rPr>
          <w:rFonts w:ascii="Arial" w:hAnsi="Arial"/>
          <w:sz w:val="24"/>
        </w:rPr>
        <w:t xml:space="preserve">demi-cône d’injection </w:t>
      </w:r>
      <w:r w:rsidR="00E8783F" w:rsidRPr="004259B4">
        <w:rPr>
          <w:rFonts w:ascii="Arial" w:hAnsi="Arial"/>
          <w:sz w:val="24"/>
        </w:rPr>
        <w:t>repère 3</w:t>
      </w:r>
      <w:r w:rsidR="00E8783F">
        <w:rPr>
          <w:rFonts w:ascii="Arial" w:hAnsi="Arial"/>
          <w:sz w:val="24"/>
        </w:rPr>
        <w:t>1</w:t>
      </w:r>
      <w:r w:rsidR="00E8783F" w:rsidRPr="004259B4">
        <w:rPr>
          <w:rFonts w:ascii="Arial" w:hAnsi="Arial"/>
          <w:sz w:val="24"/>
        </w:rPr>
        <w:t>02</w:t>
      </w:r>
      <w:r w:rsidR="00E8783F">
        <w:rPr>
          <w:rFonts w:ascii="Arial" w:hAnsi="Arial"/>
          <w:sz w:val="24"/>
        </w:rPr>
        <w:t>.</w:t>
      </w:r>
    </w:p>
    <w:p w:rsidR="00901C5B" w:rsidRDefault="00901C5B" w:rsidP="00716FE5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position w:val="1"/>
          <w:sz w:val="24"/>
          <w:szCs w:val="24"/>
        </w:rPr>
      </w:pPr>
    </w:p>
    <w:p w:rsidR="00901C5B" w:rsidRDefault="00E8783F" w:rsidP="00716FE5">
      <w:pPr>
        <w:widowControl w:val="0"/>
        <w:autoSpaceDE w:val="0"/>
        <w:autoSpaceDN w:val="0"/>
        <w:adjustRightInd w:val="0"/>
        <w:ind w:left="20"/>
        <w:rPr>
          <w:rFonts w:ascii="Arial" w:hAnsi="Arial"/>
          <w:sz w:val="24"/>
        </w:rPr>
      </w:pPr>
      <w:r>
        <w:rPr>
          <w:rFonts w:ascii="Arial" w:hAnsi="Arial"/>
          <w:sz w:val="24"/>
        </w:rPr>
        <w:t>V</w:t>
      </w:r>
      <w:r w:rsidRPr="004C2F09">
        <w:rPr>
          <w:rFonts w:ascii="Arial" w:hAnsi="Arial"/>
          <w:sz w:val="24"/>
          <w:vertAlign w:val="subscript"/>
        </w:rPr>
        <w:t>3102</w:t>
      </w:r>
      <w:r w:rsidRPr="004259B4">
        <w:rPr>
          <w:rFonts w:ascii="Arial" w:hAnsi="Arial"/>
          <w:sz w:val="24"/>
        </w:rPr>
        <w:t xml:space="preserve"> = </w:t>
      </w:r>
      <w:r w:rsidR="001E34AB" w:rsidRPr="001E34AB">
        <w:rPr>
          <w:rFonts w:ascii="Arial" w:hAnsi="Arial"/>
          <w:b/>
          <w:color w:val="FF0000"/>
          <w:sz w:val="24"/>
        </w:rPr>
        <w:t>S</w:t>
      </w:r>
      <w:r w:rsidR="001E34AB" w:rsidRPr="001E34AB">
        <w:rPr>
          <w:rFonts w:ascii="Arial" w:hAnsi="Arial"/>
          <w:b/>
          <w:color w:val="FF0000"/>
          <w:sz w:val="24"/>
          <w:vertAlign w:val="subscript"/>
        </w:rPr>
        <w:t>3102</w:t>
      </w:r>
      <w:r w:rsidR="001E34AB" w:rsidRPr="001E34AB">
        <w:rPr>
          <w:rFonts w:ascii="Arial" w:hAnsi="Arial"/>
          <w:b/>
          <w:color w:val="FF0000"/>
          <w:sz w:val="24"/>
        </w:rPr>
        <w:t xml:space="preserve"> x e = 6,71 x 0</w:t>
      </w:r>
      <w:r w:rsidR="00373420">
        <w:rPr>
          <w:rFonts w:ascii="Arial" w:hAnsi="Arial"/>
          <w:b/>
          <w:color w:val="FF0000"/>
          <w:sz w:val="24"/>
        </w:rPr>
        <w:t>,</w:t>
      </w:r>
      <w:r w:rsidR="001E34AB" w:rsidRPr="001E34AB">
        <w:rPr>
          <w:rFonts w:ascii="Arial" w:hAnsi="Arial"/>
          <w:b/>
          <w:color w:val="FF0000"/>
          <w:sz w:val="24"/>
        </w:rPr>
        <w:t>03</w:t>
      </w:r>
    </w:p>
    <w:p w:rsidR="00E8783F" w:rsidRDefault="005C0E4F" w:rsidP="00716FE5">
      <w:pPr>
        <w:widowControl w:val="0"/>
        <w:autoSpaceDE w:val="0"/>
        <w:autoSpaceDN w:val="0"/>
        <w:adjustRightInd w:val="0"/>
        <w:ind w:left="20"/>
        <w:rPr>
          <w:rFonts w:ascii="Arial" w:hAnsi="Arial"/>
          <w:sz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31115</wp:posOffset>
                </wp:positionV>
                <wp:extent cx="914400" cy="315595"/>
                <wp:effectExtent l="13335" t="5715" r="5715" b="12065"/>
                <wp:wrapNone/>
                <wp:docPr id="119" name="Text 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A12A6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8" o:spid="_x0000_s1066" type="#_x0000_t202" style="position:absolute;left:0;text-align:left;margin-left:479.95pt;margin-top:2.45pt;width:1in;height:24.85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">
                <v:textbox>
                  <w:txbxContent>
                    <w:p w:rsidR="003C132A" w:rsidRPr="00374F4A" w:rsidRDefault="003C132A" w:rsidP="00A12A6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</w:p>
    <w:p w:rsidR="00E8783F" w:rsidRDefault="00E8783F" w:rsidP="00716FE5">
      <w:pPr>
        <w:widowControl w:val="0"/>
        <w:autoSpaceDE w:val="0"/>
        <w:autoSpaceDN w:val="0"/>
        <w:adjustRightInd w:val="0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  <w:r>
        <w:rPr>
          <w:rFonts w:ascii="Arial" w:hAnsi="Arial"/>
          <w:sz w:val="24"/>
        </w:rPr>
        <w:t>V</w:t>
      </w:r>
      <w:r w:rsidRPr="004C2F09">
        <w:rPr>
          <w:rFonts w:ascii="Arial" w:hAnsi="Arial"/>
          <w:sz w:val="24"/>
          <w:vertAlign w:val="subscript"/>
        </w:rPr>
        <w:t>3102</w:t>
      </w:r>
      <w:r w:rsidRPr="004259B4">
        <w:rPr>
          <w:rFonts w:ascii="Arial" w:hAnsi="Arial"/>
          <w:sz w:val="24"/>
        </w:rPr>
        <w:t xml:space="preserve"> = </w:t>
      </w:r>
      <w:r w:rsidR="001E34AB">
        <w:rPr>
          <w:rFonts w:ascii="Arial" w:hAnsi="Arial"/>
          <w:b/>
          <w:color w:val="FF0000"/>
          <w:sz w:val="24"/>
        </w:rPr>
        <w:t>0,20 dm</w:t>
      </w:r>
      <w:r w:rsidR="001E34AB" w:rsidRPr="001E34AB">
        <w:rPr>
          <w:rFonts w:ascii="Arial" w:hAnsi="Arial"/>
          <w:b/>
          <w:color w:val="FF0000"/>
          <w:sz w:val="24"/>
          <w:vertAlign w:val="superscript"/>
        </w:rPr>
        <w:t>3</w:t>
      </w:r>
    </w:p>
    <w:p w:rsidR="00E8783F" w:rsidRDefault="00E8783F" w:rsidP="00716FE5">
      <w:pPr>
        <w:widowControl w:val="0"/>
        <w:autoSpaceDE w:val="0"/>
        <w:autoSpaceDN w:val="0"/>
        <w:adjustRightInd w:val="0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</w:p>
    <w:p w:rsidR="00E25762" w:rsidRDefault="001A7EAB" w:rsidP="00E25762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position w:val="1"/>
          <w:sz w:val="24"/>
          <w:szCs w:val="24"/>
        </w:rPr>
      </w:pPr>
      <w:r w:rsidRPr="00AA6703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Pr="00C008F0">
        <w:rPr>
          <w:rFonts w:ascii="Arial" w:hAnsi="Arial" w:cs="Arial"/>
          <w:b/>
          <w:position w:val="1"/>
          <w:sz w:val="24"/>
          <w:szCs w:val="24"/>
          <w:u w:val="single"/>
        </w:rPr>
        <w:t>6</w:t>
      </w:r>
      <w:r w:rsidR="00C008F0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Pr="00C008F0">
        <w:rPr>
          <w:rFonts w:ascii="Arial" w:hAnsi="Arial" w:cs="Arial"/>
          <w:b/>
          <w:position w:val="1"/>
          <w:sz w:val="24"/>
          <w:szCs w:val="24"/>
        </w:rPr>
        <w:t>:</w:t>
      </w:r>
      <w:r w:rsidR="008C4195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="00E25762">
        <w:rPr>
          <w:rFonts w:ascii="Arial" w:hAnsi="Arial" w:cs="Arial"/>
          <w:spacing w:val="-1"/>
          <w:position w:val="1"/>
          <w:sz w:val="24"/>
          <w:szCs w:val="24"/>
        </w:rPr>
        <w:t xml:space="preserve">Calculer la masse </w:t>
      </w:r>
      <w:r w:rsidR="00E25762" w:rsidRPr="004259B4">
        <w:rPr>
          <w:rFonts w:ascii="Arial" w:hAnsi="Arial"/>
          <w:sz w:val="24"/>
        </w:rPr>
        <w:t xml:space="preserve">du </w:t>
      </w:r>
      <w:r w:rsidR="00E25762">
        <w:rPr>
          <w:rFonts w:ascii="Arial" w:hAnsi="Arial"/>
          <w:sz w:val="24"/>
        </w:rPr>
        <w:t xml:space="preserve">demi-cône d’injection </w:t>
      </w:r>
      <w:r w:rsidR="00E25762" w:rsidRPr="004259B4">
        <w:rPr>
          <w:rFonts w:ascii="Arial" w:hAnsi="Arial"/>
          <w:sz w:val="24"/>
        </w:rPr>
        <w:t>repère 3</w:t>
      </w:r>
      <w:r w:rsidR="00E25762">
        <w:rPr>
          <w:rFonts w:ascii="Arial" w:hAnsi="Arial"/>
          <w:sz w:val="24"/>
        </w:rPr>
        <w:t>1</w:t>
      </w:r>
      <w:r w:rsidR="00E25762" w:rsidRPr="004259B4">
        <w:rPr>
          <w:rFonts w:ascii="Arial" w:hAnsi="Arial"/>
          <w:sz w:val="24"/>
        </w:rPr>
        <w:t>02</w:t>
      </w:r>
      <w:r w:rsidR="00E25762">
        <w:rPr>
          <w:rFonts w:ascii="Arial" w:hAnsi="Arial"/>
          <w:sz w:val="24"/>
        </w:rPr>
        <w:t>.</w:t>
      </w:r>
    </w:p>
    <w:p w:rsidR="00E25762" w:rsidRDefault="00E25762" w:rsidP="00E25762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position w:val="1"/>
          <w:sz w:val="24"/>
          <w:szCs w:val="24"/>
        </w:rPr>
      </w:pPr>
    </w:p>
    <w:p w:rsidR="00E25762" w:rsidRDefault="00373420" w:rsidP="00E25762">
      <w:pPr>
        <w:widowControl w:val="0"/>
        <w:autoSpaceDE w:val="0"/>
        <w:autoSpaceDN w:val="0"/>
        <w:adjustRightInd w:val="0"/>
        <w:ind w:left="20"/>
        <w:rPr>
          <w:rFonts w:ascii="Arial" w:hAnsi="Arial"/>
          <w:sz w:val="24"/>
        </w:rPr>
      </w:pPr>
      <w:r>
        <w:rPr>
          <w:rFonts w:ascii="Arial" w:hAnsi="Arial"/>
          <w:sz w:val="24"/>
        </w:rPr>
        <w:t>M</w:t>
      </w:r>
      <w:r w:rsidR="00E25762" w:rsidRPr="004C2F09">
        <w:rPr>
          <w:rFonts w:ascii="Arial" w:hAnsi="Arial"/>
          <w:sz w:val="24"/>
          <w:vertAlign w:val="subscript"/>
        </w:rPr>
        <w:t>3102</w:t>
      </w:r>
      <w:r w:rsidR="00E25762" w:rsidRPr="004259B4">
        <w:rPr>
          <w:rFonts w:ascii="Arial" w:hAnsi="Arial"/>
          <w:sz w:val="24"/>
        </w:rPr>
        <w:t xml:space="preserve"> = </w:t>
      </w:r>
      <w:r>
        <w:rPr>
          <w:rFonts w:ascii="Arial" w:hAnsi="Arial" w:cs="Arial"/>
          <w:b/>
          <w:color w:val="FF0000"/>
          <w:sz w:val="24"/>
          <w:szCs w:val="24"/>
        </w:rPr>
        <w:t xml:space="preserve">ρ x </w:t>
      </w:r>
      <w:r w:rsidRPr="00373420">
        <w:rPr>
          <w:rFonts w:ascii="Arial" w:hAnsi="Arial"/>
          <w:b/>
          <w:color w:val="FF0000"/>
          <w:sz w:val="24"/>
        </w:rPr>
        <w:t>V</w:t>
      </w:r>
      <w:r w:rsidRPr="00373420">
        <w:rPr>
          <w:rFonts w:ascii="Arial" w:hAnsi="Arial"/>
          <w:b/>
          <w:color w:val="FF0000"/>
          <w:sz w:val="24"/>
          <w:vertAlign w:val="subscript"/>
        </w:rPr>
        <w:t>3102</w:t>
      </w:r>
      <w:r w:rsidRPr="004259B4">
        <w:rPr>
          <w:rFonts w:ascii="Arial" w:hAnsi="Arial"/>
          <w:sz w:val="24"/>
        </w:rPr>
        <w:t xml:space="preserve"> </w:t>
      </w:r>
      <w:r w:rsidRPr="00373420">
        <w:rPr>
          <w:rFonts w:ascii="Arial" w:hAnsi="Arial"/>
          <w:b/>
          <w:color w:val="FF0000"/>
          <w:sz w:val="24"/>
        </w:rPr>
        <w:t>=</w:t>
      </w:r>
      <w:r>
        <w:rPr>
          <w:rFonts w:ascii="Arial" w:hAnsi="Arial"/>
          <w:b/>
          <w:color w:val="FF0000"/>
          <w:sz w:val="24"/>
        </w:rPr>
        <w:t xml:space="preserve"> 7,8 x 0,2</w:t>
      </w:r>
    </w:p>
    <w:p w:rsidR="00E25762" w:rsidRDefault="005C0E4F" w:rsidP="00E25762">
      <w:pPr>
        <w:widowControl w:val="0"/>
        <w:autoSpaceDE w:val="0"/>
        <w:autoSpaceDN w:val="0"/>
        <w:adjustRightInd w:val="0"/>
        <w:ind w:left="20"/>
        <w:rPr>
          <w:rFonts w:ascii="Arial" w:hAnsi="Arial"/>
          <w:sz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31115</wp:posOffset>
                </wp:positionV>
                <wp:extent cx="914400" cy="315595"/>
                <wp:effectExtent l="13335" t="6985" r="5715" b="10795"/>
                <wp:wrapNone/>
                <wp:docPr id="118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E25762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0" o:spid="_x0000_s1067" type="#_x0000_t202" style="position:absolute;left:0;text-align:left;margin-left:479.95pt;margin-top:2.45pt;width:1in;height:24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">
                <v:textbox>
                  <w:txbxContent>
                    <w:p w:rsidR="003C132A" w:rsidRPr="00374F4A" w:rsidRDefault="003C132A" w:rsidP="00E25762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</w:p>
    <w:p w:rsidR="00E25762" w:rsidRDefault="00373420" w:rsidP="00E25762">
      <w:pPr>
        <w:widowControl w:val="0"/>
        <w:autoSpaceDE w:val="0"/>
        <w:autoSpaceDN w:val="0"/>
        <w:adjustRightInd w:val="0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  <w:r>
        <w:rPr>
          <w:rFonts w:ascii="Arial" w:hAnsi="Arial"/>
          <w:sz w:val="24"/>
        </w:rPr>
        <w:t>M</w:t>
      </w:r>
      <w:r w:rsidR="00E25762" w:rsidRPr="004C2F09">
        <w:rPr>
          <w:rFonts w:ascii="Arial" w:hAnsi="Arial"/>
          <w:sz w:val="24"/>
          <w:vertAlign w:val="subscript"/>
        </w:rPr>
        <w:t>3102</w:t>
      </w:r>
      <w:r w:rsidR="00E25762" w:rsidRPr="004259B4">
        <w:rPr>
          <w:rFonts w:ascii="Arial" w:hAnsi="Arial"/>
          <w:sz w:val="24"/>
        </w:rPr>
        <w:t xml:space="preserve"> = </w:t>
      </w:r>
      <w:r>
        <w:rPr>
          <w:rFonts w:ascii="Arial" w:hAnsi="Arial"/>
          <w:b/>
          <w:color w:val="FF0000"/>
          <w:sz w:val="24"/>
        </w:rPr>
        <w:t>1,57 kg</w:t>
      </w:r>
    </w:p>
    <w:p w:rsidR="00DF6157" w:rsidRPr="00AA6703" w:rsidRDefault="00DF6157" w:rsidP="00E25762">
      <w:pPr>
        <w:widowControl w:val="0"/>
        <w:autoSpaceDE w:val="0"/>
        <w:autoSpaceDN w:val="0"/>
        <w:adjustRightInd w:val="0"/>
        <w:ind w:left="20"/>
        <w:rPr>
          <w:rFonts w:ascii="Arial" w:hAnsi="Arial" w:cs="Arial"/>
          <w:sz w:val="24"/>
          <w:szCs w:val="24"/>
        </w:rPr>
      </w:pPr>
    </w:p>
    <w:p w:rsidR="00E25762" w:rsidRPr="00E25762" w:rsidRDefault="00466783" w:rsidP="00E25762">
      <w:pPr>
        <w:rPr>
          <w:rFonts w:ascii="Arial" w:hAnsi="Arial" w:cs="Arial"/>
          <w:sz w:val="24"/>
          <w:szCs w:val="24"/>
        </w:rPr>
      </w:pPr>
      <w:r w:rsidRPr="00E25762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Pr="00C008F0">
        <w:rPr>
          <w:rFonts w:ascii="Arial" w:hAnsi="Arial" w:cs="Arial"/>
          <w:b/>
          <w:position w:val="1"/>
          <w:sz w:val="24"/>
          <w:szCs w:val="24"/>
          <w:u w:val="single"/>
        </w:rPr>
        <w:t>7</w:t>
      </w:r>
      <w:r w:rsidR="00C008F0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Pr="00C008F0">
        <w:rPr>
          <w:rFonts w:ascii="Arial" w:hAnsi="Arial" w:cs="Arial"/>
          <w:b/>
          <w:position w:val="1"/>
          <w:sz w:val="24"/>
          <w:szCs w:val="24"/>
        </w:rPr>
        <w:t>:</w:t>
      </w:r>
      <w:r w:rsidR="008C4195" w:rsidRPr="00C008F0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="00E25762" w:rsidRPr="00E25762">
        <w:rPr>
          <w:rFonts w:ascii="Arial" w:hAnsi="Arial" w:cs="Arial"/>
          <w:sz w:val="24"/>
          <w:szCs w:val="24"/>
        </w:rPr>
        <w:t xml:space="preserve">Calculer la masse totale du </w:t>
      </w:r>
      <w:r w:rsidR="00E25762">
        <w:rPr>
          <w:rFonts w:ascii="Arial" w:hAnsi="Arial" w:cs="Arial"/>
          <w:sz w:val="24"/>
          <w:szCs w:val="24"/>
        </w:rPr>
        <w:t xml:space="preserve">cône d’injection </w:t>
      </w:r>
      <w:r w:rsidR="00E25762" w:rsidRPr="00E25762">
        <w:rPr>
          <w:rFonts w:ascii="Arial" w:hAnsi="Arial" w:cs="Arial"/>
          <w:sz w:val="24"/>
          <w:szCs w:val="24"/>
        </w:rPr>
        <w:t>repère 3</w:t>
      </w:r>
      <w:r w:rsidR="00E25762">
        <w:rPr>
          <w:rFonts w:ascii="Arial" w:hAnsi="Arial" w:cs="Arial"/>
          <w:sz w:val="24"/>
          <w:szCs w:val="24"/>
        </w:rPr>
        <w:t>1</w:t>
      </w:r>
      <w:r w:rsidR="00E25762" w:rsidRPr="00E25762">
        <w:rPr>
          <w:rFonts w:ascii="Arial" w:hAnsi="Arial" w:cs="Arial"/>
          <w:sz w:val="24"/>
          <w:szCs w:val="24"/>
        </w:rPr>
        <w:t>00</w:t>
      </w:r>
      <w:r w:rsidR="00033070">
        <w:rPr>
          <w:rFonts w:ascii="Arial" w:hAnsi="Arial" w:cs="Arial"/>
          <w:sz w:val="24"/>
          <w:szCs w:val="24"/>
        </w:rPr>
        <w:t xml:space="preserve"> </w:t>
      </w:r>
      <w:r w:rsidR="00581CC4">
        <w:rPr>
          <w:rFonts w:ascii="Arial" w:hAnsi="Arial" w:cs="Arial"/>
          <w:sz w:val="24"/>
          <w:szCs w:val="24"/>
        </w:rPr>
        <w:t>défini ci-dessous</w:t>
      </w:r>
      <w:r w:rsidR="00E25762">
        <w:rPr>
          <w:rFonts w:ascii="Arial" w:hAnsi="Arial" w:cs="Arial"/>
          <w:sz w:val="24"/>
          <w:szCs w:val="24"/>
        </w:rPr>
        <w:t>.</w:t>
      </w:r>
    </w:p>
    <w:p w:rsidR="00E25762" w:rsidRDefault="00DC32E7" w:rsidP="00DC32E7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2917650" cy="2242268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20267" cy="224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762" w:rsidRPr="00E25762" w:rsidRDefault="00E25762" w:rsidP="00E25762">
      <w:pPr>
        <w:rPr>
          <w:rFonts w:ascii="Arial" w:hAnsi="Arial" w:cs="Arial"/>
          <w:sz w:val="24"/>
          <w:szCs w:val="24"/>
        </w:rPr>
      </w:pPr>
      <w:r w:rsidRPr="00E25762">
        <w:rPr>
          <w:rFonts w:ascii="Arial" w:hAnsi="Arial" w:cs="Arial"/>
          <w:noProof/>
          <w:sz w:val="24"/>
          <w:szCs w:val="24"/>
        </w:rPr>
        <w:t>On prendra</w:t>
      </w:r>
      <w:r w:rsidRPr="00E25762">
        <w:rPr>
          <w:rFonts w:ascii="Arial" w:hAnsi="Arial" w:cs="Arial"/>
          <w:sz w:val="24"/>
          <w:szCs w:val="24"/>
        </w:rPr>
        <w:t xml:space="preserve"> </w:t>
      </w:r>
      <w:r w:rsidR="00806FC6" w:rsidRPr="00E25762">
        <w:rPr>
          <w:rFonts w:ascii="Arial" w:hAnsi="Arial" w:cs="Arial"/>
          <w:sz w:val="24"/>
          <w:szCs w:val="24"/>
        </w:rPr>
        <w:t>M</w:t>
      </w:r>
      <w:r w:rsidR="00806FC6" w:rsidRPr="00E25762">
        <w:rPr>
          <w:rFonts w:ascii="Arial" w:hAnsi="Arial" w:cs="Arial"/>
          <w:sz w:val="24"/>
          <w:szCs w:val="24"/>
          <w:vertAlign w:val="subscript"/>
        </w:rPr>
        <w:t>3</w:t>
      </w:r>
      <w:r w:rsidR="00806FC6">
        <w:rPr>
          <w:rFonts w:ascii="Arial" w:hAnsi="Arial" w:cs="Arial"/>
          <w:sz w:val="24"/>
          <w:szCs w:val="24"/>
          <w:vertAlign w:val="subscript"/>
        </w:rPr>
        <w:t>1</w:t>
      </w:r>
      <w:r w:rsidR="00806FC6" w:rsidRPr="00E25762">
        <w:rPr>
          <w:rFonts w:ascii="Arial" w:hAnsi="Arial" w:cs="Arial"/>
          <w:sz w:val="24"/>
          <w:szCs w:val="24"/>
          <w:vertAlign w:val="subscript"/>
        </w:rPr>
        <w:t>01</w:t>
      </w:r>
      <w:r w:rsidR="00806FC6" w:rsidRPr="00E25762">
        <w:rPr>
          <w:rFonts w:ascii="Arial" w:hAnsi="Arial" w:cs="Arial"/>
          <w:sz w:val="24"/>
          <w:szCs w:val="24"/>
        </w:rPr>
        <w:t xml:space="preserve"> = 2</w:t>
      </w:r>
      <w:r w:rsidR="00806FC6">
        <w:rPr>
          <w:rFonts w:ascii="Arial" w:hAnsi="Arial" w:cs="Arial"/>
          <w:sz w:val="24"/>
          <w:szCs w:val="24"/>
        </w:rPr>
        <w:t>,</w:t>
      </w:r>
      <w:r w:rsidR="00806FC6" w:rsidRPr="00E25762">
        <w:rPr>
          <w:rFonts w:ascii="Arial" w:hAnsi="Arial" w:cs="Arial"/>
          <w:sz w:val="24"/>
          <w:szCs w:val="24"/>
        </w:rPr>
        <w:t>4</w:t>
      </w:r>
      <w:r w:rsidR="00806FC6">
        <w:rPr>
          <w:rFonts w:ascii="Arial" w:hAnsi="Arial" w:cs="Arial"/>
          <w:sz w:val="24"/>
          <w:szCs w:val="24"/>
        </w:rPr>
        <w:t xml:space="preserve"> k</w:t>
      </w:r>
      <w:r w:rsidR="00806FC6" w:rsidRPr="00E25762">
        <w:rPr>
          <w:rFonts w:ascii="Arial" w:hAnsi="Arial" w:cs="Arial"/>
          <w:sz w:val="24"/>
          <w:szCs w:val="24"/>
        </w:rPr>
        <w:t>g, M</w:t>
      </w:r>
      <w:r w:rsidR="00806FC6" w:rsidRPr="00E25762">
        <w:rPr>
          <w:rFonts w:ascii="Arial" w:hAnsi="Arial" w:cs="Arial"/>
          <w:sz w:val="24"/>
          <w:szCs w:val="24"/>
          <w:vertAlign w:val="subscript"/>
        </w:rPr>
        <w:t>3302</w:t>
      </w:r>
      <w:r w:rsidR="000D75B9">
        <w:rPr>
          <w:rFonts w:ascii="Arial" w:hAnsi="Arial" w:cs="Arial"/>
          <w:sz w:val="24"/>
          <w:szCs w:val="24"/>
          <w:vertAlign w:val="subscript"/>
        </w:rPr>
        <w:t xml:space="preserve"> </w:t>
      </w:r>
      <w:r w:rsidR="00806FC6" w:rsidRPr="00E25762">
        <w:rPr>
          <w:rFonts w:ascii="Arial" w:hAnsi="Arial" w:cs="Arial"/>
          <w:sz w:val="24"/>
          <w:szCs w:val="24"/>
        </w:rPr>
        <w:t>=1</w:t>
      </w:r>
      <w:r w:rsidR="00806FC6">
        <w:rPr>
          <w:rFonts w:ascii="Arial" w:hAnsi="Arial" w:cs="Arial"/>
          <w:sz w:val="24"/>
          <w:szCs w:val="24"/>
        </w:rPr>
        <w:t>,6 k</w:t>
      </w:r>
      <w:r w:rsidR="00806FC6" w:rsidRPr="00E25762">
        <w:rPr>
          <w:rFonts w:ascii="Arial" w:hAnsi="Arial" w:cs="Arial"/>
          <w:sz w:val="24"/>
          <w:szCs w:val="24"/>
        </w:rPr>
        <w:t xml:space="preserve">g, </w:t>
      </w:r>
      <w:r w:rsidR="00806FC6" w:rsidRPr="00E25762">
        <w:rPr>
          <w:rFonts w:ascii="Arial" w:hAnsi="Arial" w:cs="Arial"/>
          <w:noProof/>
          <w:sz w:val="24"/>
          <w:szCs w:val="24"/>
        </w:rPr>
        <w:t>M</w:t>
      </w:r>
      <w:r w:rsidR="00806FC6" w:rsidRPr="00E25762">
        <w:rPr>
          <w:rFonts w:ascii="Arial" w:hAnsi="Arial" w:cs="Arial"/>
          <w:sz w:val="24"/>
          <w:szCs w:val="24"/>
          <w:vertAlign w:val="subscript"/>
        </w:rPr>
        <w:t>3</w:t>
      </w:r>
      <w:r w:rsidR="00806FC6">
        <w:rPr>
          <w:rFonts w:ascii="Arial" w:hAnsi="Arial" w:cs="Arial"/>
          <w:sz w:val="24"/>
          <w:szCs w:val="24"/>
          <w:vertAlign w:val="subscript"/>
        </w:rPr>
        <w:t>1</w:t>
      </w:r>
      <w:r w:rsidR="00806FC6" w:rsidRPr="00E25762">
        <w:rPr>
          <w:rFonts w:ascii="Arial" w:hAnsi="Arial" w:cs="Arial"/>
          <w:sz w:val="24"/>
          <w:szCs w:val="24"/>
          <w:vertAlign w:val="subscript"/>
        </w:rPr>
        <w:t>03</w:t>
      </w:r>
      <w:r w:rsidR="00806FC6" w:rsidRPr="00E25762">
        <w:rPr>
          <w:rFonts w:ascii="Arial" w:hAnsi="Arial" w:cs="Arial"/>
          <w:sz w:val="24"/>
          <w:szCs w:val="24"/>
        </w:rPr>
        <w:t xml:space="preserve"> =</w:t>
      </w:r>
      <w:r w:rsidR="000D75B9">
        <w:rPr>
          <w:rFonts w:ascii="Arial" w:hAnsi="Arial" w:cs="Arial"/>
          <w:sz w:val="24"/>
          <w:szCs w:val="24"/>
        </w:rPr>
        <w:t xml:space="preserve"> </w:t>
      </w:r>
      <w:r w:rsidR="00806FC6" w:rsidRPr="00E25762">
        <w:rPr>
          <w:rFonts w:ascii="Arial" w:hAnsi="Arial" w:cs="Arial"/>
          <w:sz w:val="24"/>
          <w:szCs w:val="24"/>
        </w:rPr>
        <w:t>1</w:t>
      </w:r>
      <w:r w:rsidR="00806FC6">
        <w:rPr>
          <w:rFonts w:ascii="Arial" w:hAnsi="Arial" w:cs="Arial"/>
          <w:sz w:val="24"/>
          <w:szCs w:val="24"/>
        </w:rPr>
        <w:t>,</w:t>
      </w:r>
      <w:r w:rsidR="00806FC6" w:rsidRPr="00E25762">
        <w:rPr>
          <w:rFonts w:ascii="Arial" w:hAnsi="Arial" w:cs="Arial"/>
          <w:sz w:val="24"/>
          <w:szCs w:val="24"/>
        </w:rPr>
        <w:t xml:space="preserve">4 </w:t>
      </w:r>
      <w:r w:rsidR="00806FC6">
        <w:rPr>
          <w:rFonts w:ascii="Arial" w:hAnsi="Arial" w:cs="Arial"/>
          <w:sz w:val="24"/>
          <w:szCs w:val="24"/>
        </w:rPr>
        <w:t>k</w:t>
      </w:r>
      <w:r w:rsidR="00806FC6" w:rsidRPr="00E25762">
        <w:rPr>
          <w:rFonts w:ascii="Arial" w:hAnsi="Arial" w:cs="Arial"/>
          <w:sz w:val="24"/>
          <w:szCs w:val="24"/>
        </w:rPr>
        <w:t>g</w:t>
      </w:r>
      <w:r w:rsidR="00806FC6">
        <w:rPr>
          <w:rFonts w:ascii="Arial" w:hAnsi="Arial" w:cs="Arial"/>
          <w:sz w:val="24"/>
          <w:szCs w:val="24"/>
        </w:rPr>
        <w:t xml:space="preserve"> </w:t>
      </w:r>
      <w:r w:rsidR="00581CC4">
        <w:rPr>
          <w:rFonts w:ascii="Arial" w:hAnsi="Arial" w:cs="Arial"/>
          <w:sz w:val="24"/>
          <w:szCs w:val="24"/>
        </w:rPr>
        <w:t>quel</w:t>
      </w:r>
      <w:r w:rsidR="003C132A">
        <w:rPr>
          <w:rFonts w:ascii="Arial" w:hAnsi="Arial" w:cs="Arial"/>
          <w:sz w:val="24"/>
          <w:szCs w:val="24"/>
        </w:rPr>
        <w:t>s que</w:t>
      </w:r>
      <w:r w:rsidR="00581CC4">
        <w:rPr>
          <w:rFonts w:ascii="Arial" w:hAnsi="Arial" w:cs="Arial"/>
          <w:sz w:val="24"/>
          <w:szCs w:val="24"/>
        </w:rPr>
        <w:t xml:space="preserve"> soient les résultats trouvés précédemment</w:t>
      </w:r>
      <w:r w:rsidR="000D75B9">
        <w:rPr>
          <w:rFonts w:ascii="Arial" w:hAnsi="Arial" w:cs="Arial"/>
          <w:sz w:val="24"/>
          <w:szCs w:val="24"/>
        </w:rPr>
        <w:t>.</w:t>
      </w:r>
    </w:p>
    <w:p w:rsidR="00E25762" w:rsidRDefault="00E25762" w:rsidP="00E25762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sz w:val="24"/>
          <w:szCs w:val="24"/>
        </w:rPr>
      </w:pPr>
    </w:p>
    <w:p w:rsidR="00466783" w:rsidRPr="003C132A" w:rsidRDefault="005C0E4F" w:rsidP="00E25762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>
                <wp:simplePos x="0" y="0"/>
                <wp:positionH relativeFrom="column">
                  <wp:posOffset>6070600</wp:posOffset>
                </wp:positionH>
                <wp:positionV relativeFrom="paragraph">
                  <wp:posOffset>151130</wp:posOffset>
                </wp:positionV>
                <wp:extent cx="914400" cy="315595"/>
                <wp:effectExtent l="7620" t="10160" r="11430" b="7620"/>
                <wp:wrapNone/>
                <wp:docPr id="117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A12A6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0" o:spid="_x0000_s1068" type="#_x0000_t202" style="position:absolute;left:0;text-align:left;margin-left:478pt;margin-top:11.9pt;width:1in;height:24.85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">
                <v:textbox>
                  <w:txbxContent>
                    <w:p w:rsidR="003C132A" w:rsidRPr="00374F4A" w:rsidRDefault="003C132A" w:rsidP="00A12A6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="00E25762" w:rsidRPr="003C132A">
        <w:rPr>
          <w:rFonts w:ascii="Arial" w:hAnsi="Arial" w:cs="Arial"/>
          <w:sz w:val="24"/>
          <w:szCs w:val="24"/>
          <w:lang w:val="en-US"/>
        </w:rPr>
        <w:t>M</w:t>
      </w:r>
      <w:r w:rsidR="00E25762" w:rsidRPr="003C132A">
        <w:rPr>
          <w:rFonts w:ascii="Arial" w:hAnsi="Arial" w:cs="Arial"/>
          <w:sz w:val="24"/>
          <w:szCs w:val="24"/>
          <w:vertAlign w:val="subscript"/>
          <w:lang w:val="en-US"/>
        </w:rPr>
        <w:t>3</w:t>
      </w:r>
      <w:r w:rsidR="00581CC4" w:rsidRPr="003C132A">
        <w:rPr>
          <w:rFonts w:ascii="Arial" w:hAnsi="Arial" w:cs="Arial"/>
          <w:sz w:val="24"/>
          <w:szCs w:val="24"/>
          <w:vertAlign w:val="subscript"/>
          <w:lang w:val="en-US"/>
        </w:rPr>
        <w:t>100</w:t>
      </w:r>
      <w:r w:rsidR="00E25762" w:rsidRPr="003C132A">
        <w:rPr>
          <w:rFonts w:ascii="Arial" w:hAnsi="Arial" w:cs="Arial"/>
          <w:sz w:val="24"/>
          <w:szCs w:val="24"/>
          <w:lang w:val="en-US"/>
        </w:rPr>
        <w:t>=</w:t>
      </w:r>
      <w:r w:rsidR="002574A7" w:rsidRPr="003C132A">
        <w:rPr>
          <w:rFonts w:ascii="Arial" w:hAnsi="Arial" w:cs="Arial"/>
          <w:sz w:val="24"/>
          <w:szCs w:val="24"/>
          <w:lang w:val="en-US"/>
        </w:rPr>
        <w:t xml:space="preserve">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M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 xml:space="preserve">3100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+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 xml:space="preserve">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2 x M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 xml:space="preserve">3102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+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 xml:space="preserve">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3 x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 xml:space="preserve">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M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vertAlign w:val="subscript"/>
          <w:lang w:val="en-US"/>
        </w:rPr>
        <w:t>3103</w:t>
      </w:r>
    </w:p>
    <w:p w:rsidR="00E25762" w:rsidRPr="003C132A" w:rsidRDefault="00E25762" w:rsidP="00E25762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sz w:val="16"/>
          <w:szCs w:val="16"/>
          <w:lang w:val="en-US"/>
        </w:rPr>
      </w:pPr>
    </w:p>
    <w:p w:rsidR="002574A7" w:rsidRPr="003C132A" w:rsidRDefault="00581CC4" w:rsidP="002574A7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b/>
          <w:color w:val="FF0000"/>
          <w:sz w:val="24"/>
          <w:szCs w:val="24"/>
          <w:lang w:val="en-US"/>
        </w:rPr>
      </w:pPr>
      <w:r w:rsidRPr="003C132A">
        <w:rPr>
          <w:rFonts w:ascii="Arial" w:hAnsi="Arial" w:cs="Arial"/>
          <w:sz w:val="24"/>
          <w:szCs w:val="24"/>
          <w:lang w:val="en-US"/>
        </w:rPr>
        <w:t>M</w:t>
      </w:r>
      <w:r w:rsidRPr="003C132A">
        <w:rPr>
          <w:rFonts w:ascii="Arial" w:hAnsi="Arial" w:cs="Arial"/>
          <w:sz w:val="24"/>
          <w:szCs w:val="24"/>
          <w:vertAlign w:val="subscript"/>
          <w:lang w:val="en-US"/>
        </w:rPr>
        <w:t>3100</w:t>
      </w:r>
      <w:r w:rsidRPr="003C132A">
        <w:rPr>
          <w:rFonts w:ascii="Arial" w:hAnsi="Arial" w:cs="Arial"/>
          <w:sz w:val="24"/>
          <w:szCs w:val="24"/>
          <w:lang w:val="en-US"/>
        </w:rPr>
        <w:t>=</w:t>
      </w:r>
      <w:r w:rsidR="002574A7" w:rsidRPr="003C132A">
        <w:rPr>
          <w:rFonts w:ascii="Arial" w:hAnsi="Arial" w:cs="Arial"/>
          <w:sz w:val="24"/>
          <w:szCs w:val="24"/>
          <w:lang w:val="en-US"/>
        </w:rPr>
        <w:t xml:space="preserve"> </w:t>
      </w:r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2</w:t>
      </w:r>
      <w:proofErr w:type="gramStart"/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>,4</w:t>
      </w:r>
      <w:proofErr w:type="gramEnd"/>
      <w:r w:rsidR="002574A7" w:rsidRPr="003C132A">
        <w:rPr>
          <w:rFonts w:ascii="Arial" w:hAnsi="Arial" w:cs="Arial"/>
          <w:b/>
          <w:color w:val="FF0000"/>
          <w:sz w:val="24"/>
          <w:szCs w:val="24"/>
          <w:lang w:val="en-US"/>
        </w:rPr>
        <w:t xml:space="preserve"> + 2 x 1,6 + 3 x 1,4 = 9,8 kg</w:t>
      </w:r>
    </w:p>
    <w:p w:rsidR="00B6586F" w:rsidRPr="00B6586F" w:rsidRDefault="00466783" w:rsidP="002574A7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sz w:val="24"/>
          <w:szCs w:val="24"/>
        </w:rPr>
      </w:pPr>
      <w:r w:rsidRPr="00B6586F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lastRenderedPageBreak/>
        <w:t xml:space="preserve">Question </w:t>
      </w:r>
      <w:r w:rsidRPr="0020565B">
        <w:rPr>
          <w:rFonts w:ascii="Arial" w:hAnsi="Arial" w:cs="Arial"/>
          <w:b/>
          <w:position w:val="1"/>
          <w:sz w:val="24"/>
          <w:szCs w:val="24"/>
          <w:u w:val="single"/>
        </w:rPr>
        <w:t>8</w:t>
      </w:r>
      <w:r w:rsidR="0020565B" w:rsidRPr="0020565B">
        <w:rPr>
          <w:rFonts w:ascii="Arial" w:hAnsi="Arial" w:cs="Arial"/>
          <w:b/>
          <w:position w:val="1"/>
          <w:sz w:val="24"/>
          <w:szCs w:val="24"/>
        </w:rPr>
        <w:t xml:space="preserve"> </w:t>
      </w:r>
      <w:r w:rsidRPr="0020565B">
        <w:rPr>
          <w:rFonts w:ascii="Arial" w:hAnsi="Arial" w:cs="Arial"/>
          <w:b/>
          <w:position w:val="1"/>
          <w:sz w:val="24"/>
          <w:szCs w:val="24"/>
        </w:rPr>
        <w:t>:</w:t>
      </w:r>
      <w:r w:rsidR="00F82AF5" w:rsidRPr="0020565B">
        <w:rPr>
          <w:rFonts w:ascii="Arial" w:hAnsi="Arial" w:cs="Arial"/>
          <w:sz w:val="24"/>
          <w:szCs w:val="24"/>
        </w:rPr>
        <w:t xml:space="preserve"> </w:t>
      </w:r>
      <w:r w:rsidR="00B6586F" w:rsidRPr="00B6586F">
        <w:rPr>
          <w:rFonts w:ascii="Arial" w:hAnsi="Arial" w:cs="Arial"/>
          <w:sz w:val="24"/>
          <w:szCs w:val="24"/>
        </w:rPr>
        <w:t>Calculer la masse totale du diffuseur repère 3000</w:t>
      </w:r>
      <w:r w:rsidR="00F82AF5">
        <w:rPr>
          <w:rFonts w:ascii="Arial" w:hAnsi="Arial" w:cs="Arial"/>
          <w:sz w:val="24"/>
          <w:szCs w:val="24"/>
        </w:rPr>
        <w:t>.</w:t>
      </w:r>
    </w:p>
    <w:p w:rsidR="00B6586F" w:rsidRPr="00B6586F" w:rsidRDefault="00B6586F" w:rsidP="00B6586F">
      <w:pPr>
        <w:rPr>
          <w:rFonts w:ascii="Arial" w:hAnsi="Arial" w:cs="Arial"/>
          <w:sz w:val="24"/>
          <w:szCs w:val="24"/>
        </w:rPr>
      </w:pPr>
    </w:p>
    <w:p w:rsidR="00B6586F" w:rsidRPr="00B6586F" w:rsidRDefault="00B6586F" w:rsidP="00B6586F">
      <w:pPr>
        <w:rPr>
          <w:rFonts w:ascii="Arial" w:hAnsi="Arial" w:cs="Arial"/>
          <w:sz w:val="24"/>
          <w:szCs w:val="24"/>
        </w:rPr>
      </w:pPr>
      <w:r w:rsidRPr="00B6586F">
        <w:rPr>
          <w:rFonts w:ascii="Arial" w:hAnsi="Arial" w:cs="Arial"/>
          <w:sz w:val="24"/>
          <w:szCs w:val="24"/>
        </w:rPr>
        <w:t>Compléter le tableau de valeur suivant en vous aidant du DT</w:t>
      </w:r>
      <w:r w:rsidR="0020565B">
        <w:rPr>
          <w:rFonts w:ascii="Arial" w:hAnsi="Arial" w:cs="Arial"/>
          <w:sz w:val="24"/>
          <w:szCs w:val="24"/>
        </w:rPr>
        <w:t xml:space="preserve"> </w:t>
      </w:r>
      <w:r w:rsidRPr="00B6586F">
        <w:rPr>
          <w:rFonts w:ascii="Arial" w:hAnsi="Arial" w:cs="Arial"/>
          <w:sz w:val="24"/>
          <w:szCs w:val="24"/>
        </w:rPr>
        <w:t>3/12.</w:t>
      </w:r>
    </w:p>
    <w:p w:rsidR="00B6586F" w:rsidRPr="00B6586F" w:rsidRDefault="005C0E4F" w:rsidP="00B6586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5962650</wp:posOffset>
                </wp:positionH>
                <wp:positionV relativeFrom="paragraph">
                  <wp:posOffset>2438400</wp:posOffset>
                </wp:positionV>
                <wp:extent cx="914400" cy="315595"/>
                <wp:effectExtent l="7620" t="9525" r="11430" b="8255"/>
                <wp:wrapNone/>
                <wp:docPr id="116" name="Text Box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B6586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4" o:spid="_x0000_s1069" type="#_x0000_t202" style="position:absolute;margin-left:469.5pt;margin-top:192pt;width:1in;height:24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">
                <v:textbox>
                  <w:txbxContent>
                    <w:p w:rsidR="003C132A" w:rsidRPr="00374F4A" w:rsidRDefault="003C132A" w:rsidP="00B6586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claire1"/>
        <w:tblW w:w="0" w:type="auto"/>
        <w:tblLook w:val="04A0" w:firstRow="1" w:lastRow="0" w:firstColumn="1" w:lastColumn="0" w:noHBand="0" w:noVBand="1"/>
      </w:tblPr>
      <w:tblGrid>
        <w:gridCol w:w="5137"/>
        <w:gridCol w:w="3902"/>
      </w:tblGrid>
      <w:tr w:rsidR="00B6586F" w:rsidRPr="00B6586F" w:rsidTr="00B6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</w:t>
            </w:r>
          </w:p>
        </w:tc>
        <w:tc>
          <w:tcPr>
            <w:tcW w:w="3902" w:type="dxa"/>
            <w:vAlign w:val="center"/>
          </w:tcPr>
          <w:p w:rsidR="00B6586F" w:rsidRPr="00B6586F" w:rsidRDefault="00B6586F" w:rsidP="008A3D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Masse</w:t>
            </w:r>
          </w:p>
        </w:tc>
      </w:tr>
      <w:tr w:rsidR="00B6586F" w:rsidRPr="00B6586F" w:rsidTr="00B6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 3100</w:t>
            </w:r>
          </w:p>
        </w:tc>
        <w:tc>
          <w:tcPr>
            <w:tcW w:w="3902" w:type="dxa"/>
            <w:vAlign w:val="center"/>
          </w:tcPr>
          <w:p w:rsidR="00B6586F" w:rsidRPr="00B6586F" w:rsidRDefault="00B6586F" w:rsidP="008A3D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  <w:r w:rsidRPr="00B6586F">
              <w:rPr>
                <w:rFonts w:ascii="Arial" w:hAnsi="Arial" w:cs="Arial"/>
                <w:sz w:val="24"/>
                <w:szCs w:val="24"/>
              </w:rPr>
              <w:t xml:space="preserve"> kg</w:t>
            </w:r>
          </w:p>
        </w:tc>
      </w:tr>
      <w:tr w:rsidR="00B6586F" w:rsidRPr="00B6586F" w:rsidTr="00B6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 3200</w:t>
            </w:r>
          </w:p>
        </w:tc>
        <w:tc>
          <w:tcPr>
            <w:tcW w:w="3902" w:type="dxa"/>
            <w:vAlign w:val="center"/>
          </w:tcPr>
          <w:p w:rsidR="00B6586F" w:rsidRPr="00D9464B" w:rsidRDefault="00D9464B" w:rsidP="00B6586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1,8 kg</w:t>
            </w:r>
          </w:p>
        </w:tc>
      </w:tr>
      <w:tr w:rsidR="00B6586F" w:rsidRPr="00B6586F" w:rsidTr="00B6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0D75B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 3300</w:t>
            </w:r>
          </w:p>
        </w:tc>
        <w:tc>
          <w:tcPr>
            <w:tcW w:w="3902" w:type="dxa"/>
            <w:vAlign w:val="center"/>
          </w:tcPr>
          <w:p w:rsidR="00B6586F" w:rsidRPr="00B6586F" w:rsidRDefault="00B6586F" w:rsidP="008A3D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24</w:t>
            </w:r>
            <w:r w:rsidRPr="00B6586F">
              <w:rPr>
                <w:rFonts w:ascii="Arial" w:hAnsi="Arial" w:cs="Arial"/>
                <w:sz w:val="24"/>
                <w:szCs w:val="24"/>
              </w:rPr>
              <w:t xml:space="preserve"> kg</w:t>
            </w:r>
          </w:p>
        </w:tc>
      </w:tr>
      <w:tr w:rsidR="00B6586F" w:rsidRPr="00B6586F" w:rsidTr="00B6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 3400</w:t>
            </w:r>
          </w:p>
        </w:tc>
        <w:tc>
          <w:tcPr>
            <w:tcW w:w="3902" w:type="dxa"/>
            <w:vAlign w:val="center"/>
          </w:tcPr>
          <w:p w:rsidR="00B6586F" w:rsidRPr="00B6586F" w:rsidRDefault="00B6586F" w:rsidP="008A3D3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43</w:t>
            </w:r>
            <w:r w:rsidRPr="00B6586F">
              <w:rPr>
                <w:rFonts w:ascii="Arial" w:hAnsi="Arial" w:cs="Arial"/>
                <w:sz w:val="24"/>
                <w:szCs w:val="24"/>
              </w:rPr>
              <w:t xml:space="preserve"> kg</w:t>
            </w:r>
          </w:p>
        </w:tc>
      </w:tr>
      <w:tr w:rsidR="00B6586F" w:rsidRPr="00B6586F" w:rsidTr="00B6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Repère 3500</w:t>
            </w:r>
          </w:p>
        </w:tc>
        <w:tc>
          <w:tcPr>
            <w:tcW w:w="3902" w:type="dxa"/>
            <w:vAlign w:val="center"/>
          </w:tcPr>
          <w:p w:rsidR="00B6586F" w:rsidRPr="00B6586F" w:rsidRDefault="00B6586F" w:rsidP="008A3D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Pr="00B6586F">
              <w:rPr>
                <w:rFonts w:ascii="Arial" w:hAnsi="Arial" w:cs="Arial"/>
                <w:sz w:val="24"/>
                <w:szCs w:val="24"/>
              </w:rPr>
              <w:t xml:space="preserve"> kg</w:t>
            </w:r>
          </w:p>
        </w:tc>
      </w:tr>
      <w:tr w:rsidR="00B6586F" w:rsidRPr="00B6586F" w:rsidTr="00B6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37" w:type="dxa"/>
            <w:vAlign w:val="center"/>
          </w:tcPr>
          <w:p w:rsidR="00B6586F" w:rsidRPr="00B6586F" w:rsidRDefault="00B6586F" w:rsidP="00B6586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6586F">
              <w:rPr>
                <w:rFonts w:ascii="Arial" w:hAnsi="Arial" w:cs="Arial"/>
                <w:sz w:val="24"/>
                <w:szCs w:val="24"/>
              </w:rPr>
              <w:t>Total</w:t>
            </w:r>
          </w:p>
        </w:tc>
        <w:tc>
          <w:tcPr>
            <w:tcW w:w="3902" w:type="dxa"/>
            <w:vAlign w:val="center"/>
          </w:tcPr>
          <w:p w:rsidR="00B6586F" w:rsidRPr="00D9464B" w:rsidRDefault="00D9464B" w:rsidP="00B6586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92,8 kg</w:t>
            </w:r>
          </w:p>
        </w:tc>
      </w:tr>
    </w:tbl>
    <w:p w:rsidR="00901C5B" w:rsidRDefault="00901C5B" w:rsidP="00721FDC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</w:p>
    <w:p w:rsidR="00FC4508" w:rsidRDefault="00FC4508" w:rsidP="00721FDC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</w:p>
    <w:p w:rsidR="00664F69" w:rsidRDefault="00664F69" w:rsidP="00664F69">
      <w:pPr>
        <w:rPr>
          <w:rFonts w:ascii="Arial" w:hAnsi="Arial" w:cs="Arial"/>
          <w:b/>
          <w:sz w:val="24"/>
          <w:szCs w:val="24"/>
        </w:rPr>
      </w:pPr>
    </w:p>
    <w:p w:rsidR="00664F69" w:rsidRPr="00664F69" w:rsidRDefault="00D70767" w:rsidP="00664F69">
      <w:pPr>
        <w:rPr>
          <w:rFonts w:ascii="Arial" w:hAnsi="Arial" w:cs="Arial"/>
          <w:b/>
          <w:sz w:val="24"/>
          <w:szCs w:val="24"/>
          <w:u w:val="single"/>
        </w:rPr>
      </w:pPr>
      <w:r w:rsidRPr="00664F69">
        <w:rPr>
          <w:rFonts w:ascii="Arial" w:hAnsi="Arial" w:cs="Arial"/>
          <w:b/>
          <w:sz w:val="24"/>
          <w:szCs w:val="24"/>
        </w:rPr>
        <w:t>2</w:t>
      </w:r>
      <w:r w:rsidRPr="00664F69">
        <w:rPr>
          <w:rFonts w:ascii="Arial" w:hAnsi="Arial" w:cs="Arial"/>
          <w:b/>
          <w:sz w:val="24"/>
          <w:szCs w:val="24"/>
          <w:vertAlign w:val="superscript"/>
        </w:rPr>
        <w:t>e</w:t>
      </w:r>
      <w:r w:rsidRPr="00664F69">
        <w:rPr>
          <w:rFonts w:ascii="Arial" w:hAnsi="Arial" w:cs="Arial"/>
          <w:b/>
          <w:sz w:val="24"/>
          <w:szCs w:val="24"/>
        </w:rPr>
        <w:t xml:space="preserve"> partie : </w:t>
      </w:r>
      <w:r w:rsidR="00664F69" w:rsidRPr="00664F69">
        <w:rPr>
          <w:rFonts w:ascii="Arial" w:hAnsi="Arial" w:cs="Arial"/>
          <w:b/>
          <w:sz w:val="24"/>
          <w:szCs w:val="24"/>
        </w:rPr>
        <w:t>Recherche de la répartition de la masse dans l</w:t>
      </w:r>
      <w:r w:rsidR="00B42AC8">
        <w:rPr>
          <w:rFonts w:ascii="Arial" w:hAnsi="Arial" w:cs="Arial"/>
          <w:b/>
          <w:sz w:val="24"/>
          <w:szCs w:val="24"/>
        </w:rPr>
        <w:t>a</w:t>
      </w:r>
      <w:r w:rsidR="00664F69" w:rsidRPr="00664F69">
        <w:rPr>
          <w:rFonts w:ascii="Arial" w:hAnsi="Arial" w:cs="Arial"/>
          <w:b/>
          <w:sz w:val="24"/>
          <w:szCs w:val="24"/>
        </w:rPr>
        <w:t xml:space="preserve"> bascule</w:t>
      </w:r>
      <w:r w:rsidR="00B42AC8">
        <w:rPr>
          <w:rFonts w:ascii="Arial" w:hAnsi="Arial" w:cs="Arial"/>
          <w:b/>
          <w:sz w:val="24"/>
          <w:szCs w:val="24"/>
        </w:rPr>
        <w:t xml:space="preserve"> repère 2000</w:t>
      </w:r>
      <w:r w:rsidR="00664F69" w:rsidRPr="00664F69">
        <w:rPr>
          <w:rFonts w:ascii="Arial" w:hAnsi="Arial" w:cs="Arial"/>
          <w:b/>
          <w:sz w:val="24"/>
          <w:szCs w:val="24"/>
        </w:rPr>
        <w:t>.</w:t>
      </w:r>
    </w:p>
    <w:p w:rsidR="00664F69" w:rsidRDefault="00664F69" w:rsidP="00664F69">
      <w:pPr>
        <w:rPr>
          <w:rFonts w:ascii="Arial" w:hAnsi="Arial" w:cs="Arial"/>
          <w:b/>
          <w:sz w:val="24"/>
          <w:szCs w:val="24"/>
          <w:u w:val="single"/>
        </w:rPr>
      </w:pP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  <w:r w:rsidRPr="00664F69">
        <w:rPr>
          <w:rFonts w:ascii="Arial" w:hAnsi="Arial" w:cs="Arial"/>
          <w:b/>
          <w:sz w:val="24"/>
          <w:szCs w:val="24"/>
          <w:u w:val="single"/>
        </w:rPr>
        <w:t>Remarque</w:t>
      </w:r>
      <w:r w:rsidRPr="00664F69">
        <w:rPr>
          <w:rFonts w:ascii="Arial" w:hAnsi="Arial" w:cs="Arial"/>
          <w:b/>
          <w:sz w:val="24"/>
          <w:szCs w:val="24"/>
        </w:rPr>
        <w:t> :</w:t>
      </w:r>
      <w:r w:rsidRPr="00664F69">
        <w:rPr>
          <w:rFonts w:ascii="Arial" w:hAnsi="Arial" w:cs="Arial"/>
          <w:sz w:val="24"/>
          <w:szCs w:val="24"/>
        </w:rPr>
        <w:t xml:space="preserve"> Pour la suite de l’épreuve le repère 3000 aura un</w:t>
      </w:r>
      <w:r w:rsidR="001E1E22">
        <w:rPr>
          <w:rFonts w:ascii="Arial" w:hAnsi="Arial" w:cs="Arial"/>
          <w:sz w:val="24"/>
          <w:szCs w:val="24"/>
        </w:rPr>
        <w:t>e</w:t>
      </w:r>
      <w:r w:rsidRPr="00664F69">
        <w:rPr>
          <w:rFonts w:ascii="Arial" w:hAnsi="Arial" w:cs="Arial"/>
          <w:sz w:val="24"/>
          <w:szCs w:val="24"/>
        </w:rPr>
        <w:t xml:space="preserve"> masse de </w:t>
      </w:r>
      <w:r w:rsidRPr="00664F69">
        <w:rPr>
          <w:rFonts w:ascii="Arial" w:hAnsi="Arial" w:cs="Arial"/>
          <w:b/>
          <w:sz w:val="24"/>
          <w:szCs w:val="24"/>
          <w:u w:val="single"/>
        </w:rPr>
        <w:t>9</w:t>
      </w:r>
      <w:r>
        <w:rPr>
          <w:rFonts w:ascii="Arial" w:hAnsi="Arial" w:cs="Arial"/>
          <w:b/>
          <w:sz w:val="24"/>
          <w:szCs w:val="24"/>
          <w:u w:val="single"/>
        </w:rPr>
        <w:t>5</w:t>
      </w:r>
      <w:r w:rsidR="000D75B9">
        <w:rPr>
          <w:rFonts w:ascii="Arial" w:hAnsi="Arial" w:cs="Arial"/>
          <w:b/>
          <w:sz w:val="24"/>
          <w:szCs w:val="24"/>
          <w:u w:val="single"/>
        </w:rPr>
        <w:t xml:space="preserve"> k</w:t>
      </w:r>
      <w:r w:rsidRPr="00664F69">
        <w:rPr>
          <w:rFonts w:ascii="Arial" w:hAnsi="Arial" w:cs="Arial"/>
          <w:b/>
          <w:sz w:val="24"/>
          <w:szCs w:val="24"/>
          <w:u w:val="single"/>
        </w:rPr>
        <w:t>g</w:t>
      </w:r>
      <w:r w:rsidRPr="00664F69">
        <w:rPr>
          <w:rFonts w:ascii="Arial" w:hAnsi="Arial" w:cs="Arial"/>
          <w:sz w:val="24"/>
          <w:szCs w:val="24"/>
        </w:rPr>
        <w:t xml:space="preserve"> et</w:t>
      </w:r>
      <w:r w:rsidR="0020565B">
        <w:rPr>
          <w:rFonts w:ascii="Arial" w:hAnsi="Arial" w:cs="Arial"/>
          <w:sz w:val="24"/>
          <w:szCs w:val="24"/>
        </w:rPr>
        <w:t xml:space="preserve"> </w:t>
      </w:r>
      <w:r w:rsidRPr="00664F69">
        <w:rPr>
          <w:rFonts w:ascii="Arial" w:hAnsi="Arial" w:cs="Arial"/>
          <w:sz w:val="24"/>
          <w:szCs w:val="24"/>
        </w:rPr>
        <w:t>la masse d</w:t>
      </w:r>
      <w:r>
        <w:rPr>
          <w:rFonts w:ascii="Arial" w:hAnsi="Arial" w:cs="Arial"/>
          <w:sz w:val="24"/>
          <w:szCs w:val="24"/>
        </w:rPr>
        <w:t>e la bascule</w:t>
      </w:r>
      <w:r w:rsidRPr="00664F69">
        <w:rPr>
          <w:rFonts w:ascii="Arial" w:hAnsi="Arial" w:cs="Arial"/>
          <w:sz w:val="24"/>
          <w:szCs w:val="24"/>
        </w:rPr>
        <w:t xml:space="preserve"> repère 2000 sera négligée</w:t>
      </w:r>
      <w:r>
        <w:rPr>
          <w:rFonts w:ascii="Arial" w:hAnsi="Arial" w:cs="Arial"/>
          <w:sz w:val="24"/>
          <w:szCs w:val="24"/>
        </w:rPr>
        <w:t>.</w: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2765425</wp:posOffset>
                </wp:positionH>
                <wp:positionV relativeFrom="paragraph">
                  <wp:posOffset>34290</wp:posOffset>
                </wp:positionV>
                <wp:extent cx="519430" cy="258445"/>
                <wp:effectExtent l="1270" t="2540" r="3175" b="0"/>
                <wp:wrapNone/>
                <wp:docPr id="115" name="Text Box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430" cy="258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664F69">
                            <w:r>
                              <w:t>1190</w:t>
                            </w:r>
                          </w:p>
                          <w:p w:rsidR="003C132A" w:rsidRPr="00692F1C" w:rsidRDefault="003C132A" w:rsidP="00664F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2" o:spid="_x0000_s1070" type="#_x0000_t202" style="position:absolute;margin-left:217.75pt;margin-top:2.7pt;width:40.9pt;height:20.3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" stroked="f">
                <v:textbox>
                  <w:txbxContent>
                    <w:p w:rsidR="003C132A" w:rsidRDefault="003C132A" w:rsidP="00664F69">
                      <w:r>
                        <w:t>1190</w:t>
                      </w:r>
                    </w:p>
                    <w:p w:rsidR="003C132A" w:rsidRPr="00692F1C" w:rsidRDefault="003C132A" w:rsidP="00664F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464185</wp:posOffset>
                </wp:positionH>
                <wp:positionV relativeFrom="paragraph">
                  <wp:posOffset>172720</wp:posOffset>
                </wp:positionV>
                <wp:extent cx="635" cy="4224020"/>
                <wp:effectExtent l="5080" t="7620" r="13335" b="6985"/>
                <wp:wrapNone/>
                <wp:docPr id="114" name="AutoShap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4224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74E8B" id="AutoShape 414" o:spid="_x0000_s1026" type="#_x0000_t32" style="position:absolute;margin-left:36.55pt;margin-top:13.6pt;width:.05pt;height:332.6pt;flip:y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"/>
            </w:pict>
          </mc:Fallback>
        </mc:AlternateContent>
      </w: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464185</wp:posOffset>
                </wp:positionH>
                <wp:positionV relativeFrom="paragraph">
                  <wp:posOffset>135255</wp:posOffset>
                </wp:positionV>
                <wp:extent cx="5155565" cy="635"/>
                <wp:effectExtent l="14605" t="59690" r="20955" b="53975"/>
                <wp:wrapNone/>
                <wp:docPr id="113" name="AutoShap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1555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FE1C7A" id="AutoShape 421" o:spid="_x0000_s1026" type="#_x0000_t32" style="position:absolute;margin-left:36.55pt;margin-top:10.65pt;width:405.95pt;height:.05pt;flip:x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">
                <v:stroke startarrow="block" endarrow="block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64135</wp:posOffset>
                </wp:positionV>
                <wp:extent cx="0" cy="2164080"/>
                <wp:effectExtent l="7620" t="7620" r="11430" b="9525"/>
                <wp:wrapNone/>
                <wp:docPr id="112" name="AutoShap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64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036A6F" id="AutoShape 416" o:spid="_x0000_s1026" type="#_x0000_t32" style="position:absolute;margin-left:442.5pt;margin-top:5.05pt;width:0;height:170.4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"/>
            </w:pict>
          </mc:Fallback>
        </mc:AlternateConten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582930</wp:posOffset>
                </wp:positionH>
                <wp:positionV relativeFrom="paragraph">
                  <wp:posOffset>64135</wp:posOffset>
                </wp:positionV>
                <wp:extent cx="1963420" cy="617855"/>
                <wp:effectExtent l="9525" t="5715" r="8255" b="5080"/>
                <wp:wrapNone/>
                <wp:docPr id="111" name="Text Box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3420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664F69"/>
                          <w:p w:rsidR="003C132A" w:rsidRDefault="003C132A" w:rsidP="00664F69">
                            <w:r>
                              <w:t xml:space="preserve">C1=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495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9" o:spid="_x0000_s1071" type="#_x0000_t202" style="position:absolute;margin-left:45.9pt;margin-top:5.05pt;width:154.6pt;height:48.6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">
                <v:textbox>
                  <w:txbxContent>
                    <w:p w:rsidR="003C132A" w:rsidRDefault="003C132A" w:rsidP="00664F69"/>
                    <w:p w:rsidR="003C132A" w:rsidRDefault="003C132A" w:rsidP="00664F69">
                      <w:r>
                        <w:t xml:space="preserve">C1=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495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3284855</wp:posOffset>
                </wp:positionH>
                <wp:positionV relativeFrom="paragraph">
                  <wp:posOffset>93345</wp:posOffset>
                </wp:positionV>
                <wp:extent cx="2031365" cy="588645"/>
                <wp:effectExtent l="6350" t="6350" r="10160" b="5080"/>
                <wp:wrapNone/>
                <wp:docPr id="110" name="Text Box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1365" cy="588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664F69"/>
                          <w:p w:rsidR="003C132A" w:rsidRPr="00D9464B" w:rsidRDefault="003C132A" w:rsidP="00664F69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t xml:space="preserve">C2=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695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0" o:spid="_x0000_s1072" type="#_x0000_t202" style="position:absolute;margin-left:258.65pt;margin-top:7.35pt;width:159.95pt;height:46.3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">
                <v:textbox>
                  <w:txbxContent>
                    <w:p w:rsidR="003C132A" w:rsidRDefault="003C132A" w:rsidP="00664F69"/>
                    <w:p w:rsidR="003C132A" w:rsidRPr="00D9464B" w:rsidRDefault="003C132A" w:rsidP="00664F69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t xml:space="preserve">C2=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695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2615565</wp:posOffset>
                </wp:positionH>
                <wp:positionV relativeFrom="paragraph">
                  <wp:posOffset>173355</wp:posOffset>
                </wp:positionV>
                <wp:extent cx="0" cy="1708150"/>
                <wp:effectExtent l="13335" t="8255" r="5715" b="7620"/>
                <wp:wrapNone/>
                <wp:docPr id="109" name="AutoShap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08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0E7EF" id="AutoShape 415" o:spid="_x0000_s1026" type="#_x0000_t32" style="position:absolute;margin-left:205.95pt;margin-top:13.65pt;width:0;height:134.5pt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"/>
            </w:pict>
          </mc:Fallback>
        </mc:AlternateConten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2615565</wp:posOffset>
                </wp:positionH>
                <wp:positionV relativeFrom="paragraph">
                  <wp:posOffset>58420</wp:posOffset>
                </wp:positionV>
                <wp:extent cx="3004185" cy="635"/>
                <wp:effectExtent l="22860" t="53340" r="20955" b="60325"/>
                <wp:wrapNone/>
                <wp:docPr id="108" name="AutoShap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00418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7208C8" id="AutoShape 418" o:spid="_x0000_s1026" type="#_x0000_t32" style="position:absolute;margin-left:205.95pt;margin-top:4.6pt;width:236.55pt;height:.05pt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">
                <v:stroke startarrow="block" endarrow="block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464185</wp:posOffset>
                </wp:positionH>
                <wp:positionV relativeFrom="paragraph">
                  <wp:posOffset>58420</wp:posOffset>
                </wp:positionV>
                <wp:extent cx="2149475" cy="0"/>
                <wp:effectExtent l="14605" t="53340" r="17145" b="60960"/>
                <wp:wrapNone/>
                <wp:docPr id="107" name="AutoShap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49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44816" id="AutoShape 417" o:spid="_x0000_s1026" type="#_x0000_t32" style="position:absolute;margin-left:36.55pt;margin-top:4.6pt;width:169.25pt;height:0;flip:x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">
                <v:stroke startarrow="block" endarrow="block"/>
              </v:shape>
            </w:pict>
          </mc:Fallback>
        </mc:AlternateConten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50165</wp:posOffset>
                </wp:positionH>
                <wp:positionV relativeFrom="paragraph">
                  <wp:posOffset>8890</wp:posOffset>
                </wp:positionV>
                <wp:extent cx="5923915" cy="2161540"/>
                <wp:effectExtent l="10160" t="5080" r="9525" b="5080"/>
                <wp:wrapNone/>
                <wp:docPr id="106" name="Text Box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3915" cy="2161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664F6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708719" cy="2006930"/>
                                  <wp:effectExtent l="19050" t="0" r="6281" b="0"/>
                                  <wp:docPr id="10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09609" cy="20072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3" o:spid="_x0000_s1073" type="#_x0000_t202" style="position:absolute;margin-left:3.95pt;margin-top:.7pt;width:466.45pt;height:170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">
                <v:textbox>
                  <w:txbxContent>
                    <w:p w:rsidR="003C132A" w:rsidRDefault="003C132A" w:rsidP="00664F6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708719" cy="2006930"/>
                            <wp:effectExtent l="19050" t="0" r="6281" b="0"/>
                            <wp:docPr id="10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09609" cy="20072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2244725</wp:posOffset>
                </wp:positionH>
                <wp:positionV relativeFrom="paragraph">
                  <wp:posOffset>153670</wp:posOffset>
                </wp:positionV>
                <wp:extent cx="301625" cy="295275"/>
                <wp:effectExtent l="4445" t="0" r="0" b="4445"/>
                <wp:wrapNone/>
                <wp:docPr id="105" name="Text Box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3B246C" w:rsidRDefault="003C132A" w:rsidP="00664F6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1" o:spid="_x0000_s1074" type="#_x0000_t202" style="position:absolute;margin-left:176.75pt;margin-top:12.1pt;width:23.75pt;height:23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JXx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" filled="f" stroked="f">
                <v:textbox>
                  <w:txbxContent>
                    <w:p w:rsidR="003C132A" w:rsidRPr="003B246C" w:rsidRDefault="003C132A" w:rsidP="00664F6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ragraph">
                  <wp:posOffset>73660</wp:posOffset>
                </wp:positionV>
                <wp:extent cx="301625" cy="295275"/>
                <wp:effectExtent l="0" t="1270" r="0" b="0"/>
                <wp:wrapNone/>
                <wp:docPr id="104" name="Text Box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3B246C" w:rsidRDefault="003C132A" w:rsidP="00664F6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B246C">
                              <w:rPr>
                                <w:b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0" o:spid="_x0000_s1075" type="#_x0000_t202" style="position:absolute;margin-left:8.9pt;margin-top:5.8pt;width:23.75pt;height:23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" filled="f" stroked="f">
                <v:textbox>
                  <w:txbxContent>
                    <w:p w:rsidR="003C132A" w:rsidRPr="003B246C" w:rsidRDefault="003C132A" w:rsidP="00664F6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3B246C">
                        <w:rPr>
                          <w:b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325120</wp:posOffset>
                </wp:positionH>
                <wp:positionV relativeFrom="paragraph">
                  <wp:posOffset>175895</wp:posOffset>
                </wp:positionV>
                <wp:extent cx="285115" cy="262890"/>
                <wp:effectExtent l="0" t="0" r="0" b="0"/>
                <wp:wrapNone/>
                <wp:docPr id="103" name="AutoShap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11521">
                          <a:off x="0" y="0"/>
                          <a:ext cx="285115" cy="262890"/>
                        </a:xfrm>
                        <a:prstGeom prst="plus">
                          <a:avLst>
                            <a:gd name="adj" fmla="val 45347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7DFA87" id="_x0000_t11" coordsize="21600,21600" o:spt="11" adj="5400" path="m@0,l@0@0,0@0,0@2@0@2@0,21600@1,21600@1@2,21600@2,21600@0@1@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0,0,21600,21600;5400,5400,16200,16200;10800,10800,10800,10800"/>
                <v:handles>
                  <v:h position="#0,topLeft" switch="" xrange="0,10800"/>
                </v:handles>
              </v:shapetype>
              <v:shape id="AutoShape 407" o:spid="_x0000_s1026" type="#_x0000_t11" style="position:absolute;margin-left:25.6pt;margin-top:13.85pt;width:22.45pt;height:20.7pt;rotation:2634024fd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" adj="9795" fillcolor="black [3213]"/>
            </w:pict>
          </mc:Fallback>
        </mc:AlternateContent>
      </w: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125095</wp:posOffset>
                </wp:positionV>
                <wp:extent cx="0" cy="1993265"/>
                <wp:effectExtent l="8255" t="8890" r="10795" b="7620"/>
                <wp:wrapNone/>
                <wp:docPr id="102" name="AutoShap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993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C75E37" id="AutoShape 424" o:spid="_x0000_s1026" type="#_x0000_t32" style="position:absolute;margin-left:67.55pt;margin-top:9.85pt;width:0;height:156.95pt;flip:y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5177790</wp:posOffset>
                </wp:positionH>
                <wp:positionV relativeFrom="paragraph">
                  <wp:posOffset>76835</wp:posOffset>
                </wp:positionV>
                <wp:extent cx="301625" cy="295275"/>
                <wp:effectExtent l="3810" t="0" r="0" b="1270"/>
                <wp:wrapNone/>
                <wp:docPr id="101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3B246C" w:rsidRDefault="003C132A" w:rsidP="00664F6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2" o:spid="_x0000_s1076" type="#_x0000_t202" style="position:absolute;margin-left:407.7pt;margin-top:6.05pt;width:23.75pt;height:23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+EJug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" filled="f" stroked="f">
                <v:textbox>
                  <w:txbxContent>
                    <w:p w:rsidR="003C132A" w:rsidRPr="003B246C" w:rsidRDefault="003C132A" w:rsidP="00664F6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5479415</wp:posOffset>
                </wp:positionH>
                <wp:positionV relativeFrom="paragraph">
                  <wp:posOffset>109220</wp:posOffset>
                </wp:positionV>
                <wp:extent cx="285115" cy="262890"/>
                <wp:effectExtent l="0" t="2540" r="0" b="1270"/>
                <wp:wrapNone/>
                <wp:docPr id="100" name="Auto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11521">
                          <a:off x="0" y="0"/>
                          <a:ext cx="285115" cy="262890"/>
                        </a:xfrm>
                        <a:prstGeom prst="plus">
                          <a:avLst>
                            <a:gd name="adj" fmla="val 45347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C18826" id="AutoShape 408" o:spid="_x0000_s1026" type="#_x0000_t11" style="position:absolute;margin-left:431.45pt;margin-top:8.6pt;width:22.45pt;height:20.7pt;rotation:2634024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" adj="9795" fillcolor="black [3213]"/>
            </w:pict>
          </mc:Fallback>
        </mc:AlternateContent>
      </w: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4370705</wp:posOffset>
                </wp:positionH>
                <wp:positionV relativeFrom="paragraph">
                  <wp:posOffset>19050</wp:posOffset>
                </wp:positionV>
                <wp:extent cx="635" cy="1924685"/>
                <wp:effectExtent l="6350" t="11430" r="12065" b="6985"/>
                <wp:wrapNone/>
                <wp:docPr id="99" name="AutoShap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924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46A4B" id="AutoShape 425" o:spid="_x0000_s1026" type="#_x0000_t32" style="position:absolute;margin-left:344.15pt;margin-top:1.5pt;width:.05pt;height:151.55pt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2471420</wp:posOffset>
                </wp:positionH>
                <wp:positionV relativeFrom="paragraph">
                  <wp:posOffset>97155</wp:posOffset>
                </wp:positionV>
                <wp:extent cx="285115" cy="262890"/>
                <wp:effectExtent l="0" t="3810" r="0" b="0"/>
                <wp:wrapNone/>
                <wp:docPr id="98" name="AutoShap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11521">
                          <a:off x="0" y="0"/>
                          <a:ext cx="285115" cy="262890"/>
                        </a:xfrm>
                        <a:prstGeom prst="plus">
                          <a:avLst>
                            <a:gd name="adj" fmla="val 45347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71B39" id="AutoShape 409" o:spid="_x0000_s1026" type="#_x0000_t11" style="position:absolute;margin-left:194.6pt;margin-top:7.65pt;width:22.45pt;height:20.7pt;rotation:2634024fd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" adj="9795" fillcolor="black [3213]"/>
            </w:pict>
          </mc:Fallback>
        </mc:AlternateContent>
      </w: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</w:p>
    <w:p w:rsidR="00664F69" w:rsidRPr="00CE55DC" w:rsidRDefault="005C0E4F" w:rsidP="00664F69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471805</wp:posOffset>
                </wp:positionH>
                <wp:positionV relativeFrom="paragraph">
                  <wp:posOffset>132715</wp:posOffset>
                </wp:positionV>
                <wp:extent cx="519430" cy="258445"/>
                <wp:effectExtent l="3175" t="3175" r="1270" b="0"/>
                <wp:wrapNone/>
                <wp:docPr id="97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430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664F69">
                            <w:r>
                              <w:t>90</w:t>
                            </w:r>
                          </w:p>
                          <w:p w:rsidR="003C132A" w:rsidRDefault="003C132A" w:rsidP="00664F69"/>
                          <w:p w:rsidR="003C132A" w:rsidRPr="00692F1C" w:rsidRDefault="003C132A" w:rsidP="00664F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8" o:spid="_x0000_s1077" type="#_x0000_t202" style="position:absolute;margin-left:37.15pt;margin-top:10.45pt;width:40.9pt;height:20.3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+xHuQ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" filled="f" stroked="f">
                <v:textbox>
                  <w:txbxContent>
                    <w:p w:rsidR="003C132A" w:rsidRDefault="003C132A" w:rsidP="00664F69">
                      <w:r>
                        <w:t>90</w:t>
                      </w:r>
                    </w:p>
                    <w:p w:rsidR="003C132A" w:rsidRDefault="003C132A" w:rsidP="00664F69"/>
                    <w:p w:rsidR="003C132A" w:rsidRPr="00692F1C" w:rsidRDefault="003C132A" w:rsidP="00664F69"/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2343785</wp:posOffset>
                </wp:positionH>
                <wp:positionV relativeFrom="paragraph">
                  <wp:posOffset>122555</wp:posOffset>
                </wp:positionV>
                <wp:extent cx="519430" cy="258445"/>
                <wp:effectExtent l="0" t="2540" r="0" b="0"/>
                <wp:wrapNone/>
                <wp:docPr id="96" name="Text Box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430" cy="258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664F69">
                            <w:r>
                              <w:t>810</w:t>
                            </w:r>
                          </w:p>
                          <w:p w:rsidR="003C132A" w:rsidRPr="00692F1C" w:rsidRDefault="003C132A" w:rsidP="00664F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7" o:spid="_x0000_s1078" type="#_x0000_t202" style="position:absolute;margin-left:184.55pt;margin-top:9.65pt;width:40.9pt;height:20.3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" stroked="f">
                <v:textbox>
                  <w:txbxContent>
                    <w:p w:rsidR="003C132A" w:rsidRDefault="003C132A" w:rsidP="00664F69">
                      <w:r>
                        <w:t>810</w:t>
                      </w:r>
                    </w:p>
                    <w:p w:rsidR="003C132A" w:rsidRPr="00692F1C" w:rsidRDefault="003C132A" w:rsidP="00664F69"/>
                  </w:txbxContent>
                </v:textbox>
              </v:shape>
            </w:pict>
          </mc:Fallback>
        </mc:AlternateContent>
      </w:r>
    </w:p>
    <w:p w:rsidR="00664F69" w:rsidRPr="00CE55DC" w:rsidRDefault="00664F69" w:rsidP="00664F69">
      <w:pPr>
        <w:rPr>
          <w:rFonts w:ascii="Comic Sans MS" w:hAnsi="Comic Sans MS"/>
        </w:rPr>
      </w:pPr>
    </w:p>
    <w:p w:rsidR="00664F69" w:rsidRPr="00CE55DC" w:rsidRDefault="005C0E4F" w:rsidP="00664F69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27305</wp:posOffset>
                </wp:positionV>
                <wp:extent cx="393065" cy="635"/>
                <wp:effectExtent l="15240" t="61595" r="20320" b="61595"/>
                <wp:wrapNone/>
                <wp:docPr id="95" name="AutoShap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30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163D2D" id="AutoShape 426" o:spid="_x0000_s1026" type="#_x0000_t32" style="position:absolute;margin-left:36.6pt;margin-top:2.15pt;width:30.95pt;height:.05pt;flip:x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">
                <v:stroke startarrow="block" endarrow="block"/>
              </v:shape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26670</wp:posOffset>
                </wp:positionV>
                <wp:extent cx="3512820" cy="635"/>
                <wp:effectExtent l="17780" t="60960" r="22225" b="52705"/>
                <wp:wrapNone/>
                <wp:docPr id="94" name="AutoShap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1282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F97918" id="AutoShape 423" o:spid="_x0000_s1026" type="#_x0000_t32" style="position:absolute;margin-left:67.55pt;margin-top:2.1pt;width:276.6pt;height:.05pt;flip:x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">
                <v:stroke startarrow="block" endarrow="block"/>
              </v:shape>
            </w:pict>
          </mc:Fallback>
        </mc:AlternateContent>
      </w:r>
    </w:p>
    <w:p w:rsidR="00664F69" w:rsidRDefault="00664F69" w:rsidP="00664F69">
      <w:pPr>
        <w:rPr>
          <w:rFonts w:ascii="Comic Sans MS" w:hAnsi="Comic Sans MS"/>
        </w:rPr>
      </w:pPr>
    </w:p>
    <w:p w:rsidR="00664F69" w:rsidRDefault="00664F69" w:rsidP="00664F69">
      <w:pPr>
        <w:rPr>
          <w:rFonts w:ascii="Comic Sans MS" w:hAnsi="Comic Sans MS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  <w:r w:rsidRPr="00664F69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Pr="0020565B">
        <w:rPr>
          <w:rFonts w:ascii="Arial" w:hAnsi="Arial" w:cs="Arial"/>
          <w:b/>
          <w:position w:val="1"/>
          <w:sz w:val="24"/>
          <w:szCs w:val="24"/>
          <w:u w:val="single"/>
        </w:rPr>
        <w:t>9</w:t>
      </w:r>
      <w:r w:rsidRPr="0020565B">
        <w:rPr>
          <w:rFonts w:ascii="Arial" w:hAnsi="Arial" w:cs="Arial"/>
          <w:b/>
          <w:position w:val="1"/>
          <w:sz w:val="24"/>
          <w:szCs w:val="24"/>
        </w:rPr>
        <w:t xml:space="preserve"> :</w:t>
      </w:r>
      <w:r w:rsidR="008C4195" w:rsidRPr="0020565B">
        <w:rPr>
          <w:rFonts w:ascii="Arial" w:hAnsi="Arial" w:cs="Arial"/>
          <w:sz w:val="24"/>
          <w:szCs w:val="24"/>
        </w:rPr>
        <w:t xml:space="preserve"> </w:t>
      </w:r>
      <w:r w:rsidRPr="00664F69">
        <w:rPr>
          <w:rFonts w:ascii="Arial" w:hAnsi="Arial" w:cs="Arial"/>
          <w:sz w:val="24"/>
          <w:szCs w:val="24"/>
        </w:rPr>
        <w:t>Calculer la cote C1 et compléter le dessin ci-</w:t>
      </w:r>
      <w:r>
        <w:rPr>
          <w:rFonts w:ascii="Arial" w:hAnsi="Arial" w:cs="Arial"/>
          <w:sz w:val="24"/>
          <w:szCs w:val="24"/>
        </w:rPr>
        <w:t>contre.</w:t>
      </w:r>
    </w:p>
    <w:p w:rsidR="00664F69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color w:val="548DD4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17145</wp:posOffset>
                </wp:positionV>
                <wp:extent cx="914400" cy="315595"/>
                <wp:effectExtent l="8255" t="9525" r="10795" b="8255"/>
                <wp:wrapNone/>
                <wp:docPr id="93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A12A6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3" o:spid="_x0000_s1079" type="#_x0000_t202" style="position:absolute;margin-left:480.3pt;margin-top:1.35pt;width:1in;height:24.85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">
                <v:textbox>
                  <w:txbxContent>
                    <w:p w:rsidR="003C132A" w:rsidRPr="00374F4A" w:rsidRDefault="003C132A" w:rsidP="00A12A6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  <w:r w:rsidRPr="00664F69">
        <w:rPr>
          <w:rFonts w:ascii="Arial" w:hAnsi="Arial" w:cs="Arial"/>
          <w:sz w:val="24"/>
          <w:szCs w:val="24"/>
        </w:rPr>
        <w:t>C1=</w:t>
      </w:r>
      <w:r w:rsidR="000D75B9">
        <w:rPr>
          <w:rFonts w:ascii="Arial" w:hAnsi="Arial" w:cs="Arial"/>
          <w:sz w:val="24"/>
          <w:szCs w:val="24"/>
        </w:rPr>
        <w:t xml:space="preserve"> </w:t>
      </w:r>
      <w:r w:rsidR="006E5991">
        <w:rPr>
          <w:rFonts w:ascii="Arial" w:hAnsi="Arial" w:cs="Arial"/>
          <w:b/>
          <w:color w:val="FF0000"/>
          <w:sz w:val="24"/>
          <w:szCs w:val="24"/>
        </w:rPr>
        <w:t>90 +</w:t>
      </w:r>
      <w:r w:rsidR="000D75B9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6E5991">
        <w:rPr>
          <w:rFonts w:ascii="Arial" w:hAnsi="Arial" w:cs="Arial"/>
          <w:b/>
          <w:color w:val="FF0000"/>
          <w:sz w:val="24"/>
          <w:szCs w:val="24"/>
        </w:rPr>
        <w:t>(810/2) = 495 mm</w:t>
      </w:r>
    </w:p>
    <w:p w:rsidR="00664F69" w:rsidRDefault="00664F69" w:rsidP="00664F69">
      <w:pPr>
        <w:rPr>
          <w:rFonts w:ascii="Arial" w:hAnsi="Arial" w:cs="Arial"/>
          <w:sz w:val="24"/>
          <w:szCs w:val="24"/>
          <w:u w:val="single"/>
        </w:rPr>
      </w:pP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  <w:r w:rsidRPr="00664F69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Pr="0020565B">
        <w:rPr>
          <w:rFonts w:ascii="Arial" w:hAnsi="Arial" w:cs="Arial"/>
          <w:b/>
          <w:position w:val="1"/>
          <w:sz w:val="24"/>
          <w:szCs w:val="24"/>
          <w:u w:val="single"/>
        </w:rPr>
        <w:t>10</w:t>
      </w:r>
      <w:r w:rsidRPr="0020565B">
        <w:rPr>
          <w:rFonts w:ascii="Arial" w:hAnsi="Arial" w:cs="Arial"/>
          <w:b/>
          <w:position w:val="1"/>
          <w:sz w:val="24"/>
          <w:szCs w:val="24"/>
        </w:rPr>
        <w:t xml:space="preserve"> :</w:t>
      </w:r>
      <w:r w:rsidRPr="00664F69">
        <w:rPr>
          <w:rFonts w:ascii="Arial" w:hAnsi="Arial" w:cs="Arial"/>
          <w:sz w:val="24"/>
          <w:szCs w:val="24"/>
        </w:rPr>
        <w:t xml:space="preserve"> Calculer la cote C2 et compléter le dessin ci-</w:t>
      </w:r>
      <w:r w:rsidR="001E1E22">
        <w:rPr>
          <w:rFonts w:ascii="Arial" w:hAnsi="Arial" w:cs="Arial"/>
          <w:sz w:val="24"/>
          <w:szCs w:val="24"/>
        </w:rPr>
        <w:t>contre.</w:t>
      </w:r>
    </w:p>
    <w:p w:rsidR="001E1E22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pacing w:val="1"/>
          <w:position w:val="1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71755</wp:posOffset>
                </wp:positionV>
                <wp:extent cx="914400" cy="315595"/>
                <wp:effectExtent l="8255" t="9525" r="10795" b="8255"/>
                <wp:wrapNone/>
                <wp:docPr id="92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1E1E22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3" o:spid="_x0000_s1080" type="#_x0000_t202" style="position:absolute;margin-left:480.3pt;margin-top:5.65pt;width:1in;height:24.8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">
                <v:textbox>
                  <w:txbxContent>
                    <w:p w:rsidR="003C132A" w:rsidRPr="00374F4A" w:rsidRDefault="003C132A" w:rsidP="001E1E22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Pr="00664F69" w:rsidRDefault="00664F69" w:rsidP="00664F69">
      <w:pPr>
        <w:rPr>
          <w:rFonts w:ascii="Arial" w:hAnsi="Arial" w:cs="Arial"/>
          <w:sz w:val="24"/>
          <w:szCs w:val="24"/>
        </w:rPr>
      </w:pPr>
      <w:r w:rsidRPr="00664F69">
        <w:rPr>
          <w:rFonts w:ascii="Arial" w:hAnsi="Arial" w:cs="Arial"/>
          <w:sz w:val="24"/>
          <w:szCs w:val="24"/>
        </w:rPr>
        <w:t>C2</w:t>
      </w:r>
      <w:r w:rsidR="000D75B9">
        <w:rPr>
          <w:rFonts w:ascii="Arial" w:hAnsi="Arial" w:cs="Arial"/>
          <w:sz w:val="24"/>
          <w:szCs w:val="24"/>
        </w:rPr>
        <w:t xml:space="preserve"> </w:t>
      </w:r>
      <w:r w:rsidRPr="00664F69">
        <w:rPr>
          <w:rFonts w:ascii="Arial" w:hAnsi="Arial" w:cs="Arial"/>
          <w:sz w:val="24"/>
          <w:szCs w:val="24"/>
        </w:rPr>
        <w:t>=</w:t>
      </w:r>
      <w:r w:rsidR="000D75B9">
        <w:rPr>
          <w:rFonts w:ascii="Arial" w:hAnsi="Arial" w:cs="Arial"/>
          <w:sz w:val="24"/>
          <w:szCs w:val="24"/>
        </w:rPr>
        <w:t xml:space="preserve"> </w:t>
      </w:r>
      <w:r w:rsidR="000D75B9">
        <w:rPr>
          <w:rFonts w:ascii="Arial" w:hAnsi="Arial" w:cs="Arial"/>
          <w:b/>
          <w:color w:val="FF0000"/>
          <w:sz w:val="24"/>
          <w:szCs w:val="24"/>
        </w:rPr>
        <w:t>1190 -</w:t>
      </w:r>
      <w:r w:rsidR="006E5991">
        <w:rPr>
          <w:rFonts w:ascii="Arial" w:hAnsi="Arial" w:cs="Arial"/>
          <w:b/>
          <w:color w:val="FF0000"/>
          <w:sz w:val="24"/>
          <w:szCs w:val="24"/>
        </w:rPr>
        <w:t xml:space="preserve"> 495 = 695 mm</w:t>
      </w:r>
    </w:p>
    <w:p w:rsidR="001E1E22" w:rsidRDefault="001E1E22" w:rsidP="00664F69">
      <w:pPr>
        <w:rPr>
          <w:rFonts w:ascii="Arial" w:hAnsi="Arial" w:cs="Arial"/>
          <w:sz w:val="24"/>
          <w:szCs w:val="24"/>
          <w:u w:val="single"/>
        </w:rPr>
      </w:pPr>
    </w:p>
    <w:p w:rsidR="00664F69" w:rsidRPr="00664F69" w:rsidRDefault="001E1E22" w:rsidP="00664F69">
      <w:pPr>
        <w:rPr>
          <w:rFonts w:ascii="Arial" w:hAnsi="Arial" w:cs="Arial"/>
          <w:sz w:val="24"/>
          <w:szCs w:val="24"/>
        </w:rPr>
      </w:pPr>
      <w:r w:rsidRPr="002F1E27"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  <w:t xml:space="preserve">Question </w:t>
      </w:r>
      <w:r w:rsidRPr="0020565B">
        <w:rPr>
          <w:rFonts w:ascii="Arial" w:hAnsi="Arial" w:cs="Arial"/>
          <w:b/>
          <w:position w:val="1"/>
          <w:sz w:val="24"/>
          <w:szCs w:val="24"/>
          <w:u w:val="single"/>
        </w:rPr>
        <w:t>11</w:t>
      </w:r>
      <w:r w:rsidRPr="0020565B">
        <w:rPr>
          <w:rFonts w:ascii="Arial" w:hAnsi="Arial" w:cs="Arial"/>
          <w:b/>
          <w:position w:val="1"/>
          <w:sz w:val="24"/>
          <w:szCs w:val="24"/>
        </w:rPr>
        <w:t>:</w:t>
      </w:r>
      <w:r w:rsidR="008C4195" w:rsidRPr="0020565B">
        <w:rPr>
          <w:rFonts w:ascii="Arial" w:hAnsi="Arial" w:cs="Arial"/>
          <w:sz w:val="24"/>
          <w:szCs w:val="24"/>
        </w:rPr>
        <w:t xml:space="preserve"> </w:t>
      </w:r>
      <w:r w:rsidR="00664F69" w:rsidRPr="00664F69">
        <w:rPr>
          <w:rFonts w:ascii="Arial" w:hAnsi="Arial" w:cs="Arial"/>
          <w:sz w:val="24"/>
          <w:szCs w:val="24"/>
        </w:rPr>
        <w:t>Calculer le poids du diffuseur repère 3000, (Rappel : g</w:t>
      </w:r>
      <w:r w:rsidR="0020565B">
        <w:rPr>
          <w:rFonts w:ascii="Arial" w:hAnsi="Arial" w:cs="Arial"/>
          <w:sz w:val="24"/>
          <w:szCs w:val="24"/>
        </w:rPr>
        <w:t xml:space="preserve"> </w:t>
      </w:r>
      <w:r w:rsidR="00664F69" w:rsidRPr="00664F69">
        <w:rPr>
          <w:rFonts w:ascii="Arial" w:hAnsi="Arial" w:cs="Arial"/>
          <w:sz w:val="24"/>
          <w:szCs w:val="24"/>
        </w:rPr>
        <w:t>= 9</w:t>
      </w:r>
      <w:r w:rsidR="0020565B">
        <w:rPr>
          <w:rFonts w:ascii="Arial" w:hAnsi="Arial" w:cs="Arial"/>
          <w:sz w:val="24"/>
          <w:szCs w:val="24"/>
        </w:rPr>
        <w:t>,</w:t>
      </w:r>
      <w:r w:rsidR="00664F69" w:rsidRPr="00664F69">
        <w:rPr>
          <w:rFonts w:ascii="Arial" w:hAnsi="Arial" w:cs="Arial"/>
          <w:sz w:val="24"/>
          <w:szCs w:val="24"/>
        </w:rPr>
        <w:t>81</w:t>
      </w:r>
      <w:r w:rsidR="0020565B">
        <w:rPr>
          <w:rFonts w:ascii="Arial" w:hAnsi="Arial" w:cs="Arial"/>
          <w:sz w:val="24"/>
          <w:szCs w:val="24"/>
        </w:rPr>
        <w:t xml:space="preserve"> </w:t>
      </w:r>
      <w:r w:rsidR="00664F69" w:rsidRPr="00664F69">
        <w:rPr>
          <w:rFonts w:ascii="Arial" w:hAnsi="Arial" w:cs="Arial"/>
          <w:sz w:val="24"/>
          <w:szCs w:val="24"/>
        </w:rPr>
        <w:t>N/</w:t>
      </w:r>
      <w:r w:rsidR="0020565B">
        <w:rPr>
          <w:rFonts w:ascii="Arial" w:hAnsi="Arial" w:cs="Arial"/>
          <w:sz w:val="24"/>
          <w:szCs w:val="24"/>
        </w:rPr>
        <w:t>k</w:t>
      </w:r>
      <w:r w:rsidR="00664F69" w:rsidRPr="00664F69">
        <w:rPr>
          <w:rFonts w:ascii="Arial" w:hAnsi="Arial" w:cs="Arial"/>
          <w:sz w:val="24"/>
          <w:szCs w:val="24"/>
        </w:rPr>
        <w:t>g)</w:t>
      </w:r>
    </w:p>
    <w:p w:rsidR="001E1E22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39370</wp:posOffset>
                </wp:positionV>
                <wp:extent cx="914400" cy="315595"/>
                <wp:effectExtent l="8255" t="8255" r="10795" b="9525"/>
                <wp:wrapNone/>
                <wp:docPr id="91" name="Text Box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1E1E22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4" o:spid="_x0000_s1081" type="#_x0000_t202" style="position:absolute;margin-left:480.3pt;margin-top:3.1pt;width:1in;height:24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">
                <v:textbox>
                  <w:txbxContent>
                    <w:p w:rsidR="003C132A" w:rsidRPr="00374F4A" w:rsidRDefault="003C132A" w:rsidP="001E1E22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Pr="00664F69" w:rsidRDefault="001E1E22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Pr="001E1E22">
        <w:rPr>
          <w:rFonts w:ascii="Arial" w:hAnsi="Arial" w:cs="Arial"/>
          <w:sz w:val="24"/>
          <w:szCs w:val="24"/>
          <w:vertAlign w:val="subscript"/>
        </w:rPr>
        <w:t>3000</w:t>
      </w:r>
      <w:r>
        <w:rPr>
          <w:rFonts w:ascii="Arial" w:hAnsi="Arial" w:cs="Arial"/>
          <w:sz w:val="24"/>
          <w:szCs w:val="24"/>
        </w:rPr>
        <w:t xml:space="preserve"> = </w:t>
      </w:r>
      <w:r w:rsidR="001A1717">
        <w:rPr>
          <w:rFonts w:ascii="Arial" w:hAnsi="Arial" w:cs="Arial"/>
          <w:b/>
          <w:color w:val="FF0000"/>
          <w:sz w:val="24"/>
          <w:szCs w:val="24"/>
        </w:rPr>
        <w:t>95 x 9,81 = 931,95 N</w:t>
      </w:r>
    </w:p>
    <w:p w:rsidR="001E1E22" w:rsidRDefault="001E1E22" w:rsidP="00664F69">
      <w:pPr>
        <w:rPr>
          <w:rFonts w:ascii="Arial" w:hAnsi="Arial" w:cs="Arial"/>
          <w:sz w:val="24"/>
          <w:szCs w:val="24"/>
          <w:u w:val="single"/>
        </w:rPr>
      </w:pPr>
    </w:p>
    <w:p w:rsidR="00664F69" w:rsidRPr="00664F69" w:rsidRDefault="009E7CDF" w:rsidP="00664F69">
      <w:pPr>
        <w:rPr>
          <w:rFonts w:ascii="Arial" w:hAnsi="Arial" w:cs="Arial"/>
          <w:sz w:val="24"/>
          <w:szCs w:val="24"/>
        </w:rPr>
      </w:pPr>
      <w:r w:rsidRPr="009E7CDF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20565B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12</w:t>
      </w:r>
      <w:r w:rsidRPr="0020565B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="008C4195" w:rsidRPr="0020565B">
        <w:rPr>
          <w:rFonts w:ascii="Arial" w:hAnsi="Arial" w:cs="Arial"/>
          <w:sz w:val="24"/>
          <w:szCs w:val="24"/>
        </w:rPr>
        <w:t xml:space="preserve"> </w:t>
      </w:r>
      <w:r w:rsidR="00664F69" w:rsidRPr="00664F69">
        <w:rPr>
          <w:rFonts w:ascii="Arial" w:hAnsi="Arial" w:cs="Arial"/>
          <w:sz w:val="24"/>
          <w:szCs w:val="24"/>
        </w:rPr>
        <w:t>En vous aidant de la mise en situation</w:t>
      </w:r>
      <w:r w:rsidR="008A3D31">
        <w:rPr>
          <w:rFonts w:ascii="Arial" w:hAnsi="Arial" w:cs="Arial"/>
          <w:sz w:val="24"/>
          <w:szCs w:val="24"/>
        </w:rPr>
        <w:t xml:space="preserve"> DR 2/</w:t>
      </w:r>
      <w:r w:rsidR="008A3D31" w:rsidRPr="00AA2C1C">
        <w:rPr>
          <w:rFonts w:ascii="Arial" w:hAnsi="Arial" w:cs="Arial"/>
          <w:color w:val="000000" w:themeColor="text1"/>
          <w:sz w:val="24"/>
          <w:szCs w:val="24"/>
        </w:rPr>
        <w:t>2</w:t>
      </w:r>
      <w:r w:rsidR="00AA2C1C">
        <w:rPr>
          <w:rFonts w:ascii="Arial" w:hAnsi="Arial" w:cs="Arial"/>
          <w:color w:val="000000" w:themeColor="text1"/>
          <w:sz w:val="24"/>
          <w:szCs w:val="24"/>
        </w:rPr>
        <w:t>7</w:t>
      </w:r>
      <w:r w:rsidR="00664F69" w:rsidRPr="00664F69">
        <w:rPr>
          <w:rFonts w:ascii="Arial" w:hAnsi="Arial" w:cs="Arial"/>
          <w:sz w:val="24"/>
          <w:szCs w:val="24"/>
        </w:rPr>
        <w:t>, calculer le poids du sac de poudre de cuivre</w:t>
      </w:r>
      <w:r>
        <w:rPr>
          <w:rFonts w:ascii="Arial" w:hAnsi="Arial" w:cs="Arial"/>
          <w:sz w:val="24"/>
          <w:szCs w:val="24"/>
        </w:rPr>
        <w:t>.</w:t>
      </w:r>
    </w:p>
    <w:p w:rsidR="009E7CDF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21590</wp:posOffset>
                </wp:positionV>
                <wp:extent cx="914400" cy="315595"/>
                <wp:effectExtent l="8255" t="9525" r="10795" b="8255"/>
                <wp:wrapNone/>
                <wp:docPr id="90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A12A6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2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1082" type="#_x0000_t202" style="position:absolute;margin-left:480.3pt;margin-top:1.7pt;width:1in;height:24.8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">
                <v:textbox>
                  <w:txbxContent>
                    <w:p w:rsidR="003C132A" w:rsidRPr="00374F4A" w:rsidRDefault="003C132A" w:rsidP="00A12A6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2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Pr="00664F69" w:rsidRDefault="009E7CDF" w:rsidP="00664F69">
      <w:pPr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</w:t>
      </w:r>
      <w:r w:rsidRPr="009E7CDF">
        <w:rPr>
          <w:rFonts w:ascii="Arial" w:hAnsi="Arial" w:cs="Arial"/>
          <w:sz w:val="24"/>
          <w:szCs w:val="24"/>
          <w:vertAlign w:val="subscript"/>
        </w:rPr>
        <w:t>cuivre</w:t>
      </w:r>
      <w:proofErr w:type="spellEnd"/>
      <w:r>
        <w:rPr>
          <w:rFonts w:ascii="Arial" w:hAnsi="Arial" w:cs="Arial"/>
          <w:sz w:val="24"/>
          <w:szCs w:val="24"/>
        </w:rPr>
        <w:t xml:space="preserve"> = </w:t>
      </w:r>
      <w:r w:rsidR="00155F26">
        <w:rPr>
          <w:rFonts w:ascii="Arial" w:hAnsi="Arial" w:cs="Arial"/>
          <w:b/>
          <w:color w:val="FF0000"/>
          <w:sz w:val="24"/>
          <w:szCs w:val="24"/>
        </w:rPr>
        <w:t>1000 x 9,81 = 9810 N</w:t>
      </w:r>
    </w:p>
    <w:p w:rsidR="009E7CDF" w:rsidRDefault="009E7CDF" w:rsidP="00664F69">
      <w:pPr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664F69" w:rsidRPr="00664F69" w:rsidRDefault="009E7CDF" w:rsidP="00664F69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20565B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13</w:t>
      </w:r>
      <w:r w:rsidRPr="0020565B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="008C4195" w:rsidRPr="0020565B">
        <w:rPr>
          <w:rFonts w:ascii="Arial" w:hAnsi="Arial" w:cs="Arial"/>
          <w:sz w:val="24"/>
          <w:szCs w:val="24"/>
        </w:rPr>
        <w:t xml:space="preserve"> </w:t>
      </w:r>
      <w:r w:rsidR="00664F69" w:rsidRPr="00664F69">
        <w:rPr>
          <w:rFonts w:ascii="Arial" w:hAnsi="Arial" w:cs="Arial"/>
          <w:sz w:val="24"/>
          <w:szCs w:val="24"/>
        </w:rPr>
        <w:t xml:space="preserve">Calculer le poids de la charge totale composé du </w:t>
      </w:r>
      <w:r>
        <w:rPr>
          <w:rFonts w:ascii="Arial" w:hAnsi="Arial" w:cs="Arial"/>
          <w:sz w:val="24"/>
          <w:szCs w:val="24"/>
        </w:rPr>
        <w:t xml:space="preserve">diffuseur </w:t>
      </w:r>
      <w:r w:rsidR="00664F69" w:rsidRPr="00664F69">
        <w:rPr>
          <w:rFonts w:ascii="Arial" w:hAnsi="Arial" w:cs="Arial"/>
          <w:sz w:val="24"/>
          <w:szCs w:val="24"/>
        </w:rPr>
        <w:t>repère 3000 et du sac de poudre de cuivre</w:t>
      </w:r>
      <w:r>
        <w:rPr>
          <w:rFonts w:ascii="Arial" w:hAnsi="Arial" w:cs="Arial"/>
          <w:sz w:val="24"/>
          <w:szCs w:val="24"/>
        </w:rPr>
        <w:t>.</w:t>
      </w:r>
    </w:p>
    <w:p w:rsidR="009E7CDF" w:rsidRDefault="005C0E4F" w:rsidP="00664F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10795</wp:posOffset>
                </wp:positionV>
                <wp:extent cx="914400" cy="315595"/>
                <wp:effectExtent l="8255" t="8255" r="10795" b="9525"/>
                <wp:wrapNone/>
                <wp:docPr id="89" name="Text Box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9E7CD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6" o:spid="_x0000_s1083" type="#_x0000_t202" style="position:absolute;margin-left:480.3pt;margin-top:.85pt;width:1in;height:24.8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">
                <v:textbox>
                  <w:txbxContent>
                    <w:p w:rsidR="003C132A" w:rsidRPr="00374F4A" w:rsidRDefault="003C132A" w:rsidP="009E7CD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64F69" w:rsidRPr="00664F69" w:rsidRDefault="009E7CDF" w:rsidP="00664F69">
      <w:pPr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</w:t>
      </w:r>
      <w:r w:rsidR="00664F69" w:rsidRPr="009E7CDF">
        <w:rPr>
          <w:rFonts w:ascii="Arial" w:hAnsi="Arial" w:cs="Arial"/>
          <w:sz w:val="24"/>
          <w:szCs w:val="24"/>
          <w:vertAlign w:val="subscript"/>
        </w:rPr>
        <w:t>total</w:t>
      </w:r>
      <w:proofErr w:type="spellEnd"/>
      <w:r>
        <w:rPr>
          <w:rFonts w:ascii="Arial" w:hAnsi="Arial" w:cs="Arial"/>
          <w:sz w:val="24"/>
          <w:szCs w:val="24"/>
        </w:rPr>
        <w:t xml:space="preserve"> =</w:t>
      </w:r>
      <w:r w:rsidR="000D75B9">
        <w:rPr>
          <w:rFonts w:ascii="Arial" w:hAnsi="Arial" w:cs="Arial"/>
          <w:sz w:val="24"/>
          <w:szCs w:val="24"/>
        </w:rPr>
        <w:t xml:space="preserve"> </w:t>
      </w:r>
      <w:r w:rsidR="00155F26">
        <w:rPr>
          <w:rFonts w:ascii="Arial" w:hAnsi="Arial" w:cs="Arial"/>
          <w:b/>
          <w:color w:val="FF0000"/>
          <w:sz w:val="24"/>
          <w:szCs w:val="24"/>
        </w:rPr>
        <w:t>931,95 + 9810 = 10742 N</w:t>
      </w:r>
    </w:p>
    <w:p w:rsidR="00D70767" w:rsidRPr="00664F69" w:rsidRDefault="00D70767" w:rsidP="00721FDC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</w:p>
    <w:p w:rsidR="00D70767" w:rsidRPr="00664F69" w:rsidRDefault="00D70767" w:rsidP="00721FDC">
      <w:pPr>
        <w:widowControl w:val="0"/>
        <w:autoSpaceDE w:val="0"/>
        <w:autoSpaceDN w:val="0"/>
        <w:adjustRightInd w:val="0"/>
        <w:spacing w:line="259" w:lineRule="exact"/>
        <w:ind w:left="20"/>
        <w:rPr>
          <w:rFonts w:ascii="Arial" w:hAnsi="Arial" w:cs="Arial"/>
          <w:b/>
          <w:spacing w:val="1"/>
          <w:position w:val="1"/>
          <w:sz w:val="24"/>
          <w:szCs w:val="24"/>
          <w:u w:val="single"/>
        </w:rPr>
      </w:pPr>
    </w:p>
    <w:p w:rsidR="00F3796E" w:rsidRDefault="00F3796E" w:rsidP="00BB6DDB">
      <w:pPr>
        <w:rPr>
          <w:rFonts w:ascii="Arial" w:hAnsi="Arial" w:cs="Arial"/>
          <w:b/>
          <w:sz w:val="24"/>
          <w:szCs w:val="24"/>
        </w:rPr>
      </w:pPr>
    </w:p>
    <w:p w:rsidR="00BB6DDB" w:rsidRPr="00B42AC8" w:rsidRDefault="00282437" w:rsidP="00BB6DDB">
      <w:pPr>
        <w:rPr>
          <w:rFonts w:ascii="Arial" w:hAnsi="Arial" w:cs="Arial"/>
          <w:b/>
          <w:sz w:val="24"/>
          <w:szCs w:val="24"/>
        </w:rPr>
      </w:pPr>
      <w:r w:rsidRPr="00B42AC8">
        <w:rPr>
          <w:rFonts w:ascii="Arial" w:hAnsi="Arial" w:cs="Arial"/>
          <w:b/>
          <w:sz w:val="24"/>
          <w:szCs w:val="24"/>
        </w:rPr>
        <w:t>3</w:t>
      </w:r>
      <w:r w:rsidRPr="00B42AC8">
        <w:rPr>
          <w:rFonts w:ascii="Arial" w:hAnsi="Arial" w:cs="Arial"/>
          <w:b/>
          <w:sz w:val="24"/>
          <w:szCs w:val="24"/>
          <w:vertAlign w:val="superscript"/>
        </w:rPr>
        <w:t>e</w:t>
      </w:r>
      <w:r w:rsidRPr="00B42AC8">
        <w:rPr>
          <w:rFonts w:ascii="Arial" w:hAnsi="Arial" w:cs="Arial"/>
          <w:b/>
          <w:sz w:val="24"/>
          <w:szCs w:val="24"/>
        </w:rPr>
        <w:t xml:space="preserve"> partie : </w:t>
      </w:r>
      <w:r w:rsidR="000D75B9">
        <w:rPr>
          <w:rFonts w:ascii="Arial" w:hAnsi="Arial" w:cs="Arial"/>
          <w:b/>
          <w:sz w:val="24"/>
          <w:szCs w:val="24"/>
        </w:rPr>
        <w:t>É</w:t>
      </w:r>
      <w:r w:rsidR="00BB6DDB" w:rsidRPr="00B42AC8">
        <w:rPr>
          <w:rFonts w:ascii="Arial" w:hAnsi="Arial" w:cs="Arial"/>
          <w:b/>
          <w:sz w:val="24"/>
          <w:szCs w:val="24"/>
        </w:rPr>
        <w:t xml:space="preserve">tude statique des efforts extérieurs s’appliquant au basculeur. </w:t>
      </w:r>
    </w:p>
    <w:p w:rsidR="00BB6DDB" w:rsidRDefault="00BB6DDB" w:rsidP="00BB6DDB">
      <w:pPr>
        <w:rPr>
          <w:rFonts w:ascii="Arial" w:hAnsi="Arial" w:cs="Arial"/>
          <w:b/>
          <w:sz w:val="24"/>
          <w:szCs w:val="24"/>
          <w:u w:val="single"/>
        </w:rPr>
      </w:pPr>
    </w:p>
    <w:p w:rsidR="00F3796E" w:rsidRDefault="00F3796E" w:rsidP="00B42AC8">
      <w:pPr>
        <w:rPr>
          <w:rFonts w:ascii="Arial" w:hAnsi="Arial" w:cs="Arial"/>
          <w:noProof/>
          <w:sz w:val="24"/>
          <w:szCs w:val="24"/>
          <w:lang w:eastAsia="zh-TW"/>
        </w:rPr>
      </w:pPr>
    </w:p>
    <w:p w:rsidR="00B42AC8" w:rsidRPr="00BB6DDB" w:rsidRDefault="00B42AC8" w:rsidP="00B42AC8">
      <w:pPr>
        <w:rPr>
          <w:rFonts w:ascii="Arial" w:hAnsi="Arial" w:cs="Arial"/>
          <w:noProof/>
          <w:sz w:val="24"/>
          <w:szCs w:val="24"/>
          <w:lang w:eastAsia="zh-TW"/>
        </w:rPr>
      </w:pPr>
      <w:r w:rsidRPr="00BB6DDB">
        <w:rPr>
          <w:rFonts w:ascii="Arial" w:hAnsi="Arial" w:cs="Arial"/>
          <w:noProof/>
          <w:sz w:val="24"/>
          <w:szCs w:val="24"/>
          <w:lang w:eastAsia="zh-TW"/>
        </w:rPr>
        <w:t>On donne :</w:t>
      </w:r>
    </w:p>
    <w:p w:rsidR="00B42AC8" w:rsidRDefault="00B42AC8" w:rsidP="00B42AC8">
      <w:pPr>
        <w:pStyle w:val="Texte"/>
        <w:ind w:left="360"/>
        <w:rPr>
          <w:noProof/>
          <w:lang w:eastAsia="zh-TW"/>
        </w:rPr>
      </w:pPr>
    </w:p>
    <w:p w:rsidR="00B42AC8" w:rsidRDefault="000D75B9" w:rsidP="00B42AC8">
      <w:pPr>
        <w:pStyle w:val="Texte"/>
        <w:numPr>
          <w:ilvl w:val="0"/>
          <w:numId w:val="21"/>
        </w:numPr>
        <w:rPr>
          <w:noProof/>
          <w:lang w:eastAsia="zh-TW"/>
        </w:rPr>
      </w:pPr>
      <w:proofErr w:type="gramStart"/>
      <w:r>
        <w:rPr>
          <w:rFonts w:cs="Arial"/>
          <w:szCs w:val="24"/>
        </w:rPr>
        <w:t>i</w:t>
      </w:r>
      <w:r w:rsidR="00B42AC8" w:rsidRPr="00BB6DDB">
        <w:rPr>
          <w:rFonts w:cs="Arial"/>
          <w:szCs w:val="24"/>
        </w:rPr>
        <w:t>sole</w:t>
      </w:r>
      <w:r w:rsidR="00B42AC8">
        <w:rPr>
          <w:rFonts w:cs="Arial"/>
          <w:szCs w:val="24"/>
        </w:rPr>
        <w:t>ment</w:t>
      </w:r>
      <w:proofErr w:type="gramEnd"/>
      <w:r w:rsidR="00B42AC8">
        <w:rPr>
          <w:rFonts w:cs="Arial"/>
          <w:szCs w:val="24"/>
        </w:rPr>
        <w:t xml:space="preserve"> de </w:t>
      </w:r>
      <w:r w:rsidR="00B7599F">
        <w:rPr>
          <w:rFonts w:cs="Arial"/>
          <w:szCs w:val="24"/>
        </w:rPr>
        <w:t>l’ensemble E = {</w:t>
      </w:r>
      <w:r w:rsidR="00B42AC8" w:rsidRPr="00BB6DDB">
        <w:rPr>
          <w:rFonts w:cs="Arial"/>
          <w:szCs w:val="24"/>
        </w:rPr>
        <w:t>2000</w:t>
      </w:r>
      <w:r w:rsidR="00B7599F">
        <w:rPr>
          <w:rFonts w:cs="Arial"/>
          <w:szCs w:val="24"/>
        </w:rPr>
        <w:t xml:space="preserve"> + 3000 + </w:t>
      </w:r>
      <w:r w:rsidR="00EF3F1F">
        <w:rPr>
          <w:rFonts w:cs="Arial"/>
          <w:szCs w:val="24"/>
        </w:rPr>
        <w:t xml:space="preserve">poudre de </w:t>
      </w:r>
      <w:r w:rsidR="00B7599F">
        <w:rPr>
          <w:rFonts w:cs="Arial"/>
          <w:szCs w:val="24"/>
        </w:rPr>
        <w:t>cuivre}</w:t>
      </w:r>
      <w:r w:rsidR="00B42AC8">
        <w:rPr>
          <w:rFonts w:cs="Arial"/>
          <w:szCs w:val="24"/>
        </w:rPr>
        <w:t> </w:t>
      </w:r>
      <w:r w:rsidR="00B42AC8">
        <w:rPr>
          <w:noProof/>
          <w:lang w:eastAsia="zh-TW"/>
        </w:rPr>
        <w:t>;</w:t>
      </w: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Pr="0059618D" w:rsidRDefault="000D75B9" w:rsidP="00B42AC8">
      <w:pPr>
        <w:pStyle w:val="Texte"/>
        <w:numPr>
          <w:ilvl w:val="0"/>
          <w:numId w:val="21"/>
        </w:numPr>
        <w:rPr>
          <w:noProof/>
          <w:lang w:eastAsia="zh-TW"/>
        </w:rPr>
      </w:pPr>
      <w:proofErr w:type="gramStart"/>
      <w:r>
        <w:rPr>
          <w:rFonts w:cs="Arial"/>
          <w:szCs w:val="24"/>
        </w:rPr>
        <w:t>m</w:t>
      </w:r>
      <w:r w:rsidR="00B42AC8" w:rsidRPr="00BB6DDB">
        <w:rPr>
          <w:rFonts w:cs="Arial"/>
          <w:szCs w:val="24"/>
        </w:rPr>
        <w:t>odélis</w:t>
      </w:r>
      <w:r w:rsidR="00B42AC8">
        <w:rPr>
          <w:rFonts w:cs="Arial"/>
          <w:szCs w:val="24"/>
        </w:rPr>
        <w:t>ation</w:t>
      </w:r>
      <w:proofErr w:type="gramEnd"/>
      <w:r w:rsidR="00B42AC8">
        <w:rPr>
          <w:rFonts w:cs="Arial"/>
          <w:szCs w:val="24"/>
        </w:rPr>
        <w:t xml:space="preserve"> de l</w:t>
      </w:r>
      <w:r w:rsidR="00B7599F">
        <w:rPr>
          <w:rFonts w:cs="Arial"/>
          <w:szCs w:val="24"/>
        </w:rPr>
        <w:t xml:space="preserve">’ensemble E </w:t>
      </w:r>
      <w:r w:rsidR="00B42AC8" w:rsidRPr="00BB6DDB">
        <w:rPr>
          <w:rFonts w:cs="Arial"/>
          <w:szCs w:val="24"/>
        </w:rPr>
        <w:t>comme une poutre suivant le schéma ci-dessous</w:t>
      </w:r>
      <w:r w:rsidR="00B42AC8">
        <w:rPr>
          <w:rFonts w:cs="Arial"/>
          <w:szCs w:val="24"/>
        </w:rPr>
        <w:t> :</w:t>
      </w:r>
      <w:r w:rsidR="00B42AC8" w:rsidRPr="00BB6DDB">
        <w:rPr>
          <w:rFonts w:cs="Arial"/>
          <w:szCs w:val="24"/>
        </w:rPr>
        <w:t> </w:t>
      </w:r>
    </w:p>
    <w:p w:rsidR="0059618D" w:rsidRDefault="0059618D" w:rsidP="0059618D">
      <w:pPr>
        <w:pStyle w:val="Paragraphedeliste"/>
        <w:rPr>
          <w:noProof/>
          <w:lang w:eastAsia="zh-TW"/>
        </w:rPr>
      </w:pPr>
    </w:p>
    <w:p w:rsidR="0059618D" w:rsidRPr="00F3796E" w:rsidRDefault="005C0E4F" w:rsidP="0059618D">
      <w:pPr>
        <w:pStyle w:val="Texte"/>
        <w:rPr>
          <w:noProof/>
          <w:lang w:eastAsia="zh-TW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2699385</wp:posOffset>
                </wp:positionH>
                <wp:positionV relativeFrom="paragraph">
                  <wp:posOffset>52705</wp:posOffset>
                </wp:positionV>
                <wp:extent cx="354330" cy="266065"/>
                <wp:effectExtent l="0" t="4445" r="0" b="0"/>
                <wp:wrapNone/>
                <wp:docPr id="88" name="Text Box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>
                            <w:r>
                              <w:t>1190</w:t>
                            </w:r>
                          </w:p>
                        </w:txbxContent>
                      </wps:txbx>
                      <wps:bodyPr rot="0" vert="horz" wrap="square" lIns="0" tIns="45720" rIns="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4" o:spid="_x0000_s1084" type="#_x0000_t202" style="position:absolute;left:0;text-align:left;margin-left:212.55pt;margin-top:4.15pt;width:27.9pt;height:20.9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" stroked="f">
                <v:textbox inset="0,,0">
                  <w:txbxContent>
                    <w:p w:rsidR="003C132A" w:rsidRDefault="003C132A">
                      <w:r>
                        <w:t>1190</w:t>
                      </w:r>
                    </w:p>
                  </w:txbxContent>
                </v:textbox>
              </v:shape>
            </w:pict>
          </mc:Fallback>
        </mc:AlternateContent>
      </w:r>
    </w:p>
    <w:p w:rsidR="00F3796E" w:rsidRDefault="005C0E4F" w:rsidP="00F3796E">
      <w:pPr>
        <w:pStyle w:val="Paragraphedeliste"/>
        <w:rPr>
          <w:noProof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5939155</wp:posOffset>
                </wp:positionH>
                <wp:positionV relativeFrom="paragraph">
                  <wp:posOffset>92075</wp:posOffset>
                </wp:positionV>
                <wp:extent cx="0" cy="752475"/>
                <wp:effectExtent l="9525" t="9525" r="9525" b="9525"/>
                <wp:wrapNone/>
                <wp:docPr id="87" name="AutoShap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52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97BDC" id="AutoShape 490" o:spid="_x0000_s1026" type="#_x0000_t32" style="position:absolute;margin-left:467.65pt;margin-top:7.25pt;width:0;height:59.25pt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786130</wp:posOffset>
                </wp:positionH>
                <wp:positionV relativeFrom="paragraph">
                  <wp:posOffset>60960</wp:posOffset>
                </wp:positionV>
                <wp:extent cx="0" cy="767080"/>
                <wp:effectExtent l="9525" t="6985" r="9525" b="6985"/>
                <wp:wrapNone/>
                <wp:docPr id="86" name="AutoShap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67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CFA781" id="AutoShape 489" o:spid="_x0000_s1026" type="#_x0000_t32" style="position:absolute;margin-left:61.9pt;margin-top:4.8pt;width:0;height:60.4pt;flip:y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"/>
            </w:pict>
          </mc:Fallback>
        </mc:AlternateContent>
      </w:r>
    </w:p>
    <w:p w:rsidR="00F3796E" w:rsidRPr="00B42AC8" w:rsidRDefault="005C0E4F" w:rsidP="00F3796E">
      <w:pPr>
        <w:pStyle w:val="Texte"/>
        <w:rPr>
          <w:noProof/>
          <w:lang w:eastAsia="zh-TW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47625</wp:posOffset>
                </wp:positionV>
                <wp:extent cx="354330" cy="219710"/>
                <wp:effectExtent l="635" t="0" r="0" b="2540"/>
                <wp:wrapNone/>
                <wp:docPr id="85" name="Text Box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Default="003C132A" w:rsidP="00AB1EA5">
                            <w:r>
                              <w:t>695</w:t>
                            </w:r>
                          </w:p>
                        </w:txbxContent>
                      </wps:txbx>
                      <wps:bodyPr rot="0" vert="horz" wrap="square" lIns="0" tIns="45720" rIns="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5" o:spid="_x0000_s1085" type="#_x0000_t202" style="position:absolute;left:0;text-align:left;margin-left:316.95pt;margin-top:3.75pt;width:27.9pt;height:17.3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" stroked="f">
                <v:textbox inset="0,,0">
                  <w:txbxContent>
                    <w:p w:rsidR="003C132A" w:rsidRDefault="003C132A" w:rsidP="00AB1EA5">
                      <w:r>
                        <w:t>695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764540</wp:posOffset>
                </wp:positionH>
                <wp:positionV relativeFrom="paragraph">
                  <wp:posOffset>22225</wp:posOffset>
                </wp:positionV>
                <wp:extent cx="5174615" cy="635"/>
                <wp:effectExtent l="16510" t="57150" r="19050" b="56515"/>
                <wp:wrapNone/>
                <wp:docPr id="84" name="AutoShap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746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6AA2F" id="AutoShape 492" o:spid="_x0000_s1026" type="#_x0000_t32" style="position:absolute;margin-left:60.2pt;margin-top:1.75pt;width:407.45pt;height:.0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">
                <v:stroke startarrow="block" endarrow="block"/>
              </v:shape>
            </w:pict>
          </mc:Fallback>
        </mc:AlternateContent>
      </w:r>
    </w:p>
    <w:p w:rsidR="00B42AC8" w:rsidRDefault="005C0E4F" w:rsidP="00B42AC8">
      <w:pPr>
        <w:pStyle w:val="Paragraphedeliste"/>
        <w:rPr>
          <w:noProof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2929255</wp:posOffset>
                </wp:positionH>
                <wp:positionV relativeFrom="paragraph">
                  <wp:posOffset>109220</wp:posOffset>
                </wp:positionV>
                <wp:extent cx="3009900" cy="6985"/>
                <wp:effectExtent l="19050" t="52705" r="19050" b="54610"/>
                <wp:wrapNone/>
                <wp:docPr id="83" name="AutoShap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0990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180A27" id="AutoShape 493" o:spid="_x0000_s1026" type="#_x0000_t32" style="position:absolute;margin-left:230.65pt;margin-top:8.6pt;width:237pt;height:.55pt;flip:y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">
                <v:stroke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column">
                  <wp:posOffset>2929255</wp:posOffset>
                </wp:positionH>
                <wp:positionV relativeFrom="paragraph">
                  <wp:posOffset>18415</wp:posOffset>
                </wp:positionV>
                <wp:extent cx="0" cy="488315"/>
                <wp:effectExtent l="9525" t="9525" r="9525" b="6985"/>
                <wp:wrapNone/>
                <wp:docPr id="82" name="AutoShap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88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FE5298" id="AutoShape 491" o:spid="_x0000_s1026" type="#_x0000_t32" style="position:absolute;margin-left:230.65pt;margin-top:1.45pt;width:0;height:38.45pt;flip:y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149225</wp:posOffset>
                </wp:positionV>
                <wp:extent cx="5902325" cy="819150"/>
                <wp:effectExtent l="0" t="0" r="0" b="12065"/>
                <wp:wrapNone/>
                <wp:docPr id="71" name="Group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02325" cy="819150"/>
                          <a:chOff x="1887" y="3478"/>
                          <a:chExt cx="9295" cy="1290"/>
                        </a:xfrm>
                      </wpg:grpSpPr>
                      <wps:wsp>
                        <wps:cNvPr id="72" name="AutoShape 453"/>
                        <wps:cNvCnPr>
                          <a:cxnSpLocks noChangeShapeType="1"/>
                        </wps:cNvCnPr>
                        <wps:spPr bwMode="auto">
                          <a:xfrm>
                            <a:off x="2427" y="4041"/>
                            <a:ext cx="8169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AutoShape 454"/>
                        <wps:cNvSpPr>
                          <a:spLocks noChangeArrowheads="1"/>
                        </wps:cNvSpPr>
                        <wps:spPr bwMode="auto">
                          <a:xfrm>
                            <a:off x="2011" y="4041"/>
                            <a:ext cx="865" cy="727"/>
                          </a:xfrm>
                          <a:prstGeom prst="flowChartExtra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AutoShape 455"/>
                        <wps:cNvSpPr>
                          <a:spLocks noChangeArrowheads="1"/>
                        </wps:cNvSpPr>
                        <wps:spPr bwMode="auto">
                          <a:xfrm>
                            <a:off x="10105" y="4041"/>
                            <a:ext cx="865" cy="727"/>
                          </a:xfrm>
                          <a:prstGeom prst="flowChartExtra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AutoShape 456"/>
                        <wps:cNvSpPr>
                          <a:spLocks noChangeArrowheads="1"/>
                        </wps:cNvSpPr>
                        <wps:spPr bwMode="auto">
                          <a:xfrm rot="2411521">
                            <a:off x="2221" y="3861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AutoShape 457"/>
                        <wps:cNvSpPr>
                          <a:spLocks noChangeArrowheads="1"/>
                        </wps:cNvSpPr>
                        <wps:spPr bwMode="auto">
                          <a:xfrm rot="2411521">
                            <a:off x="10338" y="3810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AutoShape 458"/>
                        <wps:cNvSpPr>
                          <a:spLocks noChangeArrowheads="1"/>
                        </wps:cNvSpPr>
                        <wps:spPr bwMode="auto">
                          <a:xfrm rot="2411521">
                            <a:off x="5601" y="3861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Text Box 459"/>
                        <wps:cNvSpPr txBox="1">
                          <a:spLocks noChangeArrowheads="1"/>
                        </wps:cNvSpPr>
                        <wps:spPr bwMode="auto">
                          <a:xfrm>
                            <a:off x="1887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B42AC8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3B246C">
                                <w:rPr>
                                  <w:b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Text Box 460"/>
                        <wps:cNvSpPr txBox="1">
                          <a:spLocks noChangeArrowheads="1"/>
                        </wps:cNvSpPr>
                        <wps:spPr bwMode="auto">
                          <a:xfrm>
                            <a:off x="5244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B42AC8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Text Box 461"/>
                        <wps:cNvSpPr txBox="1">
                          <a:spLocks noChangeArrowheads="1"/>
                        </wps:cNvSpPr>
                        <wps:spPr bwMode="auto">
                          <a:xfrm>
                            <a:off x="10707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B42AC8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2" o:spid="_x0000_s1086" style="position:absolute;left:0;text-align:left;margin-left:33.95pt;margin-top:11.75pt;width:464.75pt;height:64.5pt;z-index:251685376" coordorigin="1887,3478" coordsize="9295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53" o:spid="_x0000_s1087" type="#_x0000_t32" style="position:absolute;left:2427;top:4041;width:81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" strokeweight="2.25pt"/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AutoShape 454" o:spid="_x0000_s1088" type="#_x0000_t127" style="position:absolute;left:2011;top:4041;width:865;height: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" filled="f"/>
                <v:shape id="AutoShape 455" o:spid="_x0000_s1089" type="#_x0000_t127" style="position:absolute;left:10105;top:4041;width:865;height: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" filled="f"/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AutoShape 456" o:spid="_x0000_s1090" type="#_x0000_t11" style="position:absolute;left:2221;top:3861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" adj="9795" fillcolor="black [3213]"/>
                <v:shape id="AutoShape 457" o:spid="_x0000_s1091" type="#_x0000_t11" style="position:absolute;left:10338;top:3810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" adj="9795" fillcolor="black [3213]"/>
                <v:shape id="AutoShape 458" o:spid="_x0000_s1092" type="#_x0000_t11" style="position:absolute;left:5601;top:3861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" adj="9795" fillcolor="black [3213]"/>
                <v:shape id="Text Box 459" o:spid="_x0000_s1093" type="#_x0000_t202" style="position:absolute;left:1887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ZnE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HP6+xB8gV78AAAD//wMAUEsBAi0AFAAGAAgAAAAhANvh9svuAAAAhQEAABMAAAAAAAAAAAAA&#10;AAAAAAAAAFtDb250ZW50X1R5cGVzXS54bWxQSwECLQAUAAYACAAAACEAWvQsW78AAAAVAQAACwAA&#10;AAAAAAAAAAAAAAAfAQAAX3JlbHMvLnJlbHNQSwECLQAUAAYACAAAACEAEGWZxMMAAADbAAAADwAA&#10;AAAAAAAAAAAAAAAHAgAAZHJzL2Rvd25yZXYueG1sUEsFBgAAAAADAAMAtwAAAPcCAAAAAA==&#10;" filled="f" stroked="f">
                  <v:textbox>
                    <w:txbxContent>
                      <w:p w:rsidR="003C132A" w:rsidRPr="003B246C" w:rsidRDefault="003C132A" w:rsidP="00B42AC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3B246C">
                          <w:rPr>
                            <w:b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460" o:spid="_x0000_s1094" type="#_x0000_t202" style="position:absolute;left:5244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<v:textbox>
                    <w:txbxContent>
                      <w:p w:rsidR="003C132A" w:rsidRPr="003B246C" w:rsidRDefault="003C132A" w:rsidP="00B42AC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G</w:t>
                        </w:r>
                      </w:p>
                    </w:txbxContent>
                  </v:textbox>
                </v:shape>
                <v:shape id="Text Box 461" o:spid="_x0000_s1095" type="#_x0000_t202" style="position:absolute;left:10707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:rsidR="003C132A" w:rsidRPr="003B246C" w:rsidRDefault="003C132A" w:rsidP="00B42AC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Default="00B42AC8" w:rsidP="00B42AC8">
      <w:pPr>
        <w:pStyle w:val="Texte"/>
        <w:rPr>
          <w:noProof/>
          <w:lang w:eastAsia="zh-TW"/>
        </w:rPr>
      </w:pPr>
    </w:p>
    <w:p w:rsidR="00B42AC8" w:rsidRDefault="00B42AC8" w:rsidP="00B42AC8">
      <w:pPr>
        <w:pStyle w:val="Texte"/>
        <w:rPr>
          <w:noProof/>
          <w:lang w:eastAsia="zh-TW"/>
        </w:rPr>
      </w:pPr>
    </w:p>
    <w:p w:rsidR="00F3796E" w:rsidRDefault="00F3796E" w:rsidP="00B42AC8">
      <w:pPr>
        <w:pStyle w:val="Texte"/>
        <w:rPr>
          <w:noProof/>
          <w:lang w:eastAsia="zh-TW"/>
        </w:rPr>
      </w:pPr>
    </w:p>
    <w:p w:rsidR="00B42AC8" w:rsidRDefault="000D75B9" w:rsidP="00B42AC8">
      <w:pPr>
        <w:pStyle w:val="Texte"/>
        <w:numPr>
          <w:ilvl w:val="0"/>
          <w:numId w:val="21"/>
        </w:numPr>
        <w:rPr>
          <w:noProof/>
          <w:lang w:eastAsia="zh-TW"/>
        </w:rPr>
      </w:pPr>
      <w:proofErr w:type="gramStart"/>
      <w:r>
        <w:rPr>
          <w:rFonts w:cs="Arial"/>
          <w:szCs w:val="24"/>
        </w:rPr>
        <w:t>l</w:t>
      </w:r>
      <w:r w:rsidR="00B7599F">
        <w:rPr>
          <w:rFonts w:cs="Arial"/>
          <w:szCs w:val="24"/>
        </w:rPr>
        <w:t>e</w:t>
      </w:r>
      <w:proofErr w:type="gramEnd"/>
      <w:r w:rsidR="00B7599F">
        <w:rPr>
          <w:rFonts w:cs="Arial"/>
          <w:szCs w:val="24"/>
        </w:rPr>
        <w:t xml:space="preserve"> poids de l’ensemble E</w:t>
      </w:r>
      <w:r w:rsidR="00EF3F1F">
        <w:rPr>
          <w:rFonts w:cs="Arial"/>
          <w:szCs w:val="24"/>
        </w:rPr>
        <w:t xml:space="preserve"> </w:t>
      </w:r>
      <w:r w:rsidR="00F3796E" w:rsidRPr="00F3796E">
        <w:rPr>
          <w:rFonts w:cs="Arial"/>
          <w:szCs w:val="24"/>
        </w:rPr>
        <w:t>appliqué</w:t>
      </w:r>
      <w:r w:rsidR="00B42AC8">
        <w:rPr>
          <w:noProof/>
          <w:lang w:eastAsia="zh-TW"/>
        </w:rPr>
        <w:t xml:space="preserve"> au point G</w:t>
      </w:r>
      <w:r w:rsidR="00B7599F">
        <w:rPr>
          <w:noProof/>
          <w:lang w:eastAsia="zh-TW"/>
        </w:rPr>
        <w:t xml:space="preserve"> est de </w:t>
      </w:r>
      <w:r w:rsidR="00B7599F" w:rsidRPr="00B42AC8">
        <w:rPr>
          <w:rFonts w:cs="Arial"/>
          <w:szCs w:val="24"/>
        </w:rPr>
        <w:t>11000</w:t>
      </w:r>
      <w:r w:rsidR="00EF3F1F">
        <w:rPr>
          <w:rFonts w:cs="Arial"/>
          <w:szCs w:val="24"/>
        </w:rPr>
        <w:t xml:space="preserve"> </w:t>
      </w:r>
      <w:r w:rsidR="00B7599F" w:rsidRPr="00B42AC8">
        <w:rPr>
          <w:rFonts w:cs="Arial"/>
          <w:szCs w:val="24"/>
        </w:rPr>
        <w:t>N</w:t>
      </w:r>
      <w:r w:rsidR="00F3796E">
        <w:rPr>
          <w:noProof/>
          <w:lang w:eastAsia="zh-TW"/>
        </w:rPr>
        <w:t> ;</w:t>
      </w:r>
    </w:p>
    <w:p w:rsidR="00B42AC8" w:rsidRDefault="00B42AC8" w:rsidP="00B42AC8">
      <w:pPr>
        <w:pStyle w:val="Paragraphedeliste"/>
        <w:rPr>
          <w:noProof/>
          <w:lang w:eastAsia="zh-TW"/>
        </w:rPr>
      </w:pPr>
    </w:p>
    <w:p w:rsidR="00F3796E" w:rsidRDefault="000D75B9" w:rsidP="00F3796E">
      <w:pPr>
        <w:pStyle w:val="Paragraphedeliste"/>
        <w:numPr>
          <w:ilvl w:val="0"/>
          <w:numId w:val="2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/>
        </w:rPr>
        <w:t>l</w:t>
      </w:r>
      <w:r w:rsidR="00F3796E" w:rsidRPr="00F3796E">
        <w:rPr>
          <w:rFonts w:ascii="Arial" w:hAnsi="Arial" w:cs="Arial"/>
          <w:noProof/>
          <w:sz w:val="24"/>
          <w:szCs w:val="24"/>
          <w:lang w:eastAsia="zh-TW"/>
        </w:rPr>
        <w:t>es liaisons sont supposée</w:t>
      </w:r>
      <w:r w:rsidR="00EF3F1F">
        <w:rPr>
          <w:rFonts w:ascii="Arial" w:hAnsi="Arial" w:cs="Arial"/>
          <w:noProof/>
          <w:sz w:val="24"/>
          <w:szCs w:val="24"/>
          <w:lang w:eastAsia="zh-TW"/>
        </w:rPr>
        <w:t>s</w:t>
      </w:r>
      <w:r w:rsidR="00F3796E" w:rsidRPr="00F3796E">
        <w:rPr>
          <w:rFonts w:ascii="Arial" w:hAnsi="Arial" w:cs="Arial"/>
          <w:noProof/>
          <w:sz w:val="24"/>
          <w:szCs w:val="24"/>
          <w:lang w:eastAsia="zh-TW"/>
        </w:rPr>
        <w:t xml:space="preserve"> parfaites</w:t>
      </w:r>
      <w:r w:rsidR="00F3796E">
        <w:rPr>
          <w:rFonts w:ascii="Arial" w:hAnsi="Arial" w:cs="Arial"/>
          <w:noProof/>
          <w:sz w:val="24"/>
          <w:szCs w:val="24"/>
          <w:lang w:eastAsia="zh-TW"/>
        </w:rPr>
        <w:t> ;</w:t>
      </w:r>
    </w:p>
    <w:p w:rsidR="00F3796E" w:rsidRPr="00F3796E" w:rsidRDefault="00F3796E" w:rsidP="00F3796E">
      <w:pPr>
        <w:pStyle w:val="Paragraphedeliste"/>
        <w:rPr>
          <w:rFonts w:ascii="Arial" w:hAnsi="Arial" w:cs="Arial"/>
          <w:sz w:val="24"/>
          <w:szCs w:val="24"/>
        </w:rPr>
      </w:pPr>
    </w:p>
    <w:p w:rsidR="00F3796E" w:rsidRPr="00F3796E" w:rsidRDefault="000D75B9" w:rsidP="00F3796E">
      <w:pPr>
        <w:pStyle w:val="Paragraphedeliste"/>
        <w:numPr>
          <w:ilvl w:val="0"/>
          <w:numId w:val="21"/>
        </w:numPr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l</w:t>
      </w:r>
      <w:r w:rsidR="00F3796E">
        <w:rPr>
          <w:rFonts w:ascii="Arial" w:hAnsi="Arial" w:cs="Arial"/>
          <w:sz w:val="24"/>
          <w:szCs w:val="24"/>
        </w:rPr>
        <w:t>e</w:t>
      </w:r>
      <w:proofErr w:type="gramEnd"/>
      <w:r w:rsidR="00F3796E">
        <w:rPr>
          <w:rFonts w:ascii="Arial" w:hAnsi="Arial" w:cs="Arial"/>
          <w:sz w:val="24"/>
          <w:szCs w:val="24"/>
        </w:rPr>
        <w:t xml:space="preserve"> problème est considéré comme plan.</w:t>
      </w:r>
    </w:p>
    <w:p w:rsidR="00B42AC8" w:rsidRDefault="00B42AC8" w:rsidP="00B42AC8">
      <w:pPr>
        <w:pStyle w:val="Paragraphedeliste"/>
        <w:rPr>
          <w:noProof/>
          <w:lang w:eastAsia="zh-TW"/>
        </w:rPr>
      </w:pPr>
    </w:p>
    <w:p w:rsidR="00B42AC8" w:rsidRDefault="00B42AC8" w:rsidP="00BB6DDB">
      <w:pPr>
        <w:rPr>
          <w:rFonts w:ascii="Arial" w:hAnsi="Arial" w:cs="Arial"/>
          <w:sz w:val="24"/>
          <w:szCs w:val="24"/>
        </w:rPr>
      </w:pPr>
    </w:p>
    <w:p w:rsidR="00B42AC8" w:rsidRDefault="00B42AC8" w:rsidP="00BB6DDB">
      <w:pPr>
        <w:rPr>
          <w:rFonts w:ascii="Arial" w:hAnsi="Arial" w:cs="Arial"/>
          <w:sz w:val="24"/>
          <w:szCs w:val="24"/>
        </w:rPr>
      </w:pPr>
    </w:p>
    <w:p w:rsidR="00B42AC8" w:rsidRDefault="00B42AC8" w:rsidP="00BB6DDB">
      <w:pPr>
        <w:rPr>
          <w:rFonts w:ascii="Arial" w:hAnsi="Arial" w:cs="Arial"/>
          <w:sz w:val="24"/>
          <w:szCs w:val="24"/>
        </w:rPr>
      </w:pPr>
    </w:p>
    <w:p w:rsidR="00B42AC8" w:rsidRDefault="00B42AC8" w:rsidP="00BB6DDB">
      <w:pPr>
        <w:rPr>
          <w:rFonts w:ascii="Arial" w:hAnsi="Arial" w:cs="Arial"/>
          <w:sz w:val="24"/>
          <w:szCs w:val="24"/>
        </w:rPr>
      </w:pPr>
    </w:p>
    <w:p w:rsidR="00BB6DDB" w:rsidRPr="00BB6DDB" w:rsidRDefault="00BB6DDB" w:rsidP="00F3796E">
      <w:pPr>
        <w:rPr>
          <w:rFonts w:ascii="Arial" w:hAnsi="Arial" w:cs="Arial"/>
          <w:sz w:val="24"/>
          <w:szCs w:val="24"/>
        </w:rPr>
      </w:pPr>
    </w:p>
    <w:p w:rsidR="00BB6DDB" w:rsidRDefault="00B7599F" w:rsidP="00BB6DDB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lastRenderedPageBreak/>
        <w:t xml:space="preserve">Question </w:t>
      </w:r>
      <w:r w:rsidRPr="008B7C91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14</w:t>
      </w:r>
      <w:r w:rsidRPr="008B7C91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="00BB6DDB" w:rsidRPr="00BB6DDB">
        <w:rPr>
          <w:rFonts w:ascii="Arial" w:hAnsi="Arial" w:cs="Arial"/>
          <w:sz w:val="24"/>
          <w:szCs w:val="24"/>
        </w:rPr>
        <w:t xml:space="preserve"> Compléter le tableau du bilan des actions mécaniques extérieures </w:t>
      </w:r>
      <w:r w:rsidR="008B7C91">
        <w:rPr>
          <w:rFonts w:ascii="Arial" w:hAnsi="Arial" w:cs="Arial"/>
          <w:sz w:val="24"/>
          <w:szCs w:val="24"/>
        </w:rPr>
        <w:t>appliquées à l’ensemble E</w:t>
      </w:r>
      <w:r w:rsidR="00AA2C1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(</w:t>
      </w:r>
      <w:r w:rsidR="008B7C91">
        <w:rPr>
          <w:rFonts w:ascii="Arial" w:hAnsi="Arial" w:cs="Arial"/>
          <w:sz w:val="24"/>
          <w:szCs w:val="24"/>
        </w:rPr>
        <w:t>m</w:t>
      </w:r>
      <w:r w:rsidR="00BB6DDB" w:rsidRPr="00BB6DDB">
        <w:rPr>
          <w:rFonts w:ascii="Arial" w:hAnsi="Arial" w:cs="Arial"/>
          <w:sz w:val="24"/>
          <w:szCs w:val="24"/>
        </w:rPr>
        <w:t>ettre des « ? » à la place des inconnu</w:t>
      </w:r>
      <w:r>
        <w:rPr>
          <w:rFonts w:ascii="Arial" w:hAnsi="Arial" w:cs="Arial"/>
          <w:sz w:val="24"/>
          <w:szCs w:val="24"/>
        </w:rPr>
        <w:t>e</w:t>
      </w:r>
      <w:r w:rsidR="00BB6DDB" w:rsidRPr="00BB6DDB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).</w:t>
      </w:r>
    </w:p>
    <w:p w:rsidR="00BB6DDB" w:rsidRPr="00BB6DDB" w:rsidRDefault="00BB6DDB" w:rsidP="00BB6DDB">
      <w:pPr>
        <w:rPr>
          <w:rFonts w:ascii="Arial" w:hAnsi="Arial" w:cs="Arial"/>
          <w:sz w:val="24"/>
          <w:szCs w:val="24"/>
        </w:rPr>
      </w:pPr>
    </w:p>
    <w:tbl>
      <w:tblPr>
        <w:tblStyle w:val="Grilleclaire-Accent11"/>
        <w:tblW w:w="10598" w:type="dxa"/>
        <w:tblLook w:val="04A0" w:firstRow="1" w:lastRow="0" w:firstColumn="1" w:lastColumn="0" w:noHBand="0" w:noVBand="1"/>
      </w:tblPr>
      <w:tblGrid>
        <w:gridCol w:w="2055"/>
        <w:gridCol w:w="1739"/>
        <w:gridCol w:w="3685"/>
        <w:gridCol w:w="1560"/>
        <w:gridCol w:w="1559"/>
      </w:tblGrid>
      <w:tr w:rsidR="00310E07" w:rsidRPr="00BB6DDB" w:rsidTr="000D75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310E07" w:rsidP="00310E0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Action mécanique</w:t>
            </w:r>
          </w:p>
        </w:tc>
        <w:tc>
          <w:tcPr>
            <w:tcW w:w="1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BB6DDB" w:rsidP="00562A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BB6DDB">
              <w:rPr>
                <w:rFonts w:ascii="Arial" w:hAnsi="Arial" w:cs="Arial"/>
                <w:sz w:val="24"/>
                <w:szCs w:val="24"/>
              </w:rPr>
              <w:t>Point d’application</w:t>
            </w:r>
          </w:p>
        </w:tc>
        <w:tc>
          <w:tcPr>
            <w:tcW w:w="36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0D75B9" w:rsidP="00562A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BB6DDB" w:rsidRPr="00BB6DDB">
              <w:rPr>
                <w:rFonts w:ascii="Arial" w:hAnsi="Arial" w:cs="Arial"/>
                <w:sz w:val="24"/>
                <w:szCs w:val="24"/>
              </w:rPr>
              <w:t>irection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BB6DDB" w:rsidP="00562A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BB6DDB">
              <w:rPr>
                <w:rFonts w:ascii="Arial" w:hAnsi="Arial" w:cs="Arial"/>
                <w:sz w:val="24"/>
                <w:szCs w:val="24"/>
              </w:rPr>
              <w:t>Sens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BB6DDB" w:rsidP="00562A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BB6DDB">
              <w:rPr>
                <w:rFonts w:ascii="Arial" w:hAnsi="Arial" w:cs="Arial"/>
                <w:sz w:val="24"/>
                <w:szCs w:val="24"/>
              </w:rPr>
              <w:t>Intensité</w:t>
            </w:r>
          </w:p>
        </w:tc>
      </w:tr>
      <w:tr w:rsidR="00310E07" w:rsidRPr="00BB6DDB" w:rsidTr="00892D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:rsidR="00BB6DDB" w:rsidRPr="00BB6DDB" w:rsidRDefault="005C0E4F" w:rsidP="00562AD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799DB92E" wp14:editId="32D60BFA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131445</wp:posOffset>
                      </wp:positionV>
                      <wp:extent cx="545465" cy="0"/>
                      <wp:effectExtent l="9525" t="56515" r="16510" b="57785"/>
                      <wp:wrapNone/>
                      <wp:docPr id="70" name="AutoShape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54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087A86" id="AutoShape 437" o:spid="_x0000_s1026" type="#_x0000_t32" style="position:absolute;margin-left:24.9pt;margin-top:10.35pt;width:42.95pt;height:0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JGiNgIAAF8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">
                      <v:stroke endarrow="block"/>
                    </v:shape>
                  </w:pict>
                </mc:Fallback>
              </mc:AlternateContent>
            </w:r>
          </w:p>
          <w:p w:rsidR="00BB6DDB" w:rsidRPr="00892D12" w:rsidRDefault="00310E07" w:rsidP="00892D12">
            <w:pPr>
              <w:jc w:val="center"/>
              <w:rPr>
                <w:rFonts w:ascii="Arial" w:hAnsi="Arial" w:cs="Arial"/>
                <w:sz w:val="24"/>
                <w:szCs w:val="24"/>
                <w:vertAlign w:val="subscript"/>
              </w:rPr>
            </w:pPr>
            <w:r>
              <w:rPr>
                <w:rFonts w:ascii="Arial" w:hAnsi="Arial" w:cs="Arial"/>
                <w:sz w:val="24"/>
                <w:szCs w:val="24"/>
              </w:rPr>
              <w:t>P</w:t>
            </w:r>
            <w:r w:rsidRPr="00310E07">
              <w:rPr>
                <w:rFonts w:ascii="Arial" w:hAnsi="Arial" w:cs="Arial"/>
                <w:sz w:val="24"/>
                <w:szCs w:val="24"/>
                <w:vertAlign w:val="subscript"/>
              </w:rPr>
              <w:t>E</w:t>
            </w:r>
          </w:p>
        </w:tc>
        <w:tc>
          <w:tcPr>
            <w:tcW w:w="1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G</w:t>
            </w:r>
          </w:p>
        </w:tc>
        <w:tc>
          <w:tcPr>
            <w:tcW w:w="36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Verticale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 wp14:anchorId="58964FCF" wp14:editId="198097CF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46355</wp:posOffset>
                      </wp:positionV>
                      <wp:extent cx="0" cy="247650"/>
                      <wp:effectExtent l="76200" t="0" r="57150" b="57150"/>
                      <wp:wrapNone/>
                      <wp:docPr id="1072" name="Connecteur droit avec flèche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47650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A4865E" id="Connecteur droit avec flèche 1072" o:spid="_x0000_s1026" type="#_x0000_t32" style="position:absolute;margin-left:31.8pt;margin-top:3.65pt;width:0;height:19.5pt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" strokecolor="red" strokeweight="2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11000</w:t>
            </w:r>
          </w:p>
        </w:tc>
      </w:tr>
      <w:tr w:rsidR="00310E07" w:rsidRPr="00BB6DDB" w:rsidTr="00892D1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BB6DDB" w:rsidRDefault="005C0E4F" w:rsidP="00562AD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754CB158" wp14:editId="1A3C724F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131445</wp:posOffset>
                      </wp:positionV>
                      <wp:extent cx="545465" cy="0"/>
                      <wp:effectExtent l="9525" t="54610" r="16510" b="59690"/>
                      <wp:wrapNone/>
                      <wp:docPr id="69" name="AutoShape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54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611187" id="AutoShape 450" o:spid="_x0000_s1026" type="#_x0000_t32" style="position:absolute;margin-left:24.9pt;margin-top:10.35pt;width:42.95pt;height:0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">
                      <v:stroke endarrow="block"/>
                    </v:shape>
                  </w:pict>
                </mc:Fallback>
              </mc:AlternateContent>
            </w:r>
          </w:p>
          <w:p w:rsidR="00BB6DDB" w:rsidRPr="00892D12" w:rsidRDefault="00BB6DDB" w:rsidP="00892D12">
            <w:pPr>
              <w:jc w:val="center"/>
              <w:rPr>
                <w:rFonts w:ascii="Arial" w:hAnsi="Arial" w:cs="Arial"/>
                <w:sz w:val="24"/>
                <w:szCs w:val="24"/>
                <w:vertAlign w:val="subscript"/>
              </w:rPr>
            </w:pPr>
            <w:r w:rsidRPr="00BB6DDB">
              <w:rPr>
                <w:rFonts w:ascii="Arial" w:hAnsi="Arial" w:cs="Arial"/>
                <w:sz w:val="24"/>
                <w:szCs w:val="24"/>
              </w:rPr>
              <w:t xml:space="preserve">A </w:t>
            </w:r>
            <w:r w:rsidRPr="00BB6DDB">
              <w:rPr>
                <w:rFonts w:ascii="Arial" w:hAnsi="Arial" w:cs="Arial"/>
                <w:sz w:val="24"/>
                <w:szCs w:val="24"/>
                <w:vertAlign w:val="subscript"/>
              </w:rPr>
              <w:t>1000/</w:t>
            </w:r>
            <w:r w:rsidR="00310E07">
              <w:rPr>
                <w:rFonts w:ascii="Arial" w:hAnsi="Arial" w:cs="Arial"/>
                <w:sz w:val="24"/>
                <w:szCs w:val="24"/>
                <w:vertAlign w:val="subscript"/>
              </w:rPr>
              <w:t>E</w:t>
            </w:r>
          </w:p>
        </w:tc>
        <w:tc>
          <w:tcPr>
            <w:tcW w:w="1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F30124" w:rsidRDefault="00F30124" w:rsidP="00562AD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A</w:t>
            </w:r>
          </w:p>
        </w:tc>
        <w:tc>
          <w:tcPr>
            <w:tcW w:w="36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F30124" w:rsidRDefault="00F30124" w:rsidP="00562AD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Verticale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F30124" w:rsidRDefault="00F30124" w:rsidP="00562AD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 wp14:anchorId="1BFA0590" wp14:editId="61B41604">
                      <wp:simplePos x="0" y="0"/>
                      <wp:positionH relativeFrom="column">
                        <wp:posOffset>413385</wp:posOffset>
                      </wp:positionH>
                      <wp:positionV relativeFrom="paragraph">
                        <wp:posOffset>57785</wp:posOffset>
                      </wp:positionV>
                      <wp:extent cx="0" cy="266700"/>
                      <wp:effectExtent l="76200" t="38100" r="57150" b="19050"/>
                      <wp:wrapNone/>
                      <wp:docPr id="1075" name="Connecteur droit avec flèche 10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66700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B6DB98" id="Connecteur droit avec flèche 1075" o:spid="_x0000_s1026" type="#_x0000_t32" style="position:absolute;margin-left:32.55pt;margin-top:4.55pt;width:0;height:21pt;flip:y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" strokecolor="red" strokeweight="2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6DDB" w:rsidRPr="00F30124" w:rsidRDefault="00F30124" w:rsidP="00562AD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?</w:t>
            </w:r>
          </w:p>
        </w:tc>
      </w:tr>
      <w:tr w:rsidR="00310E07" w:rsidRPr="00BB6DDB" w:rsidTr="00892D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BB6DDB" w:rsidRDefault="005C0E4F" w:rsidP="00562AD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4BD73D7" wp14:editId="0311D786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115570</wp:posOffset>
                      </wp:positionV>
                      <wp:extent cx="545465" cy="0"/>
                      <wp:effectExtent l="9525" t="55880" r="16510" b="58420"/>
                      <wp:wrapNone/>
                      <wp:docPr id="68" name="AutoShape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54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83CE7C" id="AutoShape 451" o:spid="_x0000_s1026" type="#_x0000_t32" style="position:absolute;margin-left:24.9pt;margin-top:9.1pt;width:42.95pt;height:0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">
                      <v:stroke endarrow="block"/>
                    </v:shape>
                  </w:pict>
                </mc:Fallback>
              </mc:AlternateContent>
            </w:r>
          </w:p>
          <w:p w:rsidR="00BB6DDB" w:rsidRPr="00892D12" w:rsidRDefault="00BB6DDB" w:rsidP="00892D12">
            <w:pPr>
              <w:jc w:val="center"/>
              <w:rPr>
                <w:rFonts w:ascii="Arial" w:hAnsi="Arial" w:cs="Arial"/>
                <w:sz w:val="24"/>
                <w:szCs w:val="24"/>
                <w:vertAlign w:val="subscript"/>
              </w:rPr>
            </w:pPr>
            <w:r w:rsidRPr="00BB6DDB">
              <w:rPr>
                <w:rFonts w:ascii="Arial" w:hAnsi="Arial" w:cs="Arial"/>
                <w:sz w:val="24"/>
                <w:szCs w:val="24"/>
              </w:rPr>
              <w:t xml:space="preserve">B </w:t>
            </w:r>
            <w:r w:rsidRPr="00BB6DDB">
              <w:rPr>
                <w:rFonts w:ascii="Arial" w:hAnsi="Arial" w:cs="Arial"/>
                <w:sz w:val="24"/>
                <w:szCs w:val="24"/>
                <w:vertAlign w:val="subscript"/>
              </w:rPr>
              <w:t>1000/</w:t>
            </w:r>
            <w:r w:rsidR="00310E07">
              <w:rPr>
                <w:rFonts w:ascii="Arial" w:hAnsi="Arial" w:cs="Arial"/>
                <w:sz w:val="24"/>
                <w:szCs w:val="24"/>
                <w:vertAlign w:val="subscript"/>
              </w:rPr>
              <w:t>E</w:t>
            </w:r>
          </w:p>
        </w:tc>
        <w:tc>
          <w:tcPr>
            <w:tcW w:w="1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B</w:t>
            </w:r>
          </w:p>
        </w:tc>
        <w:tc>
          <w:tcPr>
            <w:tcW w:w="36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Verticale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5E85F00B" wp14:editId="5356B0F6">
                      <wp:simplePos x="0" y="0"/>
                      <wp:positionH relativeFrom="column">
                        <wp:posOffset>423545</wp:posOffset>
                      </wp:positionH>
                      <wp:positionV relativeFrom="paragraph">
                        <wp:posOffset>5080</wp:posOffset>
                      </wp:positionV>
                      <wp:extent cx="0" cy="266700"/>
                      <wp:effectExtent l="76200" t="38100" r="57150" b="19050"/>
                      <wp:wrapNone/>
                      <wp:docPr id="1076" name="Connecteur droit avec flèche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667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2179D4" id="Connecteur droit avec flèche 1076" o:spid="_x0000_s1026" type="#_x0000_t32" style="position:absolute;margin-left:33.35pt;margin-top:.4pt;width:0;height:21pt;flip:y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" strokecolor="red" strokeweight="2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BB6DDB" w:rsidRPr="00F30124" w:rsidRDefault="00F30124" w:rsidP="00562A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?</w:t>
            </w:r>
          </w:p>
        </w:tc>
      </w:tr>
    </w:tbl>
    <w:p w:rsidR="00BB6DDB" w:rsidRPr="00BB6DDB" w:rsidRDefault="00BB6DDB" w:rsidP="00BB6DDB">
      <w:pPr>
        <w:rPr>
          <w:rFonts w:ascii="Arial" w:hAnsi="Arial" w:cs="Arial"/>
          <w:sz w:val="24"/>
          <w:szCs w:val="24"/>
        </w:rPr>
      </w:pPr>
    </w:p>
    <w:p w:rsidR="00DC4103" w:rsidRDefault="00DC4103" w:rsidP="00DC4103">
      <w:pPr>
        <w:spacing w:before="120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8B7C91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15 </w:t>
      </w:r>
      <w:r w:rsidRPr="008B7C91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8C4195" w:rsidRPr="008B7C91">
        <w:rPr>
          <w:rFonts w:ascii="Arial" w:eastAsia="Calibri" w:hAnsi="Arial" w:cs="Arial"/>
          <w:sz w:val="24"/>
          <w:szCs w:val="24"/>
          <w:lang w:eastAsia="en-US"/>
        </w:rPr>
        <w:t xml:space="preserve"> </w:t>
      </w:r>
      <w:r w:rsidRPr="00F91055">
        <w:rPr>
          <w:rFonts w:ascii="Arial" w:eastAsia="Calibri" w:hAnsi="Arial" w:cs="Arial"/>
          <w:sz w:val="24"/>
          <w:szCs w:val="24"/>
          <w:lang w:eastAsia="en-US"/>
        </w:rPr>
        <w:t xml:space="preserve">Déterminer les intensités </w:t>
      </w:r>
      <w:r>
        <w:rPr>
          <w:rFonts w:ascii="Arial" w:eastAsia="Calibri" w:hAnsi="Arial" w:cs="Arial"/>
          <w:sz w:val="24"/>
          <w:szCs w:val="24"/>
          <w:lang w:eastAsia="en-US"/>
        </w:rPr>
        <w:t>d</w:t>
      </w:r>
      <w:r w:rsidRPr="00F91055">
        <w:rPr>
          <w:rFonts w:ascii="Arial" w:eastAsia="Calibri" w:hAnsi="Arial" w:cs="Arial"/>
          <w:sz w:val="24"/>
          <w:szCs w:val="24"/>
          <w:lang w:eastAsia="en-US"/>
        </w:rPr>
        <w:t xml:space="preserve">es actions mécaniques </w:t>
      </w:r>
      <w:r>
        <w:rPr>
          <w:rFonts w:ascii="Arial" w:eastAsia="Calibri" w:hAnsi="Arial" w:cs="Arial"/>
          <w:sz w:val="24"/>
          <w:szCs w:val="24"/>
          <w:lang w:eastAsia="en-US"/>
        </w:rPr>
        <w:t xml:space="preserve">aux points A et B </w:t>
      </w:r>
      <w:r w:rsidRPr="00F91055">
        <w:rPr>
          <w:rFonts w:ascii="Arial" w:eastAsia="Calibri" w:hAnsi="Arial" w:cs="Arial"/>
          <w:sz w:val="24"/>
          <w:szCs w:val="24"/>
          <w:lang w:eastAsia="en-US"/>
        </w:rPr>
        <w:t xml:space="preserve">par la </w:t>
      </w:r>
      <w:r w:rsidRPr="00F91055">
        <w:rPr>
          <w:rFonts w:ascii="Arial" w:eastAsia="Calibri" w:hAnsi="Arial" w:cs="Arial"/>
          <w:b/>
          <w:sz w:val="24"/>
          <w:szCs w:val="24"/>
          <w:lang w:eastAsia="en-US"/>
        </w:rPr>
        <w:t xml:space="preserve">méthode graphique </w:t>
      </w:r>
      <w:r w:rsidRPr="00F91055">
        <w:rPr>
          <w:rFonts w:ascii="Arial" w:eastAsia="Calibri" w:hAnsi="Arial" w:cs="Arial"/>
          <w:b/>
          <w:sz w:val="36"/>
          <w:szCs w:val="36"/>
          <w:lang w:eastAsia="en-US"/>
        </w:rPr>
        <w:t>ou</w:t>
      </w:r>
      <w:r w:rsidRPr="00F91055">
        <w:rPr>
          <w:rFonts w:ascii="Arial" w:eastAsia="Calibri" w:hAnsi="Arial" w:cs="Arial"/>
          <w:b/>
          <w:sz w:val="24"/>
          <w:szCs w:val="24"/>
          <w:lang w:eastAsia="en-US"/>
        </w:rPr>
        <w:t xml:space="preserve"> analytique :</w:t>
      </w:r>
    </w:p>
    <w:p w:rsidR="00DC4103" w:rsidRPr="00F91055" w:rsidRDefault="00DC4103" w:rsidP="00DC4103">
      <w:pPr>
        <w:spacing w:before="120"/>
        <w:rPr>
          <w:rFonts w:ascii="Arial" w:eastAsia="Calibri" w:hAnsi="Arial" w:cs="Arial"/>
          <w:b/>
          <w:sz w:val="24"/>
          <w:szCs w:val="24"/>
          <w:lang w:eastAsia="en-US"/>
        </w:rPr>
      </w:pPr>
    </w:p>
    <w:p w:rsidR="00BB6DDB" w:rsidRPr="00BB6DDB" w:rsidRDefault="00DC4103" w:rsidP="00DC4103">
      <w:pPr>
        <w:rPr>
          <w:rFonts w:ascii="Arial" w:hAnsi="Arial" w:cs="Arial"/>
          <w:sz w:val="24"/>
          <w:szCs w:val="24"/>
        </w:rPr>
      </w:pPr>
      <w:r w:rsidRPr="00F91055">
        <w:rPr>
          <w:rFonts w:ascii="Arial" w:eastAsia="Calibri" w:hAnsi="Arial" w:cs="Arial"/>
          <w:sz w:val="24"/>
          <w:szCs w:val="24"/>
          <w:lang w:eastAsia="en-US"/>
        </w:rPr>
        <w:t xml:space="preserve">Méthode graphique : </w:t>
      </w:r>
      <w:r w:rsidRPr="0059618D">
        <w:rPr>
          <w:rFonts w:ascii="Arial" w:eastAsia="Calibri" w:hAnsi="Arial" w:cs="Arial"/>
          <w:b/>
          <w:sz w:val="24"/>
          <w:szCs w:val="24"/>
          <w:lang w:eastAsia="en-US"/>
        </w:rPr>
        <w:t xml:space="preserve">(ne pas réaliser si vous </w:t>
      </w:r>
      <w:r w:rsidR="0059618D" w:rsidRPr="0059618D">
        <w:rPr>
          <w:rFonts w:ascii="Arial" w:eastAsia="Calibri" w:hAnsi="Arial" w:cs="Arial"/>
          <w:b/>
          <w:sz w:val="24"/>
          <w:szCs w:val="24"/>
          <w:lang w:eastAsia="en-US"/>
        </w:rPr>
        <w:t>avez choisi</w:t>
      </w:r>
      <w:r w:rsidRPr="0059618D">
        <w:rPr>
          <w:rFonts w:ascii="Arial" w:eastAsia="Calibri" w:hAnsi="Arial" w:cs="Arial"/>
          <w:b/>
          <w:sz w:val="24"/>
          <w:szCs w:val="24"/>
          <w:lang w:eastAsia="en-US"/>
        </w:rPr>
        <w:t xml:space="preserve"> la méthode analytique)</w:t>
      </w:r>
      <w:r w:rsidR="000D75B9">
        <w:rPr>
          <w:rFonts w:ascii="Arial" w:eastAsia="Calibri" w:hAnsi="Arial" w:cs="Arial"/>
          <w:b/>
          <w:sz w:val="24"/>
          <w:szCs w:val="24"/>
          <w:lang w:eastAsia="en-US"/>
        </w:rPr>
        <w:t>.</w:t>
      </w:r>
    </w:p>
    <w:p w:rsidR="00DC4103" w:rsidRDefault="00A02405" w:rsidP="00BB6DDB">
      <w:pPr>
        <w:rPr>
          <w:rFonts w:ascii="Arial" w:hAnsi="Arial" w:cs="Arial"/>
          <w:sz w:val="24"/>
          <w:szCs w:val="24"/>
        </w:rPr>
      </w:pPr>
      <w:r w:rsidRPr="00A02405">
        <w:rPr>
          <w:rFonts w:ascii="Comic Sans MS" w:hAnsi="Comic Sans MS"/>
          <w:noProof/>
        </w:rPr>
        <w:drawing>
          <wp:anchor distT="0" distB="0" distL="114300" distR="114300" simplePos="0" relativeHeight="251737600" behindDoc="0" locked="0" layoutInCell="1" allowOverlap="1" wp14:anchorId="5534DF9A" wp14:editId="687303BD">
            <wp:simplePos x="0" y="0"/>
            <wp:positionH relativeFrom="margin">
              <wp:posOffset>-161925</wp:posOffset>
            </wp:positionH>
            <wp:positionV relativeFrom="paragraph">
              <wp:posOffset>89535</wp:posOffset>
            </wp:positionV>
            <wp:extent cx="6642480" cy="6562725"/>
            <wp:effectExtent l="0" t="0" r="6350" b="0"/>
            <wp:wrapNone/>
            <wp:docPr id="1080" name="Image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64248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D12" w:rsidRPr="00CE55DC" w:rsidRDefault="005C0E4F" w:rsidP="00892D12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mc:AlternateContent>
          <mc:Choice Requires="wpg">
            <w:drawing>
              <wp:anchor distT="0" distB="0" distL="114300" distR="114300" simplePos="0" relativeHeight="251691520" behindDoc="0" locked="0" layoutInCell="1" allowOverlap="1" wp14:anchorId="3BEA368B" wp14:editId="233B5328">
                <wp:simplePos x="0" y="0"/>
                <wp:positionH relativeFrom="column">
                  <wp:posOffset>626110</wp:posOffset>
                </wp:positionH>
                <wp:positionV relativeFrom="paragraph">
                  <wp:posOffset>60325</wp:posOffset>
                </wp:positionV>
                <wp:extent cx="5902325" cy="819150"/>
                <wp:effectExtent l="0" t="4445" r="0" b="5080"/>
                <wp:wrapNone/>
                <wp:docPr id="57" name="Group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02325" cy="819150"/>
                          <a:chOff x="1887" y="3478"/>
                          <a:chExt cx="9295" cy="1290"/>
                        </a:xfrm>
                      </wpg:grpSpPr>
                      <wps:wsp>
                        <wps:cNvPr id="58" name="AutoShape 468"/>
                        <wps:cNvCnPr>
                          <a:cxnSpLocks noChangeShapeType="1"/>
                        </wps:cNvCnPr>
                        <wps:spPr bwMode="auto">
                          <a:xfrm>
                            <a:off x="2427" y="4041"/>
                            <a:ext cx="8169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AutoShape 469"/>
                        <wps:cNvSpPr>
                          <a:spLocks noChangeArrowheads="1"/>
                        </wps:cNvSpPr>
                        <wps:spPr bwMode="auto">
                          <a:xfrm>
                            <a:off x="2011" y="4041"/>
                            <a:ext cx="865" cy="727"/>
                          </a:xfrm>
                          <a:prstGeom prst="flowChartExtra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AutoShape 470"/>
                        <wps:cNvSpPr>
                          <a:spLocks noChangeArrowheads="1"/>
                        </wps:cNvSpPr>
                        <wps:spPr bwMode="auto">
                          <a:xfrm>
                            <a:off x="10105" y="4041"/>
                            <a:ext cx="865" cy="727"/>
                          </a:xfrm>
                          <a:prstGeom prst="flowChartExtra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AutoShape 471"/>
                        <wps:cNvSpPr>
                          <a:spLocks noChangeArrowheads="1"/>
                        </wps:cNvSpPr>
                        <wps:spPr bwMode="auto">
                          <a:xfrm rot="2411521">
                            <a:off x="2221" y="3861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472"/>
                        <wps:cNvSpPr>
                          <a:spLocks noChangeArrowheads="1"/>
                        </wps:cNvSpPr>
                        <wps:spPr bwMode="auto">
                          <a:xfrm rot="2411521">
                            <a:off x="10338" y="3810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AutoShape 473"/>
                        <wps:cNvSpPr>
                          <a:spLocks noChangeArrowheads="1"/>
                        </wps:cNvSpPr>
                        <wps:spPr bwMode="auto">
                          <a:xfrm rot="2411521">
                            <a:off x="5601" y="3861"/>
                            <a:ext cx="449" cy="414"/>
                          </a:xfrm>
                          <a:prstGeom prst="plus">
                            <a:avLst>
                              <a:gd name="adj" fmla="val 45347"/>
                            </a:avLst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474"/>
                        <wps:cNvSpPr txBox="1">
                          <a:spLocks noChangeArrowheads="1"/>
                        </wps:cNvSpPr>
                        <wps:spPr bwMode="auto">
                          <a:xfrm>
                            <a:off x="1887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892D12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3B246C">
                                <w:rPr>
                                  <w:b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Text Box 475"/>
                        <wps:cNvSpPr txBox="1">
                          <a:spLocks noChangeArrowheads="1"/>
                        </wps:cNvSpPr>
                        <wps:spPr bwMode="auto">
                          <a:xfrm>
                            <a:off x="5244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892D12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Text Box 476"/>
                        <wps:cNvSpPr txBox="1">
                          <a:spLocks noChangeArrowheads="1"/>
                        </wps:cNvSpPr>
                        <wps:spPr bwMode="auto">
                          <a:xfrm>
                            <a:off x="10707" y="3478"/>
                            <a:ext cx="475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132A" w:rsidRPr="003B246C" w:rsidRDefault="003C132A" w:rsidP="00892D12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EA368B" id="Group 467" o:spid="_x0000_s1096" style="position:absolute;margin-left:49.3pt;margin-top:4.75pt;width:464.75pt;height:64.5pt;z-index:251691520" coordorigin="1887,3478" coordsize="9295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">
                <v:shape id="AutoShape 468" o:spid="_x0000_s1097" type="#_x0000_t32" style="position:absolute;left:2427;top:4041;width:81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" strokeweight="2.25pt"/>
                <v:shape id="AutoShape 469" o:spid="_x0000_s1098" type="#_x0000_t127" style="position:absolute;left:2011;top:4041;width:865;height: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" filled="f"/>
                <v:shape id="AutoShape 470" o:spid="_x0000_s1099" type="#_x0000_t127" style="position:absolute;left:10105;top:4041;width:865;height: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" filled="f"/>
                <v:shape id="AutoShape 471" o:spid="_x0000_s1100" type="#_x0000_t11" style="position:absolute;left:2221;top:3861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" adj="9795" fillcolor="black [3213]"/>
                <v:shape id="AutoShape 472" o:spid="_x0000_s1101" type="#_x0000_t11" style="position:absolute;left:10338;top:3810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" adj="9795" fillcolor="black [3213]"/>
                <v:shape id="AutoShape 473" o:spid="_x0000_s1102" type="#_x0000_t11" style="position:absolute;left:5601;top:3861;width:449;height:414;rotation:263402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" adj="9795" fillcolor="black [3213]"/>
                <v:shape id="Text Box 474" o:spid="_x0000_s1103" type="#_x0000_t202" style="position:absolute;left:1887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:rsidR="003C132A" w:rsidRPr="003B246C" w:rsidRDefault="003C132A" w:rsidP="00892D12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3B246C">
                          <w:rPr>
                            <w:b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475" o:spid="_x0000_s1104" type="#_x0000_t202" style="position:absolute;left:5244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:rsidR="003C132A" w:rsidRPr="003B246C" w:rsidRDefault="003C132A" w:rsidP="00892D12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G</w:t>
                        </w:r>
                      </w:p>
                    </w:txbxContent>
                  </v:textbox>
                </v:shape>
                <v:shape id="Text Box 476" o:spid="_x0000_s1105" type="#_x0000_t202" style="position:absolute;left:10707;top:3478;width:47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<v:textbox>
                    <w:txbxContent>
                      <w:p w:rsidR="003C132A" w:rsidRPr="003B246C" w:rsidRDefault="003C132A" w:rsidP="00892D12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92D12" w:rsidRPr="00CE55DC" w:rsidRDefault="00892D12" w:rsidP="00892D12">
      <w:pPr>
        <w:rPr>
          <w:rFonts w:ascii="Comic Sans MS" w:hAnsi="Comic Sans MS"/>
          <w:b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5C0E4F" w:rsidP="00892D12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661DAFEF" wp14:editId="1BF35664">
                <wp:simplePos x="0" y="0"/>
                <wp:positionH relativeFrom="column">
                  <wp:posOffset>-172720</wp:posOffset>
                </wp:positionH>
                <wp:positionV relativeFrom="paragraph">
                  <wp:posOffset>156845</wp:posOffset>
                </wp:positionV>
                <wp:extent cx="1034415" cy="558165"/>
                <wp:effectExtent l="0" t="4445" r="0" b="0"/>
                <wp:wrapNone/>
                <wp:docPr id="52" name="Text Box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4415" cy="558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892D12" w:rsidRDefault="003C132A" w:rsidP="00892D12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892D1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Départ du funiculaire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DAFEF" id="Text Box 466" o:spid="_x0000_s1106" type="#_x0000_t202" style="position:absolute;margin-left:-13.6pt;margin-top:12.35pt;width:81.45pt;height:43.9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" filled="f" stroked="f">
                <v:textbox>
                  <w:txbxContent>
                    <w:p w:rsidR="003C132A" w:rsidRPr="00892D12" w:rsidRDefault="003C132A" w:rsidP="00892D12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892D1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Départ du funiculaire</w:t>
                      </w:r>
                    </w:p>
                  </w:txbxContent>
                </v:textbox>
              </v:shape>
            </w:pict>
          </mc:Fallback>
        </mc:AlternateContent>
      </w: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5C0E4F" w:rsidP="00892D12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614609C0" wp14:editId="56F0F945">
                <wp:simplePos x="0" y="0"/>
                <wp:positionH relativeFrom="column">
                  <wp:posOffset>-9525</wp:posOffset>
                </wp:positionH>
                <wp:positionV relativeFrom="paragraph">
                  <wp:posOffset>134620</wp:posOffset>
                </wp:positionV>
                <wp:extent cx="285115" cy="262890"/>
                <wp:effectExtent l="0" t="0" r="0" b="0"/>
                <wp:wrapNone/>
                <wp:docPr id="51" name="AutoShap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11521">
                          <a:off x="0" y="0"/>
                          <a:ext cx="285115" cy="262890"/>
                        </a:xfrm>
                        <a:prstGeom prst="plus">
                          <a:avLst>
                            <a:gd name="adj" fmla="val 45347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CCA6E" id="AutoShape 465" o:spid="_x0000_s1026" type="#_x0000_t11" style="position:absolute;margin-left:-.75pt;margin-top:10.6pt;width:22.45pt;height:20.7pt;rotation:2634024fd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" adj="9795" fillcolor="black [3213]"/>
            </w:pict>
          </mc:Fallback>
        </mc:AlternateContent>
      </w: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Pr="00CE55DC" w:rsidRDefault="00892D12" w:rsidP="00892D12">
      <w:pPr>
        <w:rPr>
          <w:rFonts w:ascii="Comic Sans MS" w:hAnsi="Comic Sans MS"/>
        </w:rPr>
      </w:pPr>
    </w:p>
    <w:p w:rsidR="00892D12" w:rsidRDefault="00892D12" w:rsidP="00892D12">
      <w:pPr>
        <w:rPr>
          <w:rFonts w:ascii="Comic Sans MS" w:hAnsi="Comic Sans MS"/>
        </w:rPr>
      </w:pPr>
    </w:p>
    <w:p w:rsidR="00892D12" w:rsidRDefault="00892D12" w:rsidP="00892D12">
      <w:pPr>
        <w:rPr>
          <w:rFonts w:ascii="Comic Sans MS" w:hAnsi="Comic Sans MS"/>
        </w:rPr>
      </w:pPr>
    </w:p>
    <w:p w:rsidR="00892D12" w:rsidRDefault="00892D12" w:rsidP="00892D12">
      <w:pPr>
        <w:rPr>
          <w:rFonts w:ascii="Comic Sans MS" w:hAnsi="Comic Sans MS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5C0E4F" w:rsidP="00892D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26FF4D93" wp14:editId="2B4FC6D6">
                <wp:simplePos x="0" y="0"/>
                <wp:positionH relativeFrom="column">
                  <wp:posOffset>2948305</wp:posOffset>
                </wp:positionH>
                <wp:positionV relativeFrom="paragraph">
                  <wp:posOffset>107315</wp:posOffset>
                </wp:positionV>
                <wp:extent cx="2127885" cy="914400"/>
                <wp:effectExtent l="9525" t="13335" r="5715" b="5715"/>
                <wp:wrapNone/>
                <wp:docPr id="50" name="Text Box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788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É</w:t>
                            </w:r>
                            <w:r w:rsidRPr="0059618D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chelle du dynamique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 :</w:t>
                            </w:r>
                          </w:p>
                          <w:p w:rsidR="003C132A" w:rsidRDefault="003C132A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:rsidR="003C132A" w:rsidRPr="0059618D" w:rsidRDefault="003C132A" w:rsidP="0059618D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1 cm pour 1000 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F4D93" id="Text Box 488" o:spid="_x0000_s1107" type="#_x0000_t202" style="position:absolute;margin-left:232.15pt;margin-top:8.45pt;width:167.55pt;height:1in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">
                <v:textbox>
                  <w:txbxContent>
                    <w:p w:rsidR="003C132A" w:rsidRDefault="003C132A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É</w:t>
                      </w:r>
                      <w:r w:rsidRPr="0059618D">
                        <w:rPr>
                          <w:rFonts w:ascii="Arial" w:hAnsi="Arial" w:cs="Arial"/>
                          <w:sz w:val="28"/>
                          <w:szCs w:val="28"/>
                        </w:rPr>
                        <w:t>chelle du dynamique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 :</w:t>
                      </w:r>
                    </w:p>
                    <w:p w:rsidR="003C132A" w:rsidRDefault="003C132A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:rsidR="003C132A" w:rsidRPr="0059618D" w:rsidRDefault="003C132A" w:rsidP="0059618D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1 cm pour 1000 N</w:t>
                      </w:r>
                    </w:p>
                  </w:txbxContent>
                </v:textbox>
              </v:shape>
            </w:pict>
          </mc:Fallback>
        </mc:AlternateContent>
      </w: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9E27A9" w:rsidP="00892D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8624" behindDoc="1" locked="0" layoutInCell="1" allowOverlap="1" wp14:anchorId="6818E927" wp14:editId="1EB575E1">
            <wp:simplePos x="0" y="0"/>
            <wp:positionH relativeFrom="column">
              <wp:posOffset>1033780</wp:posOffset>
            </wp:positionH>
            <wp:positionV relativeFrom="paragraph">
              <wp:posOffset>12065</wp:posOffset>
            </wp:positionV>
            <wp:extent cx="4632582" cy="4657725"/>
            <wp:effectExtent l="0" t="0" r="0" b="0"/>
            <wp:wrapNone/>
            <wp:docPr id="1081" name="Image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582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5C0E4F" w:rsidP="00892D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-686435</wp:posOffset>
                </wp:positionH>
                <wp:positionV relativeFrom="paragraph">
                  <wp:posOffset>272415</wp:posOffset>
                </wp:positionV>
                <wp:extent cx="914400" cy="315595"/>
                <wp:effectExtent l="13335" t="8890" r="5715" b="8890"/>
                <wp:wrapNone/>
                <wp:docPr id="46" name="Text Box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7407C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6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9" o:spid="_x0000_s1108" type="#_x0000_t202" style="position:absolute;margin-left:-54.05pt;margin-top:21.45pt;width:1in;height:24.8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">
                <v:textbox>
                  <w:txbxContent>
                    <w:p w:rsidR="003C132A" w:rsidRPr="00374F4A" w:rsidRDefault="003C132A" w:rsidP="007407C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6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59618D" w:rsidRPr="00F26967" w:rsidRDefault="0059618D" w:rsidP="00892D12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59618D" w:rsidRPr="00F26967" w:rsidRDefault="0059618D" w:rsidP="00892D12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562ADA" w:rsidRDefault="00562ADA" w:rsidP="00892D12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562ADA" w:rsidRDefault="00562ADA" w:rsidP="00892D12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892D12" w:rsidRPr="00F26967" w:rsidRDefault="0059618D" w:rsidP="00892D12">
      <w:pPr>
        <w:rPr>
          <w:rFonts w:ascii="Arial" w:hAnsi="Arial" w:cs="Arial"/>
          <w:sz w:val="24"/>
          <w:szCs w:val="24"/>
        </w:rPr>
      </w:pPr>
      <w:r w:rsidRPr="00F26967">
        <w:rPr>
          <w:rFonts w:ascii="Arial" w:eastAsia="Calibri" w:hAnsi="Arial" w:cs="Arial"/>
          <w:sz w:val="24"/>
          <w:szCs w:val="24"/>
          <w:lang w:eastAsia="en-US"/>
        </w:rPr>
        <w:t>Méthode analytique</w:t>
      </w:r>
      <w:r w:rsidR="008B7C91">
        <w:rPr>
          <w:rFonts w:ascii="Arial" w:eastAsia="Calibri" w:hAnsi="Arial" w:cs="Arial"/>
          <w:sz w:val="24"/>
          <w:szCs w:val="24"/>
          <w:lang w:eastAsia="en-US"/>
        </w:rPr>
        <w:t xml:space="preserve"> </w:t>
      </w:r>
      <w:r w:rsidRPr="00F26967">
        <w:rPr>
          <w:rFonts w:ascii="Arial" w:eastAsia="Calibri" w:hAnsi="Arial" w:cs="Arial"/>
          <w:sz w:val="24"/>
          <w:szCs w:val="24"/>
          <w:lang w:eastAsia="en-US"/>
        </w:rPr>
        <w:t xml:space="preserve">: </w:t>
      </w:r>
      <w:r w:rsidRPr="00F26967">
        <w:rPr>
          <w:rFonts w:ascii="Arial" w:eastAsia="Calibri" w:hAnsi="Arial" w:cs="Arial"/>
          <w:b/>
          <w:sz w:val="24"/>
          <w:szCs w:val="24"/>
          <w:lang w:eastAsia="en-US"/>
        </w:rPr>
        <w:t>(ne pas réaliser si vous avez choisi la méthode graphique)</w:t>
      </w: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8B7C91" w:rsidP="00892D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É</w:t>
      </w:r>
      <w:r w:rsidR="00F26967" w:rsidRPr="00F26967">
        <w:rPr>
          <w:rFonts w:ascii="Arial" w:hAnsi="Arial" w:cs="Arial"/>
          <w:sz w:val="24"/>
          <w:szCs w:val="24"/>
        </w:rPr>
        <w:t>crire</w:t>
      </w:r>
      <w:r w:rsidR="00F26967">
        <w:rPr>
          <w:rFonts w:ascii="Arial" w:hAnsi="Arial" w:cs="Arial"/>
          <w:sz w:val="24"/>
          <w:szCs w:val="24"/>
        </w:rPr>
        <w:t xml:space="preserve"> le théorème du moment au point B :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</w:rPr>
              <m:t xml:space="preserve"> (</m:t>
            </m:r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ext/E</m:t>
                    </m:r>
                  </m:sub>
                </m:sSub>
              </m:e>
            </m:acc>
          </m:e>
        </m:nary>
        <m:r>
          <w:rPr>
            <w:rFonts w:ascii="Cambria Math" w:hAnsi="Cambria Math" w:cs="Arial"/>
            <w:sz w:val="28"/>
            <w:szCs w:val="28"/>
          </w:rPr>
          <m:t>)=0</m:t>
        </m:r>
      </m:oMath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892D12" w:rsidRPr="00EF1EF4" w:rsidRDefault="003C132A" w:rsidP="00892D12">
      <w:pPr>
        <w:rPr>
          <w:rFonts w:ascii="Arial" w:hAnsi="Arial" w:cs="Arial"/>
          <w:b/>
          <w:color w:val="FF0000"/>
          <w:sz w:val="24"/>
          <w:szCs w:val="24"/>
        </w:rPr>
      </w:pP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B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  <w:sz w:val="28"/>
            <w:szCs w:val="28"/>
          </w:rPr>
          <m:t>(</m:t>
        </m:r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1000/E</m:t>
                </m:r>
              </m:sub>
            </m:sSub>
          </m:e>
        </m:acc>
      </m:oMath>
      <w:r w:rsidR="00EF1EF4" w:rsidRPr="00EF1EF4">
        <w:rPr>
          <w:rFonts w:ascii="Arial" w:hAnsi="Arial" w:cs="Arial"/>
          <w:b/>
          <w:color w:val="FF0000"/>
          <w:sz w:val="28"/>
          <w:szCs w:val="28"/>
        </w:rPr>
        <w:t xml:space="preserve">) +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B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  <w:sz w:val="28"/>
            <w:szCs w:val="28"/>
          </w:rPr>
          <m:t>(</m:t>
        </m:r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B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1000/E</m:t>
                </m:r>
              </m:sub>
            </m:sSub>
          </m:e>
        </m:acc>
      </m:oMath>
      <w:r w:rsidR="00EF1EF4" w:rsidRPr="00EF1EF4">
        <w:rPr>
          <w:rFonts w:ascii="Arial" w:hAnsi="Arial" w:cs="Arial"/>
          <w:b/>
          <w:color w:val="FF0000"/>
          <w:sz w:val="28"/>
          <w:szCs w:val="28"/>
        </w:rPr>
        <w:t xml:space="preserve">) +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B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  <w:sz w:val="28"/>
            <w:szCs w:val="28"/>
          </w:rPr>
          <m:t>(</m:t>
        </m:r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P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8"/>
                    <w:szCs w:val="28"/>
                  </w:rPr>
                  <m:t>E</m:t>
                </m:r>
              </m:sub>
            </m:sSub>
          </m:e>
        </m:acc>
        <m:r>
          <m:rPr>
            <m:sty m:val="bi"/>
          </m:rPr>
          <w:rPr>
            <w:rFonts w:ascii="Cambria Math" w:hAnsi="Cambria Math" w:cs="Arial"/>
            <w:color w:val="FF0000"/>
            <w:sz w:val="28"/>
            <w:szCs w:val="28"/>
          </w:rPr>
          <m:t>)</m:t>
        </m:r>
      </m:oMath>
      <w:r w:rsidR="00EF1EF4" w:rsidRPr="00EF1EF4">
        <w:rPr>
          <w:rFonts w:ascii="Arial" w:hAnsi="Arial" w:cs="Arial"/>
          <w:b/>
          <w:color w:val="FF0000"/>
          <w:sz w:val="28"/>
          <w:szCs w:val="28"/>
        </w:rPr>
        <w:t xml:space="preserve"> = 0</w:t>
      </w:r>
    </w:p>
    <w:p w:rsidR="00F26967" w:rsidRDefault="00F26967" w:rsidP="00892D12">
      <w:pPr>
        <w:rPr>
          <w:rFonts w:ascii="Arial" w:hAnsi="Arial" w:cs="Arial"/>
          <w:sz w:val="24"/>
          <w:szCs w:val="24"/>
        </w:rPr>
      </w:pPr>
    </w:p>
    <w:p w:rsidR="00F26967" w:rsidRDefault="00F26967" w:rsidP="00892D12">
      <w:pPr>
        <w:rPr>
          <w:rFonts w:ascii="Arial" w:hAnsi="Arial" w:cs="Arial"/>
          <w:sz w:val="24"/>
          <w:szCs w:val="24"/>
        </w:rPr>
      </w:pPr>
    </w:p>
    <w:p w:rsidR="00F26967" w:rsidRDefault="00F26967" w:rsidP="00892D1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4"/>
          <w:szCs w:val="24"/>
        </w:rPr>
        <w:t xml:space="preserve">En déduire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1000/E</m:t>
                    </m:r>
                  </m:sub>
                </m:sSub>
              </m:e>
            </m:acc>
          </m:e>
        </m:d>
        <m:r>
          <w:rPr>
            <w:rFonts w:ascii="Cambria Math" w:hAnsi="Cambria Math" w:cs="Arial"/>
            <w:sz w:val="28"/>
            <w:szCs w:val="28"/>
          </w:rPr>
          <m:t>.</m:t>
        </m:r>
      </m:oMath>
    </w:p>
    <w:p w:rsidR="00F26967" w:rsidRDefault="00F26967" w:rsidP="00892D12">
      <w:pPr>
        <w:rPr>
          <w:rFonts w:ascii="Arial" w:hAnsi="Arial" w:cs="Arial"/>
          <w:sz w:val="28"/>
          <w:szCs w:val="28"/>
        </w:rPr>
      </w:pPr>
    </w:p>
    <w:p w:rsidR="00F26967" w:rsidRPr="003C2BD6" w:rsidRDefault="00EF1EF4" w:rsidP="00EF1EF4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r w:rsidRPr="003C2BD6">
        <w:rPr>
          <w:rFonts w:ascii="Arial" w:hAnsi="Arial" w:cs="Arial"/>
          <w:b/>
          <w:color w:val="FF0000"/>
          <w:sz w:val="24"/>
          <w:szCs w:val="24"/>
        </w:rPr>
        <w:t xml:space="preserve">-1190 x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="003C2BD6" w:rsidRPr="003C2BD6">
        <w:rPr>
          <w:rFonts w:ascii="Arial" w:hAnsi="Arial" w:cs="Arial"/>
          <w:b/>
          <w:color w:val="FF0000"/>
          <w:sz w:val="24"/>
          <w:szCs w:val="24"/>
        </w:rPr>
        <w:t xml:space="preserve">+ 695 x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E</m:t>
                    </m:r>
                  </m:sub>
                </m:sSub>
              </m:e>
            </m:acc>
          </m:e>
        </m:d>
      </m:oMath>
      <w:r w:rsidR="003C2BD6" w:rsidRPr="003C2BD6">
        <w:rPr>
          <w:rFonts w:ascii="Arial" w:hAnsi="Arial" w:cs="Arial"/>
          <w:b/>
          <w:color w:val="FF0000"/>
          <w:sz w:val="24"/>
          <w:szCs w:val="24"/>
        </w:rPr>
        <w:t xml:space="preserve"> = 0</w:t>
      </w:r>
    </w:p>
    <w:p w:rsidR="00F26967" w:rsidRDefault="00F26967" w:rsidP="00F26967">
      <w:pPr>
        <w:rPr>
          <w:rFonts w:ascii="Arial" w:hAnsi="Arial" w:cs="Arial"/>
          <w:sz w:val="24"/>
          <w:szCs w:val="24"/>
        </w:rPr>
      </w:pPr>
    </w:p>
    <w:p w:rsidR="003C2BD6" w:rsidRPr="003C2BD6" w:rsidRDefault="003C2BD6" w:rsidP="003C2BD6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r w:rsidRPr="003C2BD6">
        <w:rPr>
          <w:rFonts w:ascii="Arial" w:hAnsi="Arial" w:cs="Arial"/>
          <w:b/>
          <w:color w:val="FF0000"/>
          <w:sz w:val="24"/>
          <w:szCs w:val="24"/>
        </w:rPr>
        <w:t xml:space="preserve">-1190 x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>
        <w:rPr>
          <w:rFonts w:ascii="Arial" w:hAnsi="Arial" w:cs="Arial"/>
          <w:b/>
          <w:color w:val="FF0000"/>
          <w:sz w:val="24"/>
          <w:szCs w:val="24"/>
        </w:rPr>
        <w:t xml:space="preserve"> = -</w:t>
      </w:r>
      <w:r w:rsidRPr="003C2BD6">
        <w:rPr>
          <w:rFonts w:ascii="Arial" w:hAnsi="Arial" w:cs="Arial"/>
          <w:b/>
          <w:color w:val="FF0000"/>
          <w:sz w:val="24"/>
          <w:szCs w:val="24"/>
        </w:rPr>
        <w:t xml:space="preserve"> 695 x </w:t>
      </w:r>
      <w:r>
        <w:rPr>
          <w:rFonts w:ascii="Arial" w:hAnsi="Arial" w:cs="Arial"/>
          <w:b/>
          <w:color w:val="FF0000"/>
          <w:sz w:val="24"/>
          <w:szCs w:val="24"/>
        </w:rPr>
        <w:t>11000</w:t>
      </w:r>
    </w:p>
    <w:p w:rsidR="00F26967" w:rsidRDefault="00F26967" w:rsidP="00F26967">
      <w:pPr>
        <w:rPr>
          <w:rFonts w:ascii="Arial" w:hAnsi="Arial" w:cs="Arial"/>
          <w:sz w:val="24"/>
          <w:szCs w:val="24"/>
        </w:rPr>
      </w:pPr>
    </w:p>
    <w:p w:rsidR="003C2BD6" w:rsidRPr="003C2BD6" w:rsidRDefault="003C2BD6" w:rsidP="003C2BD6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r w:rsidRPr="003C2BD6">
        <w:rPr>
          <w:rFonts w:ascii="Arial" w:hAnsi="Arial" w:cs="Arial"/>
          <w:b/>
          <w:color w:val="FF0000"/>
          <w:sz w:val="24"/>
          <w:szCs w:val="24"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Pr="003C2BD6">
        <w:rPr>
          <w:rFonts w:ascii="Arial" w:hAnsi="Arial" w:cs="Arial"/>
          <w:b/>
          <w:color w:val="FF0000"/>
          <w:sz w:val="24"/>
          <w:szCs w:val="24"/>
        </w:rPr>
        <w:t xml:space="preserve"> = </w:t>
      </w:r>
      <w:r>
        <w:rPr>
          <w:rFonts w:ascii="Arial" w:hAnsi="Arial" w:cs="Arial"/>
          <w:b/>
          <w:color w:val="FF0000"/>
          <w:sz w:val="24"/>
          <w:szCs w:val="24"/>
        </w:rPr>
        <w:t>6424 N</w:t>
      </w:r>
    </w:p>
    <w:p w:rsidR="00F26967" w:rsidRDefault="00F26967" w:rsidP="00F26967">
      <w:pPr>
        <w:rPr>
          <w:rFonts w:ascii="Arial" w:hAnsi="Arial" w:cs="Arial"/>
          <w:sz w:val="24"/>
          <w:szCs w:val="24"/>
        </w:rPr>
      </w:pPr>
    </w:p>
    <w:p w:rsidR="00F26967" w:rsidRDefault="00F26967" w:rsidP="00892D12">
      <w:pPr>
        <w:rPr>
          <w:rFonts w:ascii="Arial" w:hAnsi="Arial" w:cs="Arial"/>
          <w:sz w:val="24"/>
          <w:szCs w:val="24"/>
        </w:rPr>
      </w:pPr>
    </w:p>
    <w:p w:rsidR="00562ADA" w:rsidRDefault="00562ADA" w:rsidP="00892D12">
      <w:pPr>
        <w:rPr>
          <w:rFonts w:ascii="Arial" w:hAnsi="Arial" w:cs="Arial"/>
          <w:sz w:val="24"/>
          <w:szCs w:val="24"/>
        </w:rPr>
      </w:pPr>
    </w:p>
    <w:p w:rsidR="00562ADA" w:rsidRDefault="00562ADA" w:rsidP="00892D12">
      <w:pPr>
        <w:rPr>
          <w:rFonts w:ascii="Arial" w:hAnsi="Arial" w:cs="Arial"/>
          <w:sz w:val="24"/>
          <w:szCs w:val="24"/>
        </w:rPr>
      </w:pPr>
    </w:p>
    <w:p w:rsidR="00562ADA" w:rsidRPr="00F26967" w:rsidRDefault="000D6D28" w:rsidP="00562AD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É</w:t>
      </w:r>
      <w:r w:rsidR="00562ADA" w:rsidRPr="00F26967">
        <w:rPr>
          <w:rFonts w:ascii="Arial" w:hAnsi="Arial" w:cs="Arial"/>
          <w:sz w:val="24"/>
          <w:szCs w:val="24"/>
        </w:rPr>
        <w:t>crire</w:t>
      </w:r>
      <w:r w:rsidR="00562ADA">
        <w:rPr>
          <w:rFonts w:ascii="Arial" w:hAnsi="Arial" w:cs="Arial"/>
          <w:sz w:val="24"/>
          <w:szCs w:val="24"/>
        </w:rPr>
        <w:t xml:space="preserve"> le théorème de la résultante :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naryPr>
          <m:sub/>
          <m:sup/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ext/E</m:t>
                    </m:r>
                  </m:sub>
                </m:sSub>
              </m:e>
            </m:acc>
          </m:e>
        </m:nary>
        <m:r>
          <w:rPr>
            <w:rFonts w:ascii="Cambria Math" w:hAnsi="Cambria Math" w:cs="Arial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Arial"/>
                <w:sz w:val="28"/>
                <w:szCs w:val="28"/>
              </w:rPr>
              <m:t>0</m:t>
            </m:r>
          </m:e>
        </m:acc>
      </m:oMath>
    </w:p>
    <w:p w:rsidR="00562ADA" w:rsidRPr="00F26967" w:rsidRDefault="00562ADA" w:rsidP="00562ADA">
      <w:pPr>
        <w:rPr>
          <w:rFonts w:ascii="Arial" w:hAnsi="Arial" w:cs="Arial"/>
          <w:sz w:val="24"/>
          <w:szCs w:val="24"/>
        </w:rPr>
      </w:pPr>
    </w:p>
    <w:p w:rsidR="00562ADA" w:rsidRPr="006272AB" w:rsidRDefault="003C132A" w:rsidP="00562ADA">
      <w:pPr>
        <w:rPr>
          <w:rFonts w:ascii="Arial" w:hAnsi="Arial" w:cs="Arial"/>
          <w:b/>
          <w:color w:val="FF0000"/>
          <w:sz w:val="24"/>
          <w:szCs w:val="24"/>
        </w:rPr>
      </w:pPr>
      <m:oMath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1000/E</m:t>
                </m:r>
              </m:sub>
            </m:sSub>
          </m:e>
        </m:acc>
      </m:oMath>
      <w:r w:rsidR="00464F3C" w:rsidRPr="006272AB">
        <w:rPr>
          <w:rFonts w:ascii="Arial" w:hAnsi="Arial" w:cs="Arial"/>
          <w:b/>
          <w:color w:val="FF0000"/>
          <w:sz w:val="24"/>
          <w:szCs w:val="24"/>
        </w:rPr>
        <w:t xml:space="preserve"> + </w:t>
      </w:r>
      <m:oMath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B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1000/E</m:t>
                </m:r>
              </m:sub>
            </m:sSub>
          </m:e>
        </m:acc>
      </m:oMath>
      <w:r w:rsidR="00464F3C" w:rsidRPr="006272AB">
        <w:rPr>
          <w:rFonts w:ascii="Arial" w:hAnsi="Arial" w:cs="Arial"/>
          <w:b/>
          <w:color w:val="FF0000"/>
          <w:sz w:val="24"/>
          <w:szCs w:val="24"/>
        </w:rPr>
        <w:t xml:space="preserve"> + </w:t>
      </w:r>
      <m:oMath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P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E</m:t>
                </m:r>
              </m:sub>
            </m:sSub>
          </m:e>
        </m:acc>
      </m:oMath>
      <w:r w:rsidR="00E947AD" w:rsidRPr="006272AB">
        <w:rPr>
          <w:rFonts w:ascii="Arial" w:hAnsi="Arial" w:cs="Arial"/>
          <w:b/>
          <w:color w:val="FF0000"/>
          <w:sz w:val="24"/>
          <w:szCs w:val="24"/>
        </w:rPr>
        <w:t xml:space="preserve"> = </w:t>
      </w:r>
      <m:oMath>
        <m:acc>
          <m:accPr>
            <m:chr m:val="⃗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4"/>
                <w:szCs w:val="24"/>
              </w:rPr>
              <m:t>0</m:t>
            </m:r>
          </m:e>
        </m:acc>
      </m:oMath>
    </w:p>
    <w:p w:rsidR="00562ADA" w:rsidRDefault="00562ADA" w:rsidP="00562ADA">
      <w:pPr>
        <w:rPr>
          <w:rFonts w:ascii="Arial" w:hAnsi="Arial" w:cs="Arial"/>
          <w:sz w:val="24"/>
          <w:szCs w:val="24"/>
        </w:rPr>
      </w:pPr>
    </w:p>
    <w:p w:rsidR="00562ADA" w:rsidRDefault="00562ADA" w:rsidP="00562AD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…………………………………………………………………………………………………………………………</w:t>
      </w:r>
    </w:p>
    <w:p w:rsidR="00562ADA" w:rsidRDefault="00562ADA" w:rsidP="00562ADA">
      <w:pPr>
        <w:rPr>
          <w:rFonts w:ascii="Arial" w:hAnsi="Arial" w:cs="Arial"/>
          <w:sz w:val="24"/>
          <w:szCs w:val="24"/>
        </w:rPr>
      </w:pPr>
    </w:p>
    <w:p w:rsidR="00562ADA" w:rsidRDefault="00562ADA" w:rsidP="00562ADA">
      <w:pPr>
        <w:rPr>
          <w:rFonts w:ascii="Arial" w:hAnsi="Arial" w:cs="Arial"/>
          <w:sz w:val="24"/>
          <w:szCs w:val="24"/>
        </w:rPr>
      </w:pPr>
    </w:p>
    <w:p w:rsidR="00562ADA" w:rsidRDefault="00562ADA" w:rsidP="00562AD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4"/>
          <w:szCs w:val="24"/>
        </w:rPr>
        <w:t xml:space="preserve">En déduire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1000/E</m:t>
                    </m:r>
                  </m:sub>
                </m:sSub>
              </m:e>
            </m:acc>
          </m:e>
        </m:d>
      </m:oMath>
      <w:r>
        <w:rPr>
          <w:rFonts w:ascii="Arial" w:hAnsi="Arial" w:cs="Arial"/>
          <w:sz w:val="28"/>
          <w:szCs w:val="28"/>
        </w:rPr>
        <w:t>.</w:t>
      </w:r>
    </w:p>
    <w:p w:rsidR="00562ADA" w:rsidRDefault="00562ADA" w:rsidP="00562ADA">
      <w:pPr>
        <w:rPr>
          <w:rFonts w:ascii="Arial" w:hAnsi="Arial" w:cs="Arial"/>
          <w:sz w:val="28"/>
          <w:szCs w:val="28"/>
        </w:rPr>
      </w:pPr>
    </w:p>
    <w:p w:rsidR="00562ADA" w:rsidRPr="003463F5" w:rsidRDefault="003463F5" w:rsidP="00562ADA">
      <w:pPr>
        <w:rPr>
          <w:rFonts w:ascii="Arial" w:hAnsi="Arial" w:cs="Arial"/>
          <w:b/>
          <w:color w:val="FF0000"/>
          <w:sz w:val="24"/>
          <w:szCs w:val="24"/>
        </w:rPr>
      </w:pPr>
      <w:r w:rsidRPr="003463F5">
        <w:rPr>
          <w:rFonts w:ascii="Arial" w:hAnsi="Arial" w:cs="Arial"/>
          <w:b/>
          <w:color w:val="FF0000"/>
          <w:sz w:val="24"/>
          <w:szCs w:val="24"/>
        </w:rPr>
        <w:t xml:space="preserve">6424 +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B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Pr="003463F5">
        <w:rPr>
          <w:rFonts w:ascii="Arial" w:hAnsi="Arial" w:cs="Arial"/>
          <w:b/>
          <w:color w:val="FF0000"/>
          <w:sz w:val="24"/>
          <w:szCs w:val="24"/>
        </w:rPr>
        <w:t xml:space="preserve"> - 11000 = 0 </w:t>
      </w:r>
    </w:p>
    <w:p w:rsidR="00562ADA" w:rsidRPr="003463F5" w:rsidRDefault="00562ADA" w:rsidP="00562ADA">
      <w:pPr>
        <w:rPr>
          <w:rFonts w:ascii="Arial" w:hAnsi="Arial" w:cs="Arial"/>
          <w:sz w:val="24"/>
          <w:szCs w:val="24"/>
        </w:rPr>
      </w:pPr>
    </w:p>
    <w:p w:rsidR="003463F5" w:rsidRPr="003463F5" w:rsidRDefault="003463F5" w:rsidP="003463F5">
      <w:pPr>
        <w:rPr>
          <w:rFonts w:ascii="Arial" w:hAnsi="Arial" w:cs="Arial"/>
          <w:b/>
          <w:color w:val="FF0000"/>
          <w:sz w:val="24"/>
          <w:szCs w:val="24"/>
        </w:rPr>
      </w:pPr>
      <w:r w:rsidRPr="003463F5">
        <w:rPr>
          <w:rFonts w:ascii="Arial" w:hAnsi="Arial" w:cs="Arial"/>
          <w:b/>
          <w:color w:val="FF0000"/>
          <w:sz w:val="24"/>
          <w:szCs w:val="24"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B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Pr="003463F5">
        <w:rPr>
          <w:rFonts w:ascii="Arial" w:hAnsi="Arial" w:cs="Arial"/>
          <w:b/>
          <w:color w:val="FF0000"/>
          <w:sz w:val="24"/>
          <w:szCs w:val="24"/>
        </w:rPr>
        <w:t xml:space="preserve"> = 11000 - 6424</w:t>
      </w:r>
    </w:p>
    <w:p w:rsidR="00562ADA" w:rsidRDefault="00562ADA" w:rsidP="00562ADA">
      <w:pPr>
        <w:rPr>
          <w:rFonts w:ascii="Arial" w:hAnsi="Arial" w:cs="Arial"/>
          <w:sz w:val="24"/>
          <w:szCs w:val="24"/>
        </w:rPr>
      </w:pPr>
    </w:p>
    <w:p w:rsidR="003463F5" w:rsidRPr="003463F5" w:rsidRDefault="003C132A" w:rsidP="003463F5">
      <w:pPr>
        <w:rPr>
          <w:rFonts w:ascii="Arial" w:hAnsi="Arial" w:cs="Arial"/>
          <w:b/>
          <w:color w:val="FF0000"/>
          <w:sz w:val="24"/>
          <w:szCs w:val="24"/>
        </w:rPr>
      </w:pP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  <w:color w:val="FF0000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4"/>
                    <w:szCs w:val="24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FF0000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B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4"/>
                        <w:szCs w:val="24"/>
                      </w:rPr>
                      <m:t>1000/E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="003463F5" w:rsidRPr="003463F5">
        <w:rPr>
          <w:rFonts w:ascii="Arial" w:hAnsi="Arial" w:cs="Arial"/>
          <w:b/>
          <w:color w:val="FF0000"/>
          <w:sz w:val="24"/>
          <w:szCs w:val="24"/>
        </w:rPr>
        <w:t xml:space="preserve"> = </w:t>
      </w:r>
      <w:r w:rsidR="003463F5">
        <w:rPr>
          <w:rFonts w:ascii="Arial" w:hAnsi="Arial" w:cs="Arial"/>
          <w:b/>
          <w:color w:val="FF0000"/>
          <w:sz w:val="24"/>
          <w:szCs w:val="24"/>
        </w:rPr>
        <w:t>4576 N</w:t>
      </w:r>
    </w:p>
    <w:p w:rsidR="00562ADA" w:rsidRDefault="00562ADA" w:rsidP="00892D12">
      <w:pPr>
        <w:rPr>
          <w:rFonts w:ascii="Arial" w:hAnsi="Arial" w:cs="Arial"/>
          <w:sz w:val="24"/>
          <w:szCs w:val="24"/>
        </w:rPr>
      </w:pPr>
    </w:p>
    <w:p w:rsidR="00562ADA" w:rsidRPr="00F26967" w:rsidRDefault="00562ADA" w:rsidP="00892D12">
      <w:pPr>
        <w:rPr>
          <w:rFonts w:ascii="Arial" w:hAnsi="Arial" w:cs="Arial"/>
          <w:sz w:val="24"/>
          <w:szCs w:val="24"/>
        </w:rPr>
      </w:pPr>
    </w:p>
    <w:p w:rsidR="00892D12" w:rsidRPr="00F26967" w:rsidRDefault="005C0E4F" w:rsidP="00892D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column">
                  <wp:posOffset>5939790</wp:posOffset>
                </wp:positionH>
                <wp:positionV relativeFrom="paragraph">
                  <wp:posOffset>398145</wp:posOffset>
                </wp:positionV>
                <wp:extent cx="914400" cy="315595"/>
                <wp:effectExtent l="13335" t="8255" r="5715" b="9525"/>
                <wp:wrapNone/>
                <wp:docPr id="40" name="Text Box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6822D1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10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1" o:spid="_x0000_s1109" type="#_x0000_t202" style="position:absolute;margin-left:467.7pt;margin-top:31.35pt;width:1in;height:24.8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">
                <v:textbox>
                  <w:txbxContent>
                    <w:p w:rsidR="003C132A" w:rsidRPr="00374F4A" w:rsidRDefault="003C132A" w:rsidP="006822D1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10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562ADA" w:rsidRPr="00562ADA" w:rsidRDefault="003C132A" w:rsidP="00562ADA">
      <w:pPr>
        <w:jc w:val="center"/>
        <w:rPr>
          <w:sz w:val="28"/>
          <w:szCs w:val="28"/>
        </w:rPr>
      </w:pP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1000/E</m:t>
                    </m:r>
                  </m:sub>
                </m:sSub>
              </m:e>
            </m:acc>
          </m:e>
        </m:d>
        <m:r>
          <w:rPr>
            <w:rFonts w:ascii="Cambria Math" w:hAnsi="Cambria Math" w:cs="Arial"/>
            <w:sz w:val="28"/>
            <w:szCs w:val="28"/>
          </w:rPr>
          <m:t>=</m:t>
        </m:r>
      </m:oMath>
      <w:r w:rsidR="003463F5">
        <w:rPr>
          <w:rFonts w:ascii="Arial" w:hAnsi="Arial" w:cs="Arial"/>
          <w:b/>
          <w:color w:val="FF0000"/>
          <w:sz w:val="24"/>
          <w:szCs w:val="24"/>
        </w:rPr>
        <w:t>6424 N</w:t>
      </w:r>
    </w:p>
    <w:p w:rsidR="00562ADA" w:rsidRDefault="00562ADA" w:rsidP="00562ADA"/>
    <w:p w:rsidR="00892D12" w:rsidRPr="00F26967" w:rsidRDefault="003C132A" w:rsidP="003463F5">
      <w:pPr>
        <w:jc w:val="center"/>
        <w:rPr>
          <w:rFonts w:ascii="Arial" w:hAnsi="Arial" w:cs="Arial"/>
          <w:sz w:val="24"/>
          <w:szCs w:val="24"/>
        </w:rPr>
      </w:pP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1000/E</m:t>
                    </m:r>
                  </m:sub>
                </m:sSub>
              </m:e>
            </m:acc>
          </m:e>
        </m:d>
        <m:r>
          <w:rPr>
            <w:rFonts w:ascii="Cambria Math" w:hAnsi="Cambria Math" w:cs="Arial"/>
            <w:sz w:val="28"/>
            <w:szCs w:val="28"/>
          </w:rPr>
          <m:t>=</m:t>
        </m:r>
      </m:oMath>
      <w:r w:rsidR="003463F5">
        <w:rPr>
          <w:rFonts w:ascii="Arial" w:hAnsi="Arial" w:cs="Arial"/>
          <w:b/>
          <w:color w:val="FF0000"/>
          <w:sz w:val="24"/>
          <w:szCs w:val="24"/>
        </w:rPr>
        <w:t>4576 N</w:t>
      </w:r>
      <w:r w:rsidR="003463F5">
        <w:rPr>
          <w:sz w:val="28"/>
          <w:szCs w:val="28"/>
        </w:rPr>
        <w:t xml:space="preserve"> </w:t>
      </w:r>
    </w:p>
    <w:p w:rsidR="00892D12" w:rsidRPr="00F26967" w:rsidRDefault="00892D12" w:rsidP="00892D12">
      <w:pPr>
        <w:rPr>
          <w:rFonts w:ascii="Arial" w:hAnsi="Arial" w:cs="Arial"/>
          <w:sz w:val="24"/>
          <w:szCs w:val="24"/>
        </w:rPr>
      </w:pPr>
    </w:p>
    <w:p w:rsidR="00B24930" w:rsidRDefault="00B24930" w:rsidP="00E07072">
      <w:pPr>
        <w:pStyle w:val="Texte"/>
        <w:rPr>
          <w:rFonts w:cs="Arial"/>
          <w:noProof/>
          <w:szCs w:val="24"/>
        </w:rPr>
      </w:pPr>
    </w:p>
    <w:p w:rsidR="00B24930" w:rsidRPr="00A94D0E" w:rsidRDefault="002512BE" w:rsidP="00E07072">
      <w:pPr>
        <w:pStyle w:val="Texte"/>
        <w:rPr>
          <w:rFonts w:ascii="MingLiU-ExtB" w:eastAsia="MingLiU-ExtB" w:hAnsi="MingLiU-ExtB" w:cs="MingLiU-ExtB"/>
          <w:b/>
          <w:szCs w:val="24"/>
        </w:rPr>
      </w:pPr>
      <w:r w:rsidRPr="002512BE">
        <w:rPr>
          <w:rFonts w:cs="Arial"/>
          <w:b/>
          <w:szCs w:val="24"/>
        </w:rPr>
        <w:t>4</w:t>
      </w:r>
      <w:r w:rsidRPr="00081A82">
        <w:rPr>
          <w:rFonts w:cs="Arial"/>
          <w:b/>
          <w:szCs w:val="24"/>
          <w:vertAlign w:val="superscript"/>
        </w:rPr>
        <w:t>e</w:t>
      </w:r>
      <w:r w:rsidRPr="00081A82">
        <w:rPr>
          <w:rFonts w:cs="Arial"/>
          <w:b/>
          <w:szCs w:val="24"/>
        </w:rPr>
        <w:t xml:space="preserve"> partie : </w:t>
      </w:r>
      <w:r w:rsidR="000D6D28">
        <w:rPr>
          <w:rFonts w:cs="Arial"/>
          <w:b/>
          <w:szCs w:val="24"/>
        </w:rPr>
        <w:t>É</w:t>
      </w:r>
      <w:r w:rsidR="00A94D0E">
        <w:rPr>
          <w:rFonts w:cs="Arial"/>
          <w:b/>
          <w:szCs w:val="24"/>
        </w:rPr>
        <w:t>tude de la résistance des vis dans la liaison pivot entre la bascule repère 2000 et le châssis repère 1000.</w:t>
      </w:r>
    </w:p>
    <w:p w:rsidR="002512BE" w:rsidRDefault="002512BE" w:rsidP="00E07072">
      <w:pPr>
        <w:pStyle w:val="Texte"/>
        <w:rPr>
          <w:rFonts w:cs="Arial"/>
          <w:b/>
          <w:szCs w:val="24"/>
        </w:rPr>
      </w:pPr>
    </w:p>
    <w:p w:rsidR="00A94D0E" w:rsidRDefault="00A94D0E" w:rsidP="00A94D0E">
      <w:pPr>
        <w:jc w:val="both"/>
        <w:rPr>
          <w:rFonts w:ascii="Arial" w:hAnsi="Arial" w:cs="Arial"/>
          <w:sz w:val="24"/>
          <w:szCs w:val="24"/>
        </w:rPr>
      </w:pPr>
      <w:r w:rsidRPr="00A94D0E">
        <w:rPr>
          <w:rFonts w:ascii="Arial" w:hAnsi="Arial" w:cs="Arial"/>
          <w:sz w:val="24"/>
          <w:szCs w:val="24"/>
        </w:rPr>
        <w:t>Bien qu’une vis ne doive travailler qu’à la traction, elle est souv</w:t>
      </w:r>
      <w:r w:rsidR="000D75B9">
        <w:rPr>
          <w:rFonts w:ascii="Arial" w:hAnsi="Arial" w:cs="Arial"/>
          <w:sz w:val="24"/>
          <w:szCs w:val="24"/>
        </w:rPr>
        <w:t xml:space="preserve">ent utilisée comme axe de pivot </w:t>
      </w:r>
      <w:r w:rsidRPr="00A94D0E">
        <w:rPr>
          <w:rFonts w:ascii="Arial" w:hAnsi="Arial" w:cs="Arial"/>
          <w:sz w:val="24"/>
          <w:szCs w:val="24"/>
        </w:rPr>
        <w:t>pour des raisons commerciales</w:t>
      </w:r>
      <w:r>
        <w:rPr>
          <w:rFonts w:ascii="Arial" w:hAnsi="Arial" w:cs="Arial"/>
          <w:sz w:val="24"/>
          <w:szCs w:val="24"/>
        </w:rPr>
        <w:t>.</w:t>
      </w:r>
    </w:p>
    <w:p w:rsidR="00A94D0E" w:rsidRDefault="00A94D0E" w:rsidP="00A94D0E">
      <w:pPr>
        <w:jc w:val="both"/>
        <w:rPr>
          <w:rFonts w:ascii="Arial" w:hAnsi="Arial" w:cs="Arial"/>
          <w:sz w:val="24"/>
          <w:szCs w:val="24"/>
        </w:rPr>
      </w:pPr>
    </w:p>
    <w:p w:rsidR="002512BE" w:rsidRDefault="002512BE" w:rsidP="002512BE">
      <w:pPr>
        <w:spacing w:before="120"/>
        <w:rPr>
          <w:rFonts w:ascii="Arial" w:eastAsia="Calibri" w:hAnsi="Arial" w:cs="Arial"/>
          <w:sz w:val="24"/>
          <w:szCs w:val="24"/>
          <w:lang w:eastAsia="en-US"/>
        </w:rPr>
      </w:pPr>
      <w:r w:rsidRPr="002512BE">
        <w:rPr>
          <w:rFonts w:ascii="Arial" w:eastAsia="Calibri" w:hAnsi="Arial" w:cs="Arial"/>
          <w:sz w:val="24"/>
          <w:szCs w:val="24"/>
          <w:lang w:eastAsia="en-US"/>
        </w:rPr>
        <w:t>On donne</w:t>
      </w:r>
      <w:r>
        <w:rPr>
          <w:rFonts w:ascii="Arial" w:eastAsia="Calibri" w:hAnsi="Arial" w:cs="Arial"/>
          <w:sz w:val="24"/>
          <w:szCs w:val="24"/>
          <w:lang w:eastAsia="en-US"/>
        </w:rPr>
        <w:t> :</w:t>
      </w:r>
    </w:p>
    <w:p w:rsidR="007913B1" w:rsidRDefault="007913B1" w:rsidP="002512BE">
      <w:pPr>
        <w:spacing w:before="120"/>
        <w:rPr>
          <w:rFonts w:ascii="Arial" w:eastAsia="Calibri" w:hAnsi="Arial" w:cs="Arial"/>
          <w:sz w:val="24"/>
          <w:szCs w:val="24"/>
          <w:lang w:eastAsia="en-US"/>
        </w:rPr>
      </w:pPr>
    </w:p>
    <w:p w:rsidR="002512BE" w:rsidRDefault="000D6D28" w:rsidP="007913B1">
      <w:pPr>
        <w:pStyle w:val="Paragraphedeliste"/>
        <w:numPr>
          <w:ilvl w:val="0"/>
          <w:numId w:val="23"/>
        </w:num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>l</w:t>
      </w:r>
      <w:r w:rsidR="00A94D0E">
        <w:rPr>
          <w:rFonts w:ascii="Arial" w:eastAsia="Calibri" w:hAnsi="Arial" w:cs="Arial"/>
          <w:sz w:val="24"/>
          <w:szCs w:val="24"/>
          <w:lang w:eastAsia="en-US"/>
        </w:rPr>
        <w:t>e détail</w:t>
      </w:r>
      <w:r w:rsidR="006822D1">
        <w:rPr>
          <w:rFonts w:ascii="Arial" w:eastAsia="Calibri" w:hAnsi="Arial" w:cs="Arial"/>
          <w:sz w:val="24"/>
          <w:szCs w:val="24"/>
          <w:lang w:eastAsia="en-US"/>
        </w:rPr>
        <w:t xml:space="preserve"> A du DT 2/12 représentant la liaison pivot étudiée ;</w:t>
      </w:r>
    </w:p>
    <w:p w:rsidR="007913B1" w:rsidRPr="007913B1" w:rsidRDefault="007913B1" w:rsidP="007913B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2512BE" w:rsidRDefault="000D6D28" w:rsidP="007913B1">
      <w:pPr>
        <w:pStyle w:val="Paragraphedeliste"/>
        <w:numPr>
          <w:ilvl w:val="0"/>
          <w:numId w:val="23"/>
        </w:num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>l</w:t>
      </w:r>
      <w:r w:rsidR="0083193B">
        <w:rPr>
          <w:rFonts w:ascii="Arial" w:eastAsia="Calibri" w:hAnsi="Arial" w:cs="Arial"/>
          <w:sz w:val="24"/>
          <w:szCs w:val="24"/>
          <w:lang w:eastAsia="en-US"/>
        </w:rPr>
        <w:t xml:space="preserve">a </w:t>
      </w:r>
      <w:r w:rsidR="006822D1">
        <w:rPr>
          <w:rFonts w:ascii="Arial" w:eastAsia="Calibri" w:hAnsi="Arial" w:cs="Arial"/>
          <w:sz w:val="24"/>
          <w:szCs w:val="24"/>
          <w:lang w:eastAsia="en-US"/>
        </w:rPr>
        <w:t>modélisation ci-dessous :</w:t>
      </w:r>
    </w:p>
    <w:p w:rsidR="006822D1" w:rsidRPr="006822D1" w:rsidRDefault="006822D1" w:rsidP="006822D1">
      <w:pPr>
        <w:pStyle w:val="Paragraphedeliste"/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Default="005C0E4F" w:rsidP="006822D1">
      <w:p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31115</wp:posOffset>
                </wp:positionV>
                <wp:extent cx="654685" cy="281940"/>
                <wp:effectExtent l="13335" t="13335" r="503555" b="161925"/>
                <wp:wrapNone/>
                <wp:docPr id="38" name="AutoShap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4685" cy="281940"/>
                        </a:xfrm>
                        <a:prstGeom prst="borderCallout2">
                          <a:avLst>
                            <a:gd name="adj1" fmla="val 40542"/>
                            <a:gd name="adj2" fmla="val 111639"/>
                            <a:gd name="adj3" fmla="val 40542"/>
                            <a:gd name="adj4" fmla="val 123083"/>
                            <a:gd name="adj5" fmla="val 153153"/>
                            <a:gd name="adj6" fmla="val 17488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5B4359" w:rsidRDefault="003C132A" w:rsidP="006822D1">
                            <w:pPr>
                              <w:rPr>
                                <w:rFonts w:ascii="Comic Sans MS" w:hAnsi="Comic Sans MS"/>
                                <w:color w:val="000000" w:themeColor="text1"/>
                              </w:rPr>
                            </w:pPr>
                            <w:r>
                              <w:t xml:space="preserve">2000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8" o:spid="_x0000_s1110" type="#_x0000_t48" style="position:absolute;margin-left:130.2pt;margin-top:2.45pt;width:51.55pt;height:22.2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" adj="37774,33081,26586,8757,24114,8757">
                <v:textbox>
                  <w:txbxContent>
                    <w:p w:rsidR="003C132A" w:rsidRPr="005B4359" w:rsidRDefault="003C132A" w:rsidP="006822D1">
                      <w:pPr>
                        <w:rPr>
                          <w:rFonts w:ascii="Comic Sans MS" w:hAnsi="Comic Sans MS"/>
                          <w:color w:val="000000" w:themeColor="text1"/>
                        </w:rPr>
                      </w:pPr>
                      <w:r>
                        <w:t xml:space="preserve">2000 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6822D1" w:rsidRDefault="006822D1" w:rsidP="006822D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Default="005C0E4F" w:rsidP="006822D1">
      <w:p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2964180</wp:posOffset>
                </wp:positionH>
                <wp:positionV relativeFrom="paragraph">
                  <wp:posOffset>100965</wp:posOffset>
                </wp:positionV>
                <wp:extent cx="0" cy="1299845"/>
                <wp:effectExtent l="66675" t="14605" r="66675" b="28575"/>
                <wp:wrapNone/>
                <wp:docPr id="37" name="AutoShap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9984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2616A" id="AutoShape 507" o:spid="_x0000_s1026" type="#_x0000_t32" style="position:absolute;margin-left:233.4pt;margin-top:7.95pt;width:0;height:102.3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" strokecolor="#a5a5a5 [2092]" strokeweight="2.25pt">
                <v:stroke endarrow="block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2237740</wp:posOffset>
                </wp:positionH>
                <wp:positionV relativeFrom="paragraph">
                  <wp:posOffset>100965</wp:posOffset>
                </wp:positionV>
                <wp:extent cx="1411605" cy="956945"/>
                <wp:effectExtent l="26035" t="24130" r="19685" b="19050"/>
                <wp:wrapNone/>
                <wp:docPr id="27" name="Group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11605" cy="956945"/>
                          <a:chOff x="8651" y="4651"/>
                          <a:chExt cx="2223" cy="1507"/>
                        </a:xfrm>
                      </wpg:grpSpPr>
                      <wps:wsp>
                        <wps:cNvPr id="28" name="AutoShape 499"/>
                        <wps:cNvCnPr>
                          <a:cxnSpLocks noChangeShapeType="1"/>
                        </wps:cNvCnPr>
                        <wps:spPr bwMode="auto">
                          <a:xfrm>
                            <a:off x="9105" y="4831"/>
                            <a:ext cx="0" cy="1327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AutoShape 500"/>
                        <wps:cNvCnPr>
                          <a:cxnSpLocks noChangeShapeType="1"/>
                        </wps:cNvCnPr>
                        <wps:spPr bwMode="auto">
                          <a:xfrm>
                            <a:off x="8651" y="6157"/>
                            <a:ext cx="2223" cy="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501"/>
                        <wps:cNvCnPr>
                          <a:cxnSpLocks noChangeShapeType="1"/>
                        </wps:cNvCnPr>
                        <wps:spPr bwMode="auto">
                          <a:xfrm>
                            <a:off x="10480" y="4830"/>
                            <a:ext cx="0" cy="1327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502"/>
                        <wps:cNvCnPr>
                          <a:cxnSpLocks noChangeShapeType="1"/>
                        </wps:cNvCnPr>
                        <wps:spPr bwMode="auto">
                          <a:xfrm flipV="1">
                            <a:off x="9017" y="4652"/>
                            <a:ext cx="1" cy="1199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AutoShape 503"/>
                        <wps:cNvCnPr>
                          <a:cxnSpLocks noChangeShapeType="1"/>
                        </wps:cNvCnPr>
                        <wps:spPr bwMode="auto">
                          <a:xfrm>
                            <a:off x="8651" y="4651"/>
                            <a:ext cx="2223" cy="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AutoShape 504"/>
                        <wps:cNvCnPr>
                          <a:cxnSpLocks noChangeShapeType="1"/>
                        </wps:cNvCnPr>
                        <wps:spPr bwMode="auto">
                          <a:xfrm flipV="1">
                            <a:off x="10568" y="4651"/>
                            <a:ext cx="1" cy="1143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AutoShape 505"/>
                        <wps:cNvCnPr>
                          <a:cxnSpLocks noChangeShapeType="1"/>
                        </wps:cNvCnPr>
                        <wps:spPr bwMode="auto">
                          <a:xfrm>
                            <a:off x="8799" y="5340"/>
                            <a:ext cx="1973" cy="0"/>
                          </a:xfrm>
                          <a:prstGeom prst="straightConnector1">
                            <a:avLst/>
                          </a:prstGeom>
                          <a:noFill/>
                          <a:ln w="762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B62F4C" id="Group 498" o:spid="_x0000_s1026" style="position:absolute;margin-left:176.2pt;margin-top:7.95pt;width:111.15pt;height:75.35pt;z-index:251704832" coordorigin="8651,4651" coordsize="2223,1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">
                <v:shape id="AutoShape 499" o:spid="_x0000_s1027" type="#_x0000_t32" style="position:absolute;left:9105;top:4831;width:0;height:132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p3gcAAAADbAAAADwAAAGRycy9kb3ducmV2LnhtbERP3WrCMBS+H+wdwhnsTtN6MbZqLEVQ&#10;OkHG1Ac4NGdNWXJSmqxmb79cCLv8+P43dXJWzDSFwbOCclmAIO68HrhXcL3sF68gQkTWaD2Tgl8K&#10;UG8fHzZYaX/jT5rPsRc5hEOFCkyMYyVl6Aw5DEs/Emfuy08OY4ZTL/WEtxzurFwVxYt0OHBuMDjS&#10;zlD3ff5xCrrStq0tzcfbsTmcZnbDe0o7pZ6fUrMGESnFf/Hd3WoFqzw2f8k/QG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rKd4HAAAAA2wAAAA8AAAAAAAAAAAAAAAAA&#10;oQIAAGRycy9kb3ducmV2LnhtbFBLBQYAAAAABAAEAPkAAACOAwAAAAA=&#10;" strokecolor="black [3213]" strokeweight="3pt"/>
                <v:shape id="AutoShape 500" o:spid="_x0000_s1028" type="#_x0000_t32" style="position:absolute;left:8651;top:6157;width:2223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AgocMAAADbAAAADwAAAGRycy9kb3ducmV2LnhtbESPT4vCMBTE74LfITzB25rqQdxqFBWF&#10;PXhY/+D50Tzb2ualNllb99MbQfA4zMxvmNmiNaW4U+1yywqGgwgEcWJ1zqmC03H7NQHhPLLG0jIp&#10;eJCDxbzbmWGsbcN7uh98KgKEXYwKMu+rWEqXZGTQDWxFHLyLrQ36IOtU6hqbADelHEXRWBrMOSxk&#10;WNE6o6Q4/BkF11baqrltNrv0ei5WE3TF779Tqt9rl1MQnlr/Cb/bP1rB6BteX8IPkP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QIKHDAAAA2wAAAA8AAAAAAAAAAAAA&#10;AAAAoQIAAGRycy9kb3ducmV2LnhtbFBLBQYAAAAABAAEAPkAAACRAwAAAAA=&#10;" strokeweight="3pt"/>
                <v:shape id="AutoShape 501" o:spid="_x0000_s1029" type="#_x0000_t32" style="position:absolute;left:10480;top:4830;width:0;height:132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XtWr8AAADbAAAADwAAAGRycy9kb3ducmV2LnhtbERP3WrCMBS+H/gO4QjezbQKMjujiODo&#10;BiLqHuDQnDVlyUlpspq9/XIh7PLj+9/skrNipCF0nhWU8wIEceN1x62Cz9vx+QVEiMgarWdS8EsB&#10;dtvJ0wYr7e98ofEaW5FDOFSowMTYV1KGxpDDMPc9cea+/OAwZji0Ug94z+HOykVRrKTDjnODwZ4O&#10;hprv649T0JS2rm1pzuuP/dtpZNe9p3RQajZN+1cQkVL8Fz/ctVawzOvzl/wD5PY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WXtWr8AAADbAAAADwAAAAAAAAAAAAAAAACh&#10;AgAAZHJzL2Rvd25yZXYueG1sUEsFBgAAAAAEAAQA+QAAAI0DAAAAAA==&#10;" strokecolor="black [3213]" strokeweight="3pt"/>
                <v:shape id="AutoShape 502" o:spid="_x0000_s1030" type="#_x0000_t32" style="position:absolute;left:9017;top:4652;width:1;height:11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7Y6cUAAADbAAAADwAAAGRycy9kb3ducmV2LnhtbESPQWvCQBSE7wX/w/IKvdVNUiwSXaVY&#10;WqpCoSp6fWaf2WD2bciuGv31bqHQ4zAz3zDjaWdrcabWV44VpP0EBHHhdMWlgs3643kIwgdkjbVj&#10;UnAlD9NJ72GMuXYX/qHzKpQiQtjnqMCE0ORS+sKQRd93DXH0Dq61GKJsS6lbvES4rWWWJK/SYsVx&#10;wWBDM0PFcXWyCuan5Xuxzz4Xg9n39bZLs6wyYavU02P3NgIRqAv/4b/2l1bwksLvl/gD5OQ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07Y6cUAAADbAAAADwAAAAAAAAAA&#10;AAAAAAChAgAAZHJzL2Rvd25yZXYueG1sUEsFBgAAAAAEAAQA+QAAAJMDAAAAAA==&#10;" strokecolor="#404040 [2429]" strokeweight="3pt"/>
                <v:shape id="AutoShape 503" o:spid="_x0000_s1031" type="#_x0000_t32" style="position:absolute;left:8651;top:4651;width:2223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LFDMQAAADbAAAADwAAAGRycy9kb3ducmV2LnhtbESPzWrDMBCE74G8g9hAb7GcuJTiRAkh&#10;JlDcQ6lbel6sjW1irRxL9c/bV4VCj8PMfMPsj5NpxUC9aywr2EQxCOLS6oYrBZ8fl/UzCOeRNbaW&#10;ScFMDo6H5WKPqbYjv9NQ+EoECLsUFdTed6mUrqzJoItsRxy8q+0N+iD7SuoexwA3rdzG8ZM02HBY&#10;qLGjc03lrfg2CrbXGZtMFveEsvuXH10+v73mSj2sptMOhKfJ/4f/2i9aQfIIv1/CD5CH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0sUMxAAAANsAAAAPAAAAAAAAAAAA&#10;AAAAAKECAABkcnMvZG93bnJldi54bWxQSwUGAAAAAAQABAD5AAAAkgMAAAAA&#10;" strokecolor="#404040 [2429]" strokeweight="3pt"/>
                <v:shape id="AutoShape 504" o:spid="_x0000_s1032" type="#_x0000_t32" style="position:absolute;left:10568;top:4651;width:1;height:11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Xe6sYAAADbAAAADwAAAGRycy9kb3ducmV2LnhtbESP3WoCMRSE7wt9h3AK3mnWFUVWoxSL&#10;0lYQ/MHenm5ON0s3J8sm6tqnN4LQy2FmvmGm89ZW4kyNLx0r6PcSEMS50yUXCg77ZXcMwgdkjZVj&#10;UnAlD/PZ89MUM+0uvKXzLhQiQthnqMCEUGdS+tyQRd9zNXH0flxjMUTZFFI3eIlwW8k0SUbSYslx&#10;wWBNC0P57+5kFXyc1m/5d7r6HC4217+vfpqWJhyV6ry0rxMQgdrwH36037WCwRDuX+IPk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13urGAAAA2wAAAA8AAAAAAAAA&#10;AAAAAAAAoQIAAGRycy9kb3ducmV2LnhtbFBLBQYAAAAABAAEAPkAAACUAwAAAAA=&#10;" strokecolor="#404040 [2429]" strokeweight="3pt"/>
                <v:shape id="AutoShape 505" o:spid="_x0000_s1033" type="#_x0000_t32" style="position:absolute;left:8799;top:5340;width:197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Q/WMUAAADbAAAADwAAAGRycy9kb3ducmV2LnhtbESPQUvDQBSE70L/w/IK3uymVWKJ3ZZW&#10;LEgPgmkPHh/ZZxKbfRuzz3T9964geBxm5htmtYmuUyMNofVsYD7LQBFX3rZcGzgd9zdLUEGQLXae&#10;ycA3BdisJ1crLKy/8CuNpdQqQTgUaKAR6QutQ9WQwzDzPXHy3v3gUJIcam0HvCS46/Qiy3LtsOW0&#10;0GBPjw1V5/LLGTjsX8b8U/r7uJPj0+GujB+7t2jM9TRuH0AJRfkP/7WfrYHbHH6/pB+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fQ/WMUAAADbAAAADwAAAAAAAAAA&#10;AAAAAAChAgAAZHJzL2Rvd25yZXYueG1sUEsFBgAAAAAEAAQA+QAAAJMDAAAAAA==&#10;" strokeweight="6pt"/>
              </v:group>
            </w:pict>
          </mc:Fallback>
        </mc:AlternateContent>
      </w:r>
    </w:p>
    <w:p w:rsidR="006822D1" w:rsidRDefault="005C0E4F" w:rsidP="006822D1">
      <w:p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674370</wp:posOffset>
                </wp:positionH>
                <wp:positionV relativeFrom="paragraph">
                  <wp:posOffset>122555</wp:posOffset>
                </wp:positionV>
                <wp:extent cx="1466850" cy="245110"/>
                <wp:effectExtent l="5715" t="10795" r="270510" b="39370"/>
                <wp:wrapNone/>
                <wp:docPr id="26" name="AutoShap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66850" cy="245110"/>
                        </a:xfrm>
                        <a:prstGeom prst="borderCallout2">
                          <a:avLst>
                            <a:gd name="adj1" fmla="val 46634"/>
                            <a:gd name="adj2" fmla="val 105194"/>
                            <a:gd name="adj3" fmla="val 46634"/>
                            <a:gd name="adj4" fmla="val 107444"/>
                            <a:gd name="adj5" fmla="val 110361"/>
                            <a:gd name="adj6" fmla="val 11766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Default="003C132A" w:rsidP="006822D1">
                            <w:r>
                              <w:t>Vis ISO 4017 M12-80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6" o:spid="_x0000_s1111" type="#_x0000_t48" style="position:absolute;margin-left:53.1pt;margin-top:9.65pt;width:115.5pt;height:19.3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" adj="25415,23838,23208,10073,22722,10073">
                <v:textbox>
                  <w:txbxContent>
                    <w:p w:rsidR="003C132A" w:rsidRDefault="003C132A" w:rsidP="006822D1">
                      <w:r>
                        <w:t>Vis ISO 4017 M12-80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6822D1" w:rsidRDefault="006822D1" w:rsidP="006822D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Default="005C0E4F" w:rsidP="006822D1">
      <w:p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168275</wp:posOffset>
                </wp:positionV>
                <wp:extent cx="654685" cy="266065"/>
                <wp:effectExtent l="8255" t="6985" r="241935" b="88900"/>
                <wp:wrapNone/>
                <wp:docPr id="24" name="Auto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4685" cy="266065"/>
                        </a:xfrm>
                        <a:prstGeom prst="borderCallout2">
                          <a:avLst>
                            <a:gd name="adj1" fmla="val 42958"/>
                            <a:gd name="adj2" fmla="val 111639"/>
                            <a:gd name="adj3" fmla="val 42958"/>
                            <a:gd name="adj4" fmla="val 115907"/>
                            <a:gd name="adj5" fmla="val 130551"/>
                            <a:gd name="adj6" fmla="val 13540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5B4359" w:rsidRDefault="003C132A" w:rsidP="006822D1">
                            <w:pPr>
                              <w:rPr>
                                <w:rFonts w:ascii="Comic Sans MS" w:hAnsi="Comic Sans MS"/>
                                <w:color w:val="000000" w:themeColor="text1"/>
                              </w:rPr>
                            </w:pPr>
                            <w:r>
                              <w:t xml:space="preserve">1000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9" o:spid="_x0000_s1112" type="#_x0000_t48" style="position:absolute;margin-left:117.05pt;margin-top:13.25pt;width:51.55pt;height:20.9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" adj="29247,28199,25036,9279,24114,9279">
                <v:textbox>
                  <w:txbxContent>
                    <w:p w:rsidR="003C132A" w:rsidRPr="005B4359" w:rsidRDefault="003C132A" w:rsidP="006822D1">
                      <w:pPr>
                        <w:rPr>
                          <w:rFonts w:ascii="Comic Sans MS" w:hAnsi="Comic Sans MS"/>
                          <w:color w:val="000000" w:themeColor="text1"/>
                        </w:rPr>
                      </w:pPr>
                      <w:r>
                        <w:t xml:space="preserve">1000 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6822D1" w:rsidRDefault="006822D1" w:rsidP="006822D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Default="006822D1" w:rsidP="006822D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Pr="006822D1" w:rsidRDefault="005C0E4F" w:rsidP="006822D1">
      <w:p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2999105</wp:posOffset>
                </wp:positionH>
                <wp:positionV relativeFrom="paragraph">
                  <wp:posOffset>57785</wp:posOffset>
                </wp:positionV>
                <wp:extent cx="400050" cy="323850"/>
                <wp:effectExtent l="0" t="3175" r="3175" b="0"/>
                <wp:wrapNone/>
                <wp:docPr id="23" name="Text Box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6822D1" w:rsidRDefault="003C132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T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0" o:spid="_x0000_s1113" type="#_x0000_t202" style="position:absolute;margin-left:236.15pt;margin-top:4.55pt;width:31.5pt;height:25.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" stroked="f">
                <v:textbox>
                  <w:txbxContent>
                    <w:p w:rsidR="003C132A" w:rsidRPr="006822D1" w:rsidRDefault="003C132A">
                      <w:pPr>
                        <w:rPr>
                          <w:sz w:val="32"/>
                          <w:szCs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  <w:szCs w:val="32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T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7913B1" w:rsidRPr="007913B1" w:rsidRDefault="007913B1" w:rsidP="007913B1">
      <w:pPr>
        <w:pStyle w:val="Paragraphedeliste"/>
        <w:rPr>
          <w:rFonts w:ascii="Arial" w:eastAsia="Calibri" w:hAnsi="Arial" w:cs="Arial"/>
          <w:sz w:val="24"/>
          <w:szCs w:val="24"/>
          <w:lang w:eastAsia="en-US"/>
        </w:rPr>
      </w:pPr>
    </w:p>
    <w:p w:rsidR="002512BE" w:rsidRDefault="000D6D28" w:rsidP="007913B1">
      <w:pPr>
        <w:pStyle w:val="Paragraphedeliste"/>
        <w:numPr>
          <w:ilvl w:val="0"/>
          <w:numId w:val="23"/>
        </w:numPr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>l</w:t>
      </w:r>
      <w:r w:rsidR="002512BE" w:rsidRPr="0083193B">
        <w:rPr>
          <w:rFonts w:ascii="Arial" w:eastAsia="Calibri" w:hAnsi="Arial" w:cs="Arial"/>
          <w:sz w:val="24"/>
          <w:szCs w:val="24"/>
          <w:lang w:eastAsia="en-US"/>
        </w:rPr>
        <w:t xml:space="preserve">e coefficient de </w:t>
      </w:r>
      <w:r w:rsidR="0083193B">
        <w:rPr>
          <w:rFonts w:ascii="Arial" w:eastAsia="Calibri" w:hAnsi="Arial" w:cs="Arial"/>
          <w:sz w:val="24"/>
          <w:szCs w:val="24"/>
          <w:lang w:eastAsia="en-US"/>
        </w:rPr>
        <w:t xml:space="preserve">sécurité est s = </w:t>
      </w:r>
      <w:r w:rsidR="006822D1">
        <w:rPr>
          <w:rFonts w:ascii="Arial" w:eastAsia="Calibri" w:hAnsi="Arial" w:cs="Arial"/>
          <w:sz w:val="24"/>
          <w:szCs w:val="24"/>
          <w:lang w:eastAsia="en-US"/>
        </w:rPr>
        <w:t>2</w:t>
      </w:r>
      <w:r w:rsidR="00AE7739">
        <w:rPr>
          <w:rFonts w:ascii="Arial" w:eastAsia="Calibri" w:hAnsi="Arial" w:cs="Arial"/>
          <w:sz w:val="24"/>
          <w:szCs w:val="24"/>
          <w:lang w:eastAsia="en-US"/>
        </w:rPr>
        <w:t> ;</w:t>
      </w:r>
    </w:p>
    <w:p w:rsidR="006822D1" w:rsidRDefault="006822D1" w:rsidP="006822D1">
      <w:pPr>
        <w:rPr>
          <w:rFonts w:ascii="Arial" w:eastAsia="Calibri" w:hAnsi="Arial" w:cs="Arial"/>
          <w:sz w:val="24"/>
          <w:szCs w:val="24"/>
          <w:lang w:eastAsia="en-US"/>
        </w:rPr>
      </w:pPr>
    </w:p>
    <w:p w:rsidR="006822D1" w:rsidRPr="00AE7739" w:rsidRDefault="003C132A" w:rsidP="006822D1">
      <w:pPr>
        <w:pStyle w:val="Paragraphedeliste"/>
        <w:numPr>
          <w:ilvl w:val="0"/>
          <w:numId w:val="41"/>
        </w:numPr>
        <w:rPr>
          <w:rFonts w:ascii="Arial" w:eastAsia="Calibri" w:hAnsi="Arial" w:cs="Arial"/>
          <w:sz w:val="28"/>
          <w:szCs w:val="28"/>
          <w:lang w:eastAsia="en-US"/>
        </w:rPr>
      </w:pPr>
      <m:oMath>
        <m:d>
          <m:dPr>
            <m:begChr m:val="‖"/>
            <m:endChr m:val="‖"/>
            <m:ctrlPr>
              <w:rPr>
                <w:rFonts w:ascii="Cambria Math" w:eastAsia="Calibri" w:hAnsi="Cambria Math" w:cs="Arial"/>
                <w:i/>
                <w:sz w:val="28"/>
                <w:szCs w:val="28"/>
                <w:lang w:eastAsia="en-US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eastAsia="en-US"/>
                  </w:rPr>
                </m:ctrlPr>
              </m:accPr>
              <m:e>
                <m:r>
                  <w:rPr>
                    <w:rFonts w:ascii="Cambria Math" w:eastAsia="Calibri" w:hAnsi="Cambria Math" w:cs="Arial"/>
                    <w:sz w:val="28"/>
                    <w:szCs w:val="28"/>
                    <w:lang w:eastAsia="en-US"/>
                  </w:rPr>
                  <m:t>T</m:t>
                </m:r>
              </m:e>
            </m:acc>
          </m:e>
        </m:d>
        <m:r>
          <w:rPr>
            <w:rFonts w:ascii="Cambria Math" w:eastAsia="Calibri" w:hAnsi="Cambria Math" w:cs="Arial"/>
            <w:sz w:val="28"/>
            <w:szCs w:val="28"/>
            <w:lang w:eastAsia="en-US"/>
          </w:rPr>
          <m:t>=2500 N </m:t>
        </m:r>
      </m:oMath>
      <w:r w:rsidR="00AE7739">
        <w:rPr>
          <w:rFonts w:ascii="Arial" w:eastAsia="Calibri" w:hAnsi="Arial" w:cs="Arial"/>
          <w:sz w:val="28"/>
          <w:szCs w:val="28"/>
          <w:lang w:eastAsia="en-US"/>
        </w:rPr>
        <w:t>;</w:t>
      </w:r>
    </w:p>
    <w:p w:rsidR="00E1049C" w:rsidRPr="00E1049C" w:rsidRDefault="00E1049C" w:rsidP="00E1049C">
      <w:pPr>
        <w:pStyle w:val="Paragraphedeliste"/>
        <w:rPr>
          <w:rFonts w:ascii="Arial" w:eastAsia="Calibri" w:hAnsi="Arial" w:cs="Arial"/>
          <w:sz w:val="24"/>
          <w:szCs w:val="24"/>
          <w:lang w:eastAsia="en-US"/>
        </w:rPr>
      </w:pPr>
    </w:p>
    <w:p w:rsidR="00B84EF8" w:rsidRPr="00B84EF8" w:rsidRDefault="000D6D28" w:rsidP="007913B1">
      <w:pPr>
        <w:pStyle w:val="Paragraphedeliste"/>
        <w:numPr>
          <w:ilvl w:val="0"/>
          <w:numId w:val="23"/>
        </w:numPr>
        <w:spacing w:after="120"/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>l</w:t>
      </w:r>
      <w:r w:rsidR="00B22A32">
        <w:rPr>
          <w:rFonts w:ascii="Arial" w:eastAsia="Calibri" w:hAnsi="Arial" w:cs="Arial"/>
          <w:sz w:val="24"/>
          <w:szCs w:val="24"/>
          <w:lang w:eastAsia="en-US"/>
        </w:rPr>
        <w:t xml:space="preserve">e formulaire </w:t>
      </w:r>
      <w:r w:rsidR="00AE7739">
        <w:rPr>
          <w:rFonts w:ascii="Arial" w:eastAsia="Calibri" w:hAnsi="Arial" w:cs="Arial"/>
          <w:sz w:val="24"/>
          <w:szCs w:val="24"/>
          <w:lang w:eastAsia="en-US"/>
        </w:rPr>
        <w:t xml:space="preserve">DR </w:t>
      </w:r>
      <w:r w:rsidR="00AA2C1C" w:rsidRPr="00AA2C1C">
        <w:rPr>
          <w:rFonts w:ascii="Arial" w:eastAsia="Calibri" w:hAnsi="Arial" w:cs="Arial"/>
          <w:color w:val="000000" w:themeColor="text1"/>
          <w:sz w:val="24"/>
          <w:szCs w:val="24"/>
          <w:lang w:eastAsia="en-US"/>
        </w:rPr>
        <w:t>1</w:t>
      </w:r>
      <w:r w:rsidR="00AA2C1C">
        <w:rPr>
          <w:rFonts w:ascii="Arial" w:eastAsia="Calibri" w:hAnsi="Arial" w:cs="Arial"/>
          <w:color w:val="000000" w:themeColor="text1"/>
          <w:sz w:val="24"/>
          <w:szCs w:val="24"/>
          <w:lang w:eastAsia="en-US"/>
        </w:rPr>
        <w:t>0</w:t>
      </w:r>
      <w:r w:rsidR="00AA2C1C" w:rsidRPr="00AA2C1C">
        <w:rPr>
          <w:rFonts w:ascii="Arial" w:eastAsia="Calibri" w:hAnsi="Arial" w:cs="Arial"/>
          <w:color w:val="000000" w:themeColor="text1"/>
          <w:sz w:val="24"/>
          <w:szCs w:val="24"/>
          <w:lang w:eastAsia="en-US"/>
        </w:rPr>
        <w:t>/27</w:t>
      </w:r>
      <w:r>
        <w:rPr>
          <w:rFonts w:ascii="Arial" w:eastAsia="Calibri" w:hAnsi="Arial" w:cs="Arial"/>
          <w:color w:val="000000" w:themeColor="text1"/>
          <w:sz w:val="24"/>
          <w:szCs w:val="24"/>
          <w:lang w:eastAsia="en-US"/>
        </w:rPr>
        <w:t>.</w:t>
      </w:r>
    </w:p>
    <w:p w:rsidR="00C2634E" w:rsidRDefault="00C2634E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1A19C0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16</w:t>
      </w:r>
      <w:r w:rsidRPr="001A19C0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Pr="00B84EF8">
        <w:rPr>
          <w:rFonts w:ascii="Arial" w:hAnsi="Arial" w:cs="Arial"/>
          <w:sz w:val="24"/>
          <w:szCs w:val="24"/>
        </w:rPr>
        <w:t xml:space="preserve"> </w:t>
      </w:r>
      <w:r w:rsidR="000D75B9">
        <w:rPr>
          <w:rFonts w:ascii="Arial" w:hAnsi="Arial" w:cs="Arial"/>
          <w:sz w:val="24"/>
          <w:szCs w:val="24"/>
        </w:rPr>
        <w:t>À</w:t>
      </w:r>
      <w:r w:rsidRPr="00B84EF8">
        <w:rPr>
          <w:rFonts w:ascii="Arial" w:hAnsi="Arial" w:cs="Arial"/>
          <w:sz w:val="24"/>
          <w:szCs w:val="24"/>
        </w:rPr>
        <w:t xml:space="preserve"> quel type de sollicitation la vis est</w:t>
      </w:r>
      <w:r w:rsidR="00EB1201">
        <w:rPr>
          <w:rFonts w:ascii="Arial" w:hAnsi="Arial" w:cs="Arial"/>
          <w:sz w:val="24"/>
          <w:szCs w:val="24"/>
        </w:rPr>
        <w:t>-</w:t>
      </w:r>
      <w:r w:rsidRPr="00B84EF8">
        <w:rPr>
          <w:rFonts w:ascii="Arial" w:hAnsi="Arial" w:cs="Arial"/>
          <w:sz w:val="24"/>
          <w:szCs w:val="24"/>
        </w:rPr>
        <w:t xml:space="preserve">elle soumise ? </w:t>
      </w:r>
    </w:p>
    <w:p w:rsidR="00EB1201" w:rsidRDefault="00EB1201" w:rsidP="00B84EF8">
      <w:pPr>
        <w:ind w:left="360"/>
        <w:rPr>
          <w:rFonts w:ascii="Arial" w:hAnsi="Arial" w:cs="Arial"/>
          <w:sz w:val="24"/>
          <w:szCs w:val="24"/>
        </w:rPr>
      </w:pPr>
    </w:p>
    <w:p w:rsidR="00EB1201" w:rsidRPr="0066054D" w:rsidRDefault="0066054D" w:rsidP="00B84EF8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Cisaillement</w:t>
      </w:r>
    </w:p>
    <w:p w:rsidR="00EB1201" w:rsidRDefault="005C0E4F" w:rsidP="00B84EF8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column">
                  <wp:posOffset>6079490</wp:posOffset>
                </wp:positionH>
                <wp:positionV relativeFrom="paragraph">
                  <wp:posOffset>23495</wp:posOffset>
                </wp:positionV>
                <wp:extent cx="914400" cy="315595"/>
                <wp:effectExtent l="6985" t="7620" r="12065" b="10160"/>
                <wp:wrapNone/>
                <wp:docPr id="22" name="Text Box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7407C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0" o:spid="_x0000_s1114" type="#_x0000_t202" style="position:absolute;left:0;text-align:left;margin-left:478.7pt;margin-top:1.85pt;width:1in;height:24.8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">
                <v:textbox>
                  <w:txbxContent>
                    <w:p w:rsidR="003C132A" w:rsidRPr="00374F4A" w:rsidRDefault="003C132A" w:rsidP="007407C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  <w:r w:rsidRPr="00B84EF8">
        <w:rPr>
          <w:rFonts w:ascii="Arial" w:hAnsi="Arial" w:cs="Arial"/>
          <w:sz w:val="24"/>
          <w:szCs w:val="24"/>
        </w:rPr>
        <w:t>…………………………………………………</w:t>
      </w:r>
      <w:r w:rsidR="00EB1201">
        <w:rPr>
          <w:rFonts w:ascii="Arial" w:hAnsi="Arial" w:cs="Arial"/>
          <w:sz w:val="24"/>
          <w:szCs w:val="24"/>
        </w:rPr>
        <w:t>…………………………………………………………………..</w:t>
      </w:r>
    </w:p>
    <w:p w:rsidR="00EB1201" w:rsidRDefault="00EB1201" w:rsidP="00B84EF8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BD345C" w:rsidRDefault="00BD345C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B84EF8" w:rsidRPr="00B84EF8" w:rsidRDefault="005C0E4F" w:rsidP="00B84EF8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column">
                  <wp:posOffset>6079490</wp:posOffset>
                </wp:positionH>
                <wp:positionV relativeFrom="paragraph">
                  <wp:posOffset>101600</wp:posOffset>
                </wp:positionV>
                <wp:extent cx="914400" cy="315595"/>
                <wp:effectExtent l="6985" t="5715" r="12065" b="12065"/>
                <wp:wrapNone/>
                <wp:docPr id="21" name="Text Box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7407C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1" o:spid="_x0000_s1115" type="#_x0000_t202" style="position:absolute;left:0;text-align:left;margin-left:478.7pt;margin-top:8pt;width:1in;height:24.8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">
                <v:textbox>
                  <w:txbxContent>
                    <w:p w:rsidR="003C132A" w:rsidRPr="00374F4A" w:rsidRDefault="003C132A" w:rsidP="007407C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="00EB1201"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="00EB1201" w:rsidRPr="001A19C0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17</w:t>
      </w:r>
      <w:r w:rsidR="00EB1201" w:rsidRPr="001A19C0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="008C4195" w:rsidRPr="001A19C0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>Quel est le diamètre nominal de la vis de pivot</w:t>
      </w:r>
      <w:r w:rsidR="00EB1201">
        <w:rPr>
          <w:rFonts w:ascii="Arial" w:hAnsi="Arial" w:cs="Arial"/>
          <w:sz w:val="24"/>
          <w:szCs w:val="24"/>
        </w:rPr>
        <w:t> ?</w:t>
      </w:r>
    </w:p>
    <w:p w:rsidR="00EB1201" w:rsidRDefault="00EB1201" w:rsidP="00B84EF8">
      <w:pPr>
        <w:ind w:left="360"/>
        <w:rPr>
          <w:rFonts w:ascii="Arial" w:hAnsi="Arial" w:cs="Arial"/>
          <w:sz w:val="24"/>
          <w:szCs w:val="24"/>
        </w:rPr>
      </w:pP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  <w:proofErr w:type="spellStart"/>
      <w:r w:rsidRPr="00B84EF8">
        <w:rPr>
          <w:rFonts w:ascii="Arial" w:hAnsi="Arial" w:cs="Arial"/>
          <w:sz w:val="24"/>
          <w:szCs w:val="24"/>
        </w:rPr>
        <w:t>D</w:t>
      </w:r>
      <w:r w:rsidRPr="00B84EF8">
        <w:rPr>
          <w:rFonts w:ascii="Arial" w:hAnsi="Arial" w:cs="Arial"/>
          <w:sz w:val="24"/>
          <w:szCs w:val="24"/>
          <w:vertAlign w:val="subscript"/>
        </w:rPr>
        <w:t>vis</w:t>
      </w:r>
      <w:proofErr w:type="spellEnd"/>
      <w:r w:rsidR="001A19C0">
        <w:rPr>
          <w:rFonts w:ascii="Arial" w:hAnsi="Arial" w:cs="Arial"/>
          <w:sz w:val="24"/>
          <w:szCs w:val="24"/>
          <w:vertAlign w:val="subscript"/>
        </w:rPr>
        <w:t xml:space="preserve"> </w:t>
      </w:r>
      <w:r w:rsidRPr="00B84EF8">
        <w:rPr>
          <w:rFonts w:ascii="Arial" w:hAnsi="Arial" w:cs="Arial"/>
          <w:sz w:val="24"/>
          <w:szCs w:val="24"/>
        </w:rPr>
        <w:t>=</w:t>
      </w:r>
      <w:r w:rsidR="0066054D">
        <w:rPr>
          <w:rFonts w:ascii="Arial" w:hAnsi="Arial" w:cs="Arial"/>
          <w:b/>
          <w:color w:val="FF0000"/>
          <w:sz w:val="24"/>
          <w:szCs w:val="24"/>
        </w:rPr>
        <w:t xml:space="preserve"> 12 mm</w:t>
      </w:r>
    </w:p>
    <w:p w:rsidR="00EB1201" w:rsidRDefault="00EB1201" w:rsidP="00B84EF8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B84EF8" w:rsidRPr="00B84EF8" w:rsidRDefault="0023019B" w:rsidP="00B84EF8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2691130</wp:posOffset>
            </wp:positionH>
            <wp:positionV relativeFrom="paragraph">
              <wp:posOffset>311785</wp:posOffset>
            </wp:positionV>
            <wp:extent cx="2840990" cy="3444875"/>
            <wp:effectExtent l="19050" t="0" r="0" b="0"/>
            <wp:wrapSquare wrapText="bothSides"/>
            <wp:docPr id="1061" name="Image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1201"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="00EB1201" w:rsidRPr="001A19C0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18</w:t>
      </w:r>
      <w:r w:rsidR="001A19C0" w:rsidRPr="001A19C0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="00EB1201" w:rsidRPr="001A19C0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7B5749" w:rsidRPr="001A19C0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>Sur le croquis ci-dessous</w:t>
      </w:r>
      <w:r w:rsidR="00EB1201">
        <w:rPr>
          <w:rFonts w:ascii="Arial" w:hAnsi="Arial" w:cs="Arial"/>
          <w:sz w:val="24"/>
          <w:szCs w:val="24"/>
        </w:rPr>
        <w:t>,</w:t>
      </w:r>
      <w:r w:rsidR="008C4195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>surligner la ou les sections sollicitées de la vis lors de l’application de la charge</w:t>
      </w:r>
      <w:r w:rsidR="001A19C0">
        <w:rPr>
          <w:rFonts w:ascii="Arial" w:hAnsi="Arial" w:cs="Arial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</m:acc>
      </m:oMath>
      <w:r w:rsidR="00B84EF8" w:rsidRPr="00B84EF8">
        <w:rPr>
          <w:rFonts w:ascii="Arial" w:hAnsi="Arial" w:cs="Arial"/>
          <w:sz w:val="24"/>
          <w:szCs w:val="24"/>
        </w:rPr>
        <w:t> </w:t>
      </w:r>
      <w:r w:rsidR="00EB1201">
        <w:rPr>
          <w:rFonts w:ascii="Arial" w:hAnsi="Arial" w:cs="Arial"/>
          <w:sz w:val="24"/>
          <w:szCs w:val="24"/>
        </w:rPr>
        <w:t>.</w:t>
      </w: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</w:p>
    <w:p w:rsidR="00B84EF8" w:rsidRPr="00B84EF8" w:rsidRDefault="00B84EF8" w:rsidP="00575B1C">
      <w:pPr>
        <w:ind w:left="360"/>
        <w:jc w:val="center"/>
        <w:rPr>
          <w:rFonts w:ascii="Arial" w:hAnsi="Arial" w:cs="Arial"/>
          <w:sz w:val="24"/>
          <w:szCs w:val="24"/>
        </w:rPr>
      </w:pP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  <w:r w:rsidRPr="00B84EF8">
        <w:rPr>
          <w:rFonts w:ascii="Arial" w:hAnsi="Arial" w:cs="Arial"/>
          <w:sz w:val="24"/>
          <w:szCs w:val="24"/>
        </w:rPr>
        <w:tab/>
      </w: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8A6213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023FBD0D" wp14:editId="62443D10">
                <wp:simplePos x="0" y="0"/>
                <wp:positionH relativeFrom="column">
                  <wp:posOffset>4443729</wp:posOffset>
                </wp:positionH>
                <wp:positionV relativeFrom="paragraph">
                  <wp:posOffset>125730</wp:posOffset>
                </wp:positionV>
                <wp:extent cx="9525" cy="561975"/>
                <wp:effectExtent l="19050" t="19050" r="28575" b="28575"/>
                <wp:wrapNone/>
                <wp:docPr id="1077" name="Connecteur droit 1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56197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E40CE6" id="Connecteur droit 1077" o:spid="_x0000_s1026" style="position:absolute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9.9pt,9.9pt" to="350.65pt,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" strokecolor="red" strokeweight="3pt">
                <v:stroke joinstyle="miter"/>
              </v:line>
            </w:pict>
          </mc:Fallback>
        </mc:AlternateContent>
      </w:r>
    </w:p>
    <w:p w:rsidR="0023019B" w:rsidRDefault="008A6213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2FBA46FA" wp14:editId="1841A137">
                <wp:simplePos x="0" y="0"/>
                <wp:positionH relativeFrom="column">
                  <wp:posOffset>3576955</wp:posOffset>
                </wp:positionH>
                <wp:positionV relativeFrom="paragraph">
                  <wp:posOffset>7620</wp:posOffset>
                </wp:positionV>
                <wp:extent cx="9525" cy="476250"/>
                <wp:effectExtent l="19050" t="19050" r="28575" b="19050"/>
                <wp:wrapNone/>
                <wp:docPr id="1074" name="Connecteur droit 1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47625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98E90" id="Connecteur droit 1074" o:spid="_x0000_s1026" style="position:absolute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1.65pt,.6pt" to="282.4pt,3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" strokecolor="red" strokeweight="3pt">
                <v:stroke joinstyle="miter"/>
              </v:line>
            </w:pict>
          </mc:Fallback>
        </mc:AlternateContent>
      </w: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5C0E4F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column">
                  <wp:posOffset>6079490</wp:posOffset>
                </wp:positionH>
                <wp:positionV relativeFrom="paragraph">
                  <wp:posOffset>48895</wp:posOffset>
                </wp:positionV>
                <wp:extent cx="914400" cy="315595"/>
                <wp:effectExtent l="6985" t="5080" r="12065" b="12700"/>
                <wp:wrapNone/>
                <wp:docPr id="19" name="Text Box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7407C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2" o:spid="_x0000_s1116" type="#_x0000_t202" style="position:absolute;left:0;text-align:left;margin-left:478.7pt;margin-top:3.85pt;width:1in;height:24.8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">
                <v:textbox>
                  <w:txbxContent>
                    <w:p w:rsidR="003C132A" w:rsidRPr="00374F4A" w:rsidRDefault="003C132A" w:rsidP="007407C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23019B" w:rsidRDefault="0023019B" w:rsidP="00B84EF8">
      <w:pPr>
        <w:ind w:left="360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</w:p>
    <w:p w:rsidR="00B84EF8" w:rsidRPr="00B84EF8" w:rsidRDefault="00575B1C" w:rsidP="00B84EF8">
      <w:pPr>
        <w:ind w:left="360"/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1A19C0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19</w:t>
      </w:r>
      <w:r w:rsidR="001A19C0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1A19C0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7B5749" w:rsidRPr="001A19C0">
        <w:rPr>
          <w:rFonts w:ascii="Arial" w:hAnsi="Arial" w:cs="Arial"/>
          <w:sz w:val="24"/>
          <w:szCs w:val="24"/>
        </w:rPr>
        <w:t xml:space="preserve"> </w:t>
      </w:r>
      <w:r w:rsidR="000D75B9">
        <w:rPr>
          <w:rFonts w:ascii="Arial" w:hAnsi="Arial" w:cs="Arial"/>
          <w:sz w:val="24"/>
          <w:szCs w:val="24"/>
        </w:rPr>
        <w:t>D’après le</w:t>
      </w:r>
      <w:r w:rsidR="00B84EF8" w:rsidRPr="00B84EF8">
        <w:rPr>
          <w:rFonts w:ascii="Arial" w:hAnsi="Arial" w:cs="Arial"/>
          <w:sz w:val="24"/>
          <w:szCs w:val="24"/>
        </w:rPr>
        <w:t xml:space="preserve"> tableau ci-dessous</w:t>
      </w:r>
      <w:r>
        <w:rPr>
          <w:rFonts w:ascii="Arial" w:hAnsi="Arial" w:cs="Arial"/>
          <w:sz w:val="24"/>
          <w:szCs w:val="24"/>
        </w:rPr>
        <w:t>,</w:t>
      </w:r>
      <w:r w:rsidR="00B84EF8" w:rsidRPr="00B84EF8">
        <w:rPr>
          <w:rFonts w:ascii="Arial" w:hAnsi="Arial" w:cs="Arial"/>
          <w:sz w:val="24"/>
          <w:szCs w:val="24"/>
        </w:rPr>
        <w:t xml:space="preserve"> </w:t>
      </w:r>
      <w:proofErr w:type="gramStart"/>
      <w:r w:rsidR="00B84EF8" w:rsidRPr="00B84EF8">
        <w:rPr>
          <w:rFonts w:ascii="Arial" w:hAnsi="Arial" w:cs="Arial"/>
          <w:sz w:val="24"/>
          <w:szCs w:val="24"/>
        </w:rPr>
        <w:t>déterminer  la</w:t>
      </w:r>
      <w:proofErr w:type="gramEnd"/>
      <w:r w:rsidR="00B84EF8" w:rsidRPr="00B84EF8">
        <w:rPr>
          <w:rFonts w:ascii="Arial" w:hAnsi="Arial" w:cs="Arial"/>
          <w:sz w:val="24"/>
          <w:szCs w:val="24"/>
        </w:rPr>
        <w:t xml:space="preserve"> résistance élastique </w:t>
      </w:r>
      <w:proofErr w:type="spellStart"/>
      <w:r w:rsidR="00B84EF8" w:rsidRPr="00B84EF8">
        <w:rPr>
          <w:rFonts w:ascii="Arial" w:hAnsi="Arial" w:cs="Arial"/>
          <w:sz w:val="24"/>
          <w:szCs w:val="24"/>
        </w:rPr>
        <w:t>Re</w:t>
      </w:r>
      <w:proofErr w:type="spellEnd"/>
      <w:r w:rsidR="00B84EF8" w:rsidRPr="00B84EF8">
        <w:rPr>
          <w:rFonts w:ascii="Arial" w:hAnsi="Arial" w:cs="Arial"/>
          <w:sz w:val="24"/>
          <w:szCs w:val="24"/>
        </w:rPr>
        <w:t xml:space="preserve"> de la vis </w:t>
      </w:r>
      <w:r>
        <w:rPr>
          <w:rFonts w:ascii="Arial" w:hAnsi="Arial" w:cs="Arial"/>
          <w:sz w:val="24"/>
          <w:szCs w:val="24"/>
        </w:rPr>
        <w:t xml:space="preserve">ISO 4017 </w:t>
      </w:r>
      <w:r w:rsidR="00B84EF8" w:rsidRPr="00B84EF8">
        <w:rPr>
          <w:rFonts w:ascii="Arial" w:hAnsi="Arial" w:cs="Arial"/>
          <w:sz w:val="24"/>
          <w:szCs w:val="24"/>
        </w:rPr>
        <w:t>M12</w:t>
      </w:r>
      <w:r>
        <w:rPr>
          <w:rFonts w:ascii="Arial" w:hAnsi="Arial" w:cs="Arial"/>
          <w:sz w:val="24"/>
          <w:szCs w:val="24"/>
        </w:rPr>
        <w:t xml:space="preserve">-80 </w:t>
      </w:r>
      <w:r w:rsidR="00B84EF8" w:rsidRPr="00B84EF8">
        <w:rPr>
          <w:rFonts w:ascii="Arial" w:hAnsi="Arial" w:cs="Arial"/>
          <w:sz w:val="24"/>
          <w:szCs w:val="24"/>
        </w:rPr>
        <w:t>réalisée en  acier C35.</w:t>
      </w: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</w:p>
    <w:p w:rsidR="00B84EF8" w:rsidRPr="00B84EF8" w:rsidRDefault="00575B1C" w:rsidP="00575B1C">
      <w:pPr>
        <w:ind w:left="360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3149452" cy="2084023"/>
            <wp:effectExtent l="19050" t="0" r="0" b="0"/>
            <wp:docPr id="108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111" cy="2083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EF8" w:rsidRPr="00B84EF8" w:rsidRDefault="00B84EF8" w:rsidP="00B84EF8">
      <w:pPr>
        <w:ind w:left="360"/>
        <w:rPr>
          <w:rFonts w:ascii="Arial" w:hAnsi="Arial" w:cs="Arial"/>
          <w:sz w:val="24"/>
          <w:szCs w:val="24"/>
        </w:rPr>
      </w:pPr>
    </w:p>
    <w:p w:rsidR="00C2634E" w:rsidRDefault="005C0E4F" w:rsidP="00194B99">
      <w:pPr>
        <w:spacing w:before="240"/>
        <w:ind w:left="426"/>
        <w:rPr>
          <w:rFonts w:ascii="Arial" w:hAnsi="Arial" w:cs="Arial"/>
          <w:b/>
          <w:noProof/>
          <w:sz w:val="24"/>
          <w:szCs w:val="24"/>
          <w:u w:val="single"/>
          <w:lang w:eastAsia="zh-TW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5884545</wp:posOffset>
                </wp:positionH>
                <wp:positionV relativeFrom="paragraph">
                  <wp:posOffset>22860</wp:posOffset>
                </wp:positionV>
                <wp:extent cx="914400" cy="315595"/>
                <wp:effectExtent l="12065" t="10795" r="6985" b="6985"/>
                <wp:wrapNone/>
                <wp:docPr id="18" name="Text Box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7407C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3" o:spid="_x0000_s1117" type="#_x0000_t202" style="position:absolute;left:0;text-align:left;margin-left:463.35pt;margin-top:1.8pt;width:1in;height:24.8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">
                <v:textbox>
                  <w:txbxContent>
                    <w:p w:rsidR="003C132A" w:rsidRPr="00374F4A" w:rsidRDefault="003C132A" w:rsidP="007407C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="0010039E">
        <w:rPr>
          <w:rFonts w:ascii="Arial" w:eastAsia="Calibri" w:hAnsi="Arial" w:cs="Arial"/>
          <w:noProof/>
          <w:sz w:val="24"/>
          <w:szCs w:val="24"/>
        </w:rPr>
        <w:t>Re</w:t>
      </w:r>
      <w:r w:rsidR="001A19C0">
        <w:rPr>
          <w:rFonts w:ascii="Arial" w:eastAsia="Calibri" w:hAnsi="Arial" w:cs="Arial"/>
          <w:noProof/>
          <w:sz w:val="24"/>
          <w:szCs w:val="24"/>
        </w:rPr>
        <w:t xml:space="preserve"> </w:t>
      </w:r>
      <w:r w:rsidR="0010039E">
        <w:rPr>
          <w:rFonts w:ascii="Arial" w:eastAsia="Calibri" w:hAnsi="Arial" w:cs="Arial"/>
          <w:noProof/>
          <w:sz w:val="24"/>
          <w:szCs w:val="24"/>
        </w:rPr>
        <w:t>=</w:t>
      </w:r>
      <w:r w:rsidR="001A19C0">
        <w:rPr>
          <w:rFonts w:ascii="Arial" w:eastAsia="Calibri" w:hAnsi="Arial" w:cs="Arial"/>
          <w:noProof/>
          <w:sz w:val="24"/>
          <w:szCs w:val="24"/>
        </w:rPr>
        <w:t xml:space="preserve"> </w:t>
      </w:r>
      <w:r w:rsidR="00194B99">
        <w:rPr>
          <w:rFonts w:ascii="Arial" w:eastAsia="Calibri" w:hAnsi="Arial" w:cs="Arial"/>
          <w:b/>
          <w:noProof/>
          <w:color w:val="FF0000"/>
          <w:sz w:val="24"/>
          <w:szCs w:val="24"/>
        </w:rPr>
        <w:t>335 MPa</w:t>
      </w:r>
    </w:p>
    <w:p w:rsidR="00B84EF8" w:rsidRDefault="006449EB" w:rsidP="00C2634E">
      <w:pPr>
        <w:rPr>
          <w:rFonts w:ascii="Arial" w:hAnsi="Arial" w:cs="Arial"/>
          <w:color w:val="000000" w:themeColor="text1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lastRenderedPageBreak/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20</w:t>
      </w:r>
      <w:r w:rsidR="00765A42"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7B5749" w:rsidRPr="00765A42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>Calculer l</w:t>
      </w:r>
      <w:r w:rsidR="00191D95">
        <w:rPr>
          <w:rFonts w:ascii="Arial" w:hAnsi="Arial" w:cs="Arial"/>
          <w:sz w:val="24"/>
          <w:szCs w:val="24"/>
        </w:rPr>
        <w:t>’aire de l</w:t>
      </w:r>
      <w:r w:rsidR="00B84EF8" w:rsidRPr="00B84EF8">
        <w:rPr>
          <w:rFonts w:ascii="Arial" w:hAnsi="Arial" w:cs="Arial"/>
          <w:sz w:val="24"/>
          <w:szCs w:val="24"/>
        </w:rPr>
        <w:t xml:space="preserve">a section cisaillée de la </w:t>
      </w:r>
      <w:r w:rsidR="00765A42">
        <w:rPr>
          <w:rFonts w:ascii="Arial" w:hAnsi="Arial" w:cs="Arial"/>
          <w:sz w:val="24"/>
          <w:szCs w:val="24"/>
        </w:rPr>
        <w:t>v</w:t>
      </w:r>
      <w:r w:rsidR="00B84EF8" w:rsidRPr="00B84EF8">
        <w:rPr>
          <w:rFonts w:ascii="Arial" w:hAnsi="Arial" w:cs="Arial"/>
          <w:sz w:val="24"/>
          <w:szCs w:val="24"/>
        </w:rPr>
        <w:t>is</w:t>
      </w:r>
      <w:r>
        <w:rPr>
          <w:rFonts w:ascii="Arial" w:hAnsi="Arial" w:cs="Arial"/>
          <w:sz w:val="24"/>
          <w:szCs w:val="24"/>
        </w:rPr>
        <w:t>.</w:t>
      </w:r>
    </w:p>
    <w:p w:rsidR="006449EB" w:rsidRPr="00B84EF8" w:rsidRDefault="006449EB" w:rsidP="00B84EF8">
      <w:pPr>
        <w:ind w:left="360"/>
        <w:rPr>
          <w:rFonts w:ascii="Arial" w:hAnsi="Arial" w:cs="Arial"/>
          <w:sz w:val="24"/>
          <w:szCs w:val="24"/>
        </w:rPr>
      </w:pPr>
    </w:p>
    <w:p w:rsidR="006449EB" w:rsidRPr="00660976" w:rsidRDefault="00660976" w:rsidP="006449EB">
      <w:pPr>
        <w:ind w:left="36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S = (π x D</w:t>
      </w:r>
      <w:r w:rsidRPr="00660976">
        <w:rPr>
          <w:rFonts w:ascii="Arial" w:hAnsi="Arial" w:cs="Arial"/>
          <w:b/>
          <w:color w:val="FF0000"/>
          <w:sz w:val="24"/>
          <w:szCs w:val="24"/>
          <w:vertAlign w:val="superscript"/>
        </w:rPr>
        <w:t>2</w:t>
      </w:r>
      <w:r>
        <w:rPr>
          <w:rFonts w:ascii="Arial" w:hAnsi="Arial" w:cs="Arial"/>
          <w:b/>
          <w:color w:val="FF0000"/>
          <w:sz w:val="24"/>
          <w:szCs w:val="24"/>
        </w:rPr>
        <w:t>)/4 = (π x 12</w:t>
      </w:r>
      <w:r w:rsidRPr="00660976">
        <w:rPr>
          <w:rFonts w:ascii="Arial" w:hAnsi="Arial" w:cs="Arial"/>
          <w:b/>
          <w:color w:val="FF0000"/>
          <w:sz w:val="24"/>
          <w:szCs w:val="24"/>
          <w:vertAlign w:val="superscript"/>
        </w:rPr>
        <w:t>2</w:t>
      </w:r>
      <w:r>
        <w:rPr>
          <w:rFonts w:ascii="Arial" w:hAnsi="Arial" w:cs="Arial"/>
          <w:b/>
          <w:color w:val="FF0000"/>
          <w:sz w:val="24"/>
          <w:szCs w:val="24"/>
        </w:rPr>
        <w:t>)/4</w:t>
      </w:r>
    </w:p>
    <w:p w:rsidR="006449EB" w:rsidRDefault="005C0E4F" w:rsidP="006449EB">
      <w:pPr>
        <w:ind w:left="360"/>
        <w:rPr>
          <w:rFonts w:ascii="Arial" w:hAnsi="Arial" w:cs="Arial"/>
          <w:sz w:val="24"/>
          <w:szCs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139700</wp:posOffset>
                </wp:positionV>
                <wp:extent cx="914400" cy="315595"/>
                <wp:effectExtent l="6985" t="9525" r="12065" b="8255"/>
                <wp:wrapNone/>
                <wp:docPr id="17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E10686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9" o:spid="_x0000_s1118" type="#_x0000_t202" style="position:absolute;left:0;text-align:left;margin-left:479.95pt;margin-top:11pt;width:1in;height:24.85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">
                <v:textbox>
                  <w:txbxContent>
                    <w:p w:rsidR="003C132A" w:rsidRPr="00374F4A" w:rsidRDefault="003C132A" w:rsidP="00E10686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449EB" w:rsidRPr="00B84EF8" w:rsidRDefault="00660976" w:rsidP="006449EB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S = 113 mm</w:t>
      </w:r>
      <w:r w:rsidRPr="00660976">
        <w:rPr>
          <w:rFonts w:ascii="Arial" w:hAnsi="Arial" w:cs="Arial"/>
          <w:b/>
          <w:color w:val="FF0000"/>
          <w:sz w:val="24"/>
          <w:szCs w:val="24"/>
          <w:vertAlign w:val="superscript"/>
        </w:rPr>
        <w:t>2</w:t>
      </w:r>
    </w:p>
    <w:p w:rsidR="006449EB" w:rsidRDefault="006449EB" w:rsidP="006449EB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B84EF8" w:rsidRPr="00B84EF8" w:rsidRDefault="006449EB" w:rsidP="00C2634E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21</w:t>
      </w:r>
      <w:r w:rsidR="00765A42"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B84EF8" w:rsidRPr="00B84EF8">
        <w:rPr>
          <w:rFonts w:ascii="Arial" w:hAnsi="Arial" w:cs="Arial"/>
          <w:sz w:val="24"/>
          <w:szCs w:val="24"/>
        </w:rPr>
        <w:t xml:space="preserve"> Calculer la contrainte support</w:t>
      </w:r>
      <w:r>
        <w:rPr>
          <w:rFonts w:ascii="Arial" w:hAnsi="Arial" w:cs="Arial"/>
          <w:sz w:val="24"/>
          <w:szCs w:val="24"/>
        </w:rPr>
        <w:t>ée</w:t>
      </w:r>
      <w:r w:rsidR="00B84EF8" w:rsidRPr="00B84EF8">
        <w:rPr>
          <w:rFonts w:ascii="Arial" w:hAnsi="Arial" w:cs="Arial"/>
          <w:sz w:val="24"/>
          <w:szCs w:val="24"/>
        </w:rPr>
        <w:t xml:space="preserve"> pa</w:t>
      </w:r>
      <w:r w:rsidR="00765A42">
        <w:rPr>
          <w:rFonts w:ascii="Arial" w:hAnsi="Arial" w:cs="Arial"/>
          <w:sz w:val="24"/>
          <w:szCs w:val="24"/>
        </w:rPr>
        <w:t>r</w:t>
      </w:r>
      <w:r w:rsidR="00B84EF8" w:rsidRPr="00B84EF8">
        <w:rPr>
          <w:rFonts w:ascii="Arial" w:hAnsi="Arial" w:cs="Arial"/>
          <w:sz w:val="24"/>
          <w:szCs w:val="24"/>
        </w:rPr>
        <w:t xml:space="preserve"> la vis</w:t>
      </w:r>
      <w:r>
        <w:rPr>
          <w:rFonts w:ascii="Arial" w:hAnsi="Arial" w:cs="Arial"/>
          <w:sz w:val="24"/>
          <w:szCs w:val="24"/>
        </w:rPr>
        <w:t>.</w:t>
      </w:r>
    </w:p>
    <w:p w:rsidR="0023019B" w:rsidRDefault="0023019B" w:rsidP="006449EB">
      <w:pPr>
        <w:ind w:left="360"/>
        <w:rPr>
          <w:rFonts w:ascii="Arial" w:hAnsi="Arial" w:cs="Arial"/>
          <w:sz w:val="24"/>
          <w:szCs w:val="24"/>
        </w:rPr>
      </w:pPr>
    </w:p>
    <w:p w:rsidR="006449EB" w:rsidRDefault="00660976" w:rsidP="006449EB">
      <w:pPr>
        <w:ind w:left="360"/>
        <w:rPr>
          <w:rFonts w:ascii="Arial" w:hAnsi="Arial" w:cs="Arial"/>
          <w:b/>
          <w:noProof/>
          <w:color w:val="FF0000"/>
          <w:sz w:val="24"/>
          <w:szCs w:val="24"/>
        </w:rPr>
      </w:pPr>
      <w:r w:rsidRPr="00660976">
        <w:rPr>
          <w:b/>
          <w:color w:val="FF0000"/>
          <w:sz w:val="28"/>
          <w:szCs w:val="28"/>
        </w:rPr>
        <w:t>τ</w:t>
      </w:r>
      <w:r w:rsidR="005C0E4F" w:rsidRPr="00660976">
        <w:rPr>
          <w:b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49192B4D" wp14:editId="659F17F1">
                <wp:simplePos x="0" y="0"/>
                <wp:positionH relativeFrom="column">
                  <wp:posOffset>6104890</wp:posOffset>
                </wp:positionH>
                <wp:positionV relativeFrom="paragraph">
                  <wp:posOffset>88265</wp:posOffset>
                </wp:positionV>
                <wp:extent cx="914400" cy="315595"/>
                <wp:effectExtent l="6985" t="9525" r="12065" b="8255"/>
                <wp:wrapNone/>
                <wp:docPr id="14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E10686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92B4D" id="Text Box 260" o:spid="_x0000_s1119" type="#_x0000_t202" style="position:absolute;left:0;text-align:left;margin-left:480.7pt;margin-top:6.95pt;width:1in;height:24.8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">
                <v:textbox>
                  <w:txbxContent>
                    <w:p w:rsidR="003C132A" w:rsidRPr="00374F4A" w:rsidRDefault="003C132A" w:rsidP="00E10686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Pr="00660976">
        <w:rPr>
          <w:b/>
          <w:noProof/>
          <w:color w:val="FF0000"/>
          <w:sz w:val="28"/>
          <w:szCs w:val="28"/>
        </w:rPr>
        <w:t xml:space="preserve"> </w:t>
      </w:r>
      <w:r w:rsidRPr="00660976">
        <w:rPr>
          <w:rFonts w:ascii="Arial" w:hAnsi="Arial" w:cs="Arial"/>
          <w:b/>
          <w:noProof/>
          <w:color w:val="FF0000"/>
          <w:sz w:val="24"/>
          <w:szCs w:val="24"/>
        </w:rPr>
        <w:t>= T/S = 2500/113</w:t>
      </w:r>
    </w:p>
    <w:p w:rsidR="00660976" w:rsidRPr="00660976" w:rsidRDefault="00660976" w:rsidP="006449EB">
      <w:pPr>
        <w:ind w:left="360"/>
        <w:rPr>
          <w:rFonts w:ascii="Arial" w:hAnsi="Arial" w:cs="Arial"/>
          <w:color w:val="FF0000"/>
          <w:sz w:val="24"/>
          <w:szCs w:val="24"/>
        </w:rPr>
      </w:pPr>
    </w:p>
    <w:p w:rsidR="00660976" w:rsidRDefault="00660976" w:rsidP="00660976">
      <w:pPr>
        <w:ind w:left="360"/>
        <w:rPr>
          <w:rFonts w:ascii="Arial" w:hAnsi="Arial" w:cs="Arial"/>
          <w:b/>
          <w:noProof/>
          <w:color w:val="FF0000"/>
          <w:sz w:val="24"/>
          <w:szCs w:val="24"/>
        </w:rPr>
      </w:pPr>
      <w:r w:rsidRPr="00660976">
        <w:rPr>
          <w:b/>
          <w:color w:val="FF0000"/>
          <w:sz w:val="28"/>
          <w:szCs w:val="28"/>
        </w:rPr>
        <w:t>τ</w:t>
      </w:r>
      <w:r w:rsidRPr="00660976">
        <w:rPr>
          <w:b/>
          <w:noProof/>
          <w:color w:val="FF0000"/>
          <w:sz w:val="28"/>
          <w:szCs w:val="28"/>
        </w:rPr>
        <w:t xml:space="preserve"> </w:t>
      </w:r>
      <w:r w:rsidRPr="00660976">
        <w:rPr>
          <w:rFonts w:ascii="Arial" w:hAnsi="Arial" w:cs="Arial"/>
          <w:b/>
          <w:noProof/>
          <w:color w:val="FF0000"/>
          <w:sz w:val="24"/>
          <w:szCs w:val="24"/>
        </w:rPr>
        <w:t xml:space="preserve">= </w:t>
      </w:r>
      <w:r>
        <w:rPr>
          <w:rFonts w:ascii="Arial" w:hAnsi="Arial" w:cs="Arial"/>
          <w:b/>
          <w:noProof/>
          <w:color w:val="FF0000"/>
          <w:sz w:val="24"/>
          <w:szCs w:val="24"/>
        </w:rPr>
        <w:t>22,12 MPa</w:t>
      </w:r>
    </w:p>
    <w:p w:rsidR="006449EB" w:rsidRDefault="006449EB" w:rsidP="006449EB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B84EF8" w:rsidRPr="00B84EF8" w:rsidRDefault="006449EB" w:rsidP="00C2634E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22</w:t>
      </w:r>
      <w:r w:rsidR="00765A42"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7B5749" w:rsidRPr="00765A42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 xml:space="preserve">Calculer </w:t>
      </w:r>
      <w:r>
        <w:rPr>
          <w:rFonts w:ascii="Arial" w:hAnsi="Arial" w:cs="Arial"/>
          <w:sz w:val="24"/>
          <w:szCs w:val="24"/>
        </w:rPr>
        <w:t xml:space="preserve">la </w:t>
      </w:r>
      <w:r w:rsidR="00B84EF8" w:rsidRPr="00B84EF8">
        <w:rPr>
          <w:rFonts w:ascii="Arial" w:hAnsi="Arial" w:cs="Arial"/>
          <w:sz w:val="24"/>
          <w:szCs w:val="24"/>
        </w:rPr>
        <w:t>résistance élastique au cisaillement</w:t>
      </w:r>
      <w:r w:rsidR="008C4195"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Rg</w:t>
      </w:r>
      <w:proofErr w:type="spellEnd"/>
      <w:r w:rsidR="00B84EF8" w:rsidRPr="00B84EF8">
        <w:rPr>
          <w:rFonts w:ascii="Arial" w:hAnsi="Arial" w:cs="Arial"/>
          <w:sz w:val="24"/>
          <w:szCs w:val="24"/>
        </w:rPr>
        <w:t xml:space="preserve"> sachant que </w:t>
      </w:r>
      <w:proofErr w:type="spellStart"/>
      <w:r w:rsidR="00B84EF8" w:rsidRPr="00B84EF8">
        <w:rPr>
          <w:rFonts w:ascii="Arial" w:hAnsi="Arial" w:cs="Arial"/>
          <w:sz w:val="24"/>
          <w:szCs w:val="24"/>
        </w:rPr>
        <w:t>Rg</w:t>
      </w:r>
      <w:proofErr w:type="spellEnd"/>
      <w:r w:rsidR="00B84EF8" w:rsidRPr="00B84EF8">
        <w:rPr>
          <w:rFonts w:ascii="Arial" w:hAnsi="Arial" w:cs="Arial"/>
          <w:sz w:val="24"/>
          <w:szCs w:val="24"/>
        </w:rPr>
        <w:t xml:space="preserve"> = </w:t>
      </w:r>
      <w:proofErr w:type="spellStart"/>
      <w:r w:rsidR="00B84EF8" w:rsidRPr="00B84EF8">
        <w:rPr>
          <w:rFonts w:ascii="Arial" w:hAnsi="Arial" w:cs="Arial"/>
          <w:sz w:val="24"/>
          <w:szCs w:val="24"/>
        </w:rPr>
        <w:t>Re</w:t>
      </w:r>
      <w:proofErr w:type="spellEnd"/>
      <w:r w:rsidR="00B84EF8" w:rsidRPr="00B84EF8">
        <w:rPr>
          <w:rFonts w:ascii="Arial" w:hAnsi="Arial" w:cs="Arial"/>
          <w:sz w:val="24"/>
          <w:szCs w:val="24"/>
        </w:rPr>
        <w:t> /2</w:t>
      </w:r>
      <w:r w:rsidR="00765A42">
        <w:rPr>
          <w:rFonts w:ascii="Arial" w:hAnsi="Arial" w:cs="Arial"/>
          <w:sz w:val="24"/>
          <w:szCs w:val="24"/>
        </w:rPr>
        <w:t>.</w:t>
      </w:r>
    </w:p>
    <w:p w:rsidR="0023019B" w:rsidRDefault="0023019B" w:rsidP="006449EB">
      <w:pPr>
        <w:ind w:left="360"/>
        <w:rPr>
          <w:rFonts w:ascii="Arial" w:hAnsi="Arial" w:cs="Arial"/>
          <w:sz w:val="24"/>
          <w:szCs w:val="24"/>
        </w:rPr>
      </w:pPr>
    </w:p>
    <w:p w:rsidR="006449EB" w:rsidRPr="00C429D5" w:rsidRDefault="00C429D5" w:rsidP="006449EB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proofErr w:type="spellStart"/>
      <w:r>
        <w:rPr>
          <w:rFonts w:ascii="Arial" w:hAnsi="Arial" w:cs="Arial"/>
          <w:b/>
          <w:color w:val="FF0000"/>
          <w:sz w:val="24"/>
          <w:szCs w:val="24"/>
        </w:rPr>
        <w:t>Rg</w:t>
      </w:r>
      <w:proofErr w:type="spellEnd"/>
      <w:r>
        <w:rPr>
          <w:rFonts w:ascii="Arial" w:hAnsi="Arial" w:cs="Arial"/>
          <w:b/>
          <w:color w:val="FF0000"/>
          <w:sz w:val="24"/>
          <w:szCs w:val="24"/>
        </w:rPr>
        <w:t xml:space="preserve"> = </w:t>
      </w:r>
      <w:proofErr w:type="spellStart"/>
      <w:r>
        <w:rPr>
          <w:rFonts w:ascii="Arial" w:hAnsi="Arial" w:cs="Arial"/>
          <w:b/>
          <w:color w:val="FF0000"/>
          <w:sz w:val="24"/>
          <w:szCs w:val="24"/>
        </w:rPr>
        <w:t>Re</w:t>
      </w:r>
      <w:proofErr w:type="spellEnd"/>
      <w:r>
        <w:rPr>
          <w:rFonts w:ascii="Arial" w:hAnsi="Arial" w:cs="Arial"/>
          <w:b/>
          <w:color w:val="FF0000"/>
          <w:sz w:val="24"/>
          <w:szCs w:val="24"/>
        </w:rPr>
        <w:t>/2 = 335/2</w:t>
      </w:r>
    </w:p>
    <w:p w:rsidR="006449EB" w:rsidRDefault="005C0E4F" w:rsidP="006449EB">
      <w:pPr>
        <w:ind w:left="360"/>
        <w:rPr>
          <w:rFonts w:ascii="Arial" w:hAnsi="Arial" w:cs="Arial"/>
          <w:sz w:val="24"/>
          <w:szCs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>
                <wp:simplePos x="0" y="0"/>
                <wp:positionH relativeFrom="column">
                  <wp:posOffset>6152515</wp:posOffset>
                </wp:positionH>
                <wp:positionV relativeFrom="paragraph">
                  <wp:posOffset>69215</wp:posOffset>
                </wp:positionV>
                <wp:extent cx="914400" cy="315595"/>
                <wp:effectExtent l="6985" t="13335" r="12065" b="13970"/>
                <wp:wrapNone/>
                <wp:docPr id="13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E10686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1" o:spid="_x0000_s1120" type="#_x0000_t202" style="position:absolute;left:0;text-align:left;margin-left:484.45pt;margin-top:5.45pt;width:1in;height:24.8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">
                <v:textbox>
                  <w:txbxContent>
                    <w:p w:rsidR="003C132A" w:rsidRPr="00374F4A" w:rsidRDefault="003C132A" w:rsidP="00E10686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449EB" w:rsidRPr="00C429D5" w:rsidRDefault="00C429D5" w:rsidP="006449EB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proofErr w:type="spellStart"/>
      <w:r w:rsidRPr="00C429D5">
        <w:rPr>
          <w:rFonts w:ascii="Arial" w:hAnsi="Arial" w:cs="Arial"/>
          <w:b/>
          <w:color w:val="FF0000"/>
          <w:sz w:val="24"/>
          <w:szCs w:val="24"/>
        </w:rPr>
        <w:t>Rg</w:t>
      </w:r>
      <w:proofErr w:type="spellEnd"/>
      <w:r w:rsidRPr="00C429D5">
        <w:rPr>
          <w:rFonts w:ascii="Arial" w:hAnsi="Arial" w:cs="Arial"/>
          <w:b/>
          <w:color w:val="FF0000"/>
          <w:sz w:val="24"/>
          <w:szCs w:val="24"/>
        </w:rPr>
        <w:t xml:space="preserve"> = 167</w:t>
      </w:r>
      <w:r>
        <w:rPr>
          <w:rFonts w:ascii="Arial" w:hAnsi="Arial" w:cs="Arial"/>
          <w:b/>
          <w:color w:val="FF0000"/>
          <w:sz w:val="24"/>
          <w:szCs w:val="24"/>
        </w:rPr>
        <w:t>,</w:t>
      </w:r>
      <w:r w:rsidRPr="00C429D5">
        <w:rPr>
          <w:rFonts w:ascii="Arial" w:hAnsi="Arial" w:cs="Arial"/>
          <w:b/>
          <w:color w:val="FF0000"/>
          <w:sz w:val="24"/>
          <w:szCs w:val="24"/>
        </w:rPr>
        <w:t xml:space="preserve">5 </w:t>
      </w:r>
      <w:proofErr w:type="spellStart"/>
      <w:r w:rsidRPr="00C429D5">
        <w:rPr>
          <w:rFonts w:ascii="Arial" w:hAnsi="Arial" w:cs="Arial"/>
          <w:b/>
          <w:color w:val="FF0000"/>
          <w:sz w:val="24"/>
          <w:szCs w:val="24"/>
        </w:rPr>
        <w:t>MPa</w:t>
      </w:r>
      <w:proofErr w:type="spellEnd"/>
    </w:p>
    <w:p w:rsidR="006449EB" w:rsidRDefault="006449EB" w:rsidP="006449EB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B84EF8" w:rsidRPr="00B84EF8" w:rsidRDefault="006449EB" w:rsidP="00C2634E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23</w:t>
      </w:r>
      <w:r w:rsidR="00765A42"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7B5749" w:rsidRPr="00765A42">
        <w:rPr>
          <w:rFonts w:ascii="Arial" w:hAnsi="Arial" w:cs="Arial"/>
          <w:sz w:val="24"/>
          <w:szCs w:val="24"/>
        </w:rPr>
        <w:t xml:space="preserve"> </w:t>
      </w:r>
      <w:r w:rsidR="00B84EF8" w:rsidRPr="00B84EF8">
        <w:rPr>
          <w:rFonts w:ascii="Arial" w:hAnsi="Arial" w:cs="Arial"/>
          <w:sz w:val="24"/>
          <w:szCs w:val="24"/>
        </w:rPr>
        <w:t xml:space="preserve">Calculer </w:t>
      </w:r>
      <w:r>
        <w:rPr>
          <w:rFonts w:ascii="Arial" w:hAnsi="Arial" w:cs="Arial"/>
          <w:sz w:val="24"/>
          <w:szCs w:val="24"/>
        </w:rPr>
        <w:t>la</w:t>
      </w:r>
      <w:r w:rsidR="00AA2C1C">
        <w:rPr>
          <w:rFonts w:ascii="Arial" w:hAnsi="Arial" w:cs="Arial"/>
          <w:sz w:val="24"/>
          <w:szCs w:val="24"/>
        </w:rPr>
        <w:t xml:space="preserve"> </w:t>
      </w:r>
      <w:r w:rsidRPr="00B84EF8">
        <w:rPr>
          <w:rFonts w:ascii="Arial" w:hAnsi="Arial" w:cs="Arial"/>
          <w:sz w:val="24"/>
          <w:szCs w:val="24"/>
        </w:rPr>
        <w:t>résistance pratique au cisaillement</w:t>
      </w:r>
      <w:r w:rsidR="008C4195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84EF8" w:rsidRPr="00B84EF8">
        <w:rPr>
          <w:rFonts w:ascii="Arial" w:hAnsi="Arial" w:cs="Arial"/>
          <w:sz w:val="24"/>
          <w:szCs w:val="24"/>
        </w:rPr>
        <w:t>Rpg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23019B" w:rsidRDefault="0023019B" w:rsidP="006449EB">
      <w:pPr>
        <w:ind w:left="360"/>
        <w:rPr>
          <w:rFonts w:ascii="Arial" w:hAnsi="Arial" w:cs="Arial"/>
          <w:sz w:val="24"/>
          <w:szCs w:val="24"/>
        </w:rPr>
      </w:pPr>
    </w:p>
    <w:p w:rsidR="006449EB" w:rsidRPr="004A3C21" w:rsidRDefault="00C429D5" w:rsidP="006449EB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proofErr w:type="spellStart"/>
      <w:r w:rsidRPr="004A3C21">
        <w:rPr>
          <w:rFonts w:ascii="Arial" w:hAnsi="Arial" w:cs="Arial"/>
          <w:b/>
          <w:color w:val="FF0000"/>
          <w:sz w:val="24"/>
          <w:szCs w:val="24"/>
        </w:rPr>
        <w:t>Rpg</w:t>
      </w:r>
      <w:proofErr w:type="spellEnd"/>
      <w:r w:rsidRPr="004A3C21">
        <w:rPr>
          <w:rFonts w:ascii="Arial" w:hAnsi="Arial" w:cs="Arial"/>
          <w:b/>
          <w:color w:val="FF0000"/>
          <w:sz w:val="24"/>
          <w:szCs w:val="24"/>
        </w:rPr>
        <w:t xml:space="preserve"> = </w:t>
      </w:r>
      <w:proofErr w:type="spellStart"/>
      <w:r w:rsidRPr="004A3C21">
        <w:rPr>
          <w:rFonts w:ascii="Arial" w:hAnsi="Arial" w:cs="Arial"/>
          <w:b/>
          <w:color w:val="FF0000"/>
          <w:sz w:val="24"/>
          <w:szCs w:val="24"/>
        </w:rPr>
        <w:t>Rg</w:t>
      </w:r>
      <w:proofErr w:type="spellEnd"/>
      <w:r w:rsidRPr="004A3C21">
        <w:rPr>
          <w:rFonts w:ascii="Arial" w:hAnsi="Arial" w:cs="Arial"/>
          <w:b/>
          <w:color w:val="FF0000"/>
          <w:sz w:val="24"/>
          <w:szCs w:val="24"/>
        </w:rPr>
        <w:t>/s = 167,5/2</w:t>
      </w:r>
    </w:p>
    <w:p w:rsidR="006449EB" w:rsidRPr="004A3C21" w:rsidRDefault="005C0E4F" w:rsidP="006449EB">
      <w:pPr>
        <w:ind w:left="360"/>
        <w:rPr>
          <w:rFonts w:ascii="Arial" w:hAnsi="Arial" w:cs="Arial"/>
          <w:sz w:val="24"/>
          <w:szCs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105410</wp:posOffset>
                </wp:positionV>
                <wp:extent cx="914400" cy="315595"/>
                <wp:effectExtent l="6985" t="5080" r="12065" b="12700"/>
                <wp:wrapNone/>
                <wp:docPr id="12" name="Text Box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C211CD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6" o:spid="_x0000_s1121" type="#_x0000_t202" style="position:absolute;left:0;text-align:left;margin-left:479.95pt;margin-top:8.3pt;width:1in;height:24.8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">
                <v:textbox>
                  <w:txbxContent>
                    <w:p w:rsidR="003C132A" w:rsidRPr="00374F4A" w:rsidRDefault="003C132A" w:rsidP="00C211CD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2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6449EB" w:rsidRPr="004A3C21" w:rsidRDefault="00C429D5" w:rsidP="006449EB">
      <w:pPr>
        <w:ind w:left="360"/>
        <w:rPr>
          <w:rFonts w:ascii="Arial" w:hAnsi="Arial" w:cs="Arial"/>
          <w:b/>
          <w:sz w:val="24"/>
          <w:szCs w:val="24"/>
        </w:rPr>
      </w:pPr>
      <w:proofErr w:type="spellStart"/>
      <w:r w:rsidRPr="004A3C21">
        <w:rPr>
          <w:rFonts w:ascii="Arial" w:hAnsi="Arial" w:cs="Arial"/>
          <w:b/>
          <w:color w:val="FF0000"/>
          <w:sz w:val="24"/>
          <w:szCs w:val="24"/>
        </w:rPr>
        <w:t>Rpg</w:t>
      </w:r>
      <w:proofErr w:type="spellEnd"/>
      <w:r w:rsidRPr="004A3C21">
        <w:rPr>
          <w:rFonts w:ascii="Arial" w:hAnsi="Arial" w:cs="Arial"/>
          <w:b/>
          <w:color w:val="FF0000"/>
          <w:sz w:val="24"/>
          <w:szCs w:val="24"/>
        </w:rPr>
        <w:t xml:space="preserve"> = 83,75 </w:t>
      </w:r>
      <w:proofErr w:type="spellStart"/>
      <w:r w:rsidRPr="004A3C21">
        <w:rPr>
          <w:rFonts w:ascii="Arial" w:hAnsi="Arial" w:cs="Arial"/>
          <w:b/>
          <w:color w:val="FF0000"/>
          <w:sz w:val="24"/>
          <w:szCs w:val="24"/>
        </w:rPr>
        <w:t>MPa</w:t>
      </w:r>
      <w:proofErr w:type="spellEnd"/>
    </w:p>
    <w:p w:rsidR="006449EB" w:rsidRPr="004A3C21" w:rsidRDefault="006449EB" w:rsidP="006449EB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B84EF8" w:rsidRPr="00B84EF8" w:rsidRDefault="006449EB" w:rsidP="00C2634E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24</w:t>
      </w:r>
      <w:r w:rsidR="00765A42"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="00B84EF8" w:rsidRPr="00B84EF8">
        <w:rPr>
          <w:rFonts w:ascii="Arial" w:hAnsi="Arial" w:cs="Arial"/>
          <w:sz w:val="24"/>
          <w:szCs w:val="24"/>
        </w:rPr>
        <w:t xml:space="preserve"> En comparant la contrainte </w:t>
      </w:r>
      <w:proofErr w:type="spellStart"/>
      <w:r w:rsidR="00B84EF8" w:rsidRPr="00B84EF8">
        <w:rPr>
          <w:rFonts w:ascii="Arial" w:hAnsi="Arial" w:cs="Arial"/>
          <w:sz w:val="24"/>
          <w:szCs w:val="24"/>
        </w:rPr>
        <w:t>maxi</w:t>
      </w:r>
      <w:r w:rsidR="003C132A">
        <w:rPr>
          <w:rFonts w:ascii="Arial" w:hAnsi="Arial" w:cs="Arial"/>
          <w:sz w:val="24"/>
          <w:szCs w:val="24"/>
        </w:rPr>
        <w:t>mun</w:t>
      </w:r>
      <w:bookmarkStart w:id="0" w:name="_GoBack"/>
      <w:bookmarkEnd w:id="0"/>
      <w:proofErr w:type="spellEnd"/>
      <w:r w:rsidR="00B84EF8" w:rsidRPr="00B84EF8">
        <w:rPr>
          <w:rFonts w:ascii="Arial" w:hAnsi="Arial" w:cs="Arial"/>
          <w:sz w:val="24"/>
          <w:szCs w:val="24"/>
        </w:rPr>
        <w:t xml:space="preserve"> à la résistance pratique au cisaillement</w:t>
      </w:r>
      <w:r>
        <w:rPr>
          <w:rFonts w:ascii="Arial" w:hAnsi="Arial" w:cs="Arial"/>
          <w:sz w:val="24"/>
          <w:szCs w:val="24"/>
        </w:rPr>
        <w:t>,</w:t>
      </w:r>
      <w:r w:rsidR="00B84EF8" w:rsidRPr="00B84EF8">
        <w:rPr>
          <w:rFonts w:ascii="Arial" w:hAnsi="Arial" w:cs="Arial"/>
          <w:sz w:val="24"/>
          <w:szCs w:val="24"/>
        </w:rPr>
        <w:t xml:space="preserve"> conclure sur la résistance des vis.</w:t>
      </w:r>
    </w:p>
    <w:p w:rsidR="0023019B" w:rsidRDefault="0023019B" w:rsidP="006449EB">
      <w:pPr>
        <w:ind w:left="360"/>
        <w:rPr>
          <w:rFonts w:ascii="Arial" w:hAnsi="Arial" w:cs="Arial"/>
          <w:sz w:val="24"/>
          <w:szCs w:val="24"/>
        </w:rPr>
      </w:pPr>
    </w:p>
    <w:p w:rsidR="006449EB" w:rsidRPr="00C429D5" w:rsidRDefault="00C429D5" w:rsidP="006449EB">
      <w:pPr>
        <w:ind w:left="360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22,12 &lt; 83,75 donc la condition de résistance est respectée : la vis résiste.</w:t>
      </w:r>
    </w:p>
    <w:p w:rsidR="006449EB" w:rsidRDefault="006449EB" w:rsidP="006449EB">
      <w:pPr>
        <w:ind w:left="360"/>
        <w:rPr>
          <w:rFonts w:ascii="Arial" w:hAnsi="Arial" w:cs="Arial"/>
          <w:sz w:val="24"/>
          <w:szCs w:val="24"/>
        </w:rPr>
      </w:pPr>
    </w:p>
    <w:p w:rsidR="006449EB" w:rsidRPr="00B84EF8" w:rsidRDefault="005C0E4F" w:rsidP="006449EB">
      <w:pPr>
        <w:ind w:left="360"/>
        <w:rPr>
          <w:rFonts w:ascii="Arial" w:hAnsi="Arial" w:cs="Arial"/>
          <w:sz w:val="24"/>
          <w:szCs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26035</wp:posOffset>
                </wp:positionV>
                <wp:extent cx="914400" cy="315595"/>
                <wp:effectExtent l="6985" t="13335" r="12065" b="13970"/>
                <wp:wrapNone/>
                <wp:docPr id="11" name="Text Box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C211CD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4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7" o:spid="_x0000_s1122" type="#_x0000_t202" style="position:absolute;left:0;text-align:left;margin-left:479.95pt;margin-top:2.05pt;width:1in;height:24.8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">
                <v:textbox>
                  <w:txbxContent>
                    <w:p w:rsidR="003C132A" w:rsidRPr="00374F4A" w:rsidRDefault="003C132A" w:rsidP="00C211CD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4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  <w:r w:rsidR="006449EB" w:rsidRPr="00B84EF8">
        <w:rPr>
          <w:rFonts w:ascii="Arial" w:hAnsi="Arial" w:cs="Arial"/>
          <w:sz w:val="24"/>
          <w:szCs w:val="24"/>
        </w:rPr>
        <w:t>…………………………………………………</w:t>
      </w:r>
      <w:r w:rsidR="006449EB">
        <w:rPr>
          <w:rFonts w:ascii="Arial" w:hAnsi="Arial" w:cs="Arial"/>
          <w:sz w:val="24"/>
          <w:szCs w:val="24"/>
        </w:rPr>
        <w:t>…………………………………………………………………..</w:t>
      </w:r>
    </w:p>
    <w:p w:rsidR="006449EB" w:rsidRDefault="006449EB" w:rsidP="006449EB">
      <w:pPr>
        <w:ind w:left="360"/>
        <w:rPr>
          <w:rFonts w:ascii="Arial" w:hAnsi="Arial" w:cs="Arial"/>
          <w:b/>
          <w:sz w:val="24"/>
          <w:szCs w:val="24"/>
          <w:u w:val="single"/>
        </w:rPr>
      </w:pPr>
    </w:p>
    <w:p w:rsidR="002512BE" w:rsidRPr="00B84EF8" w:rsidRDefault="002512BE" w:rsidP="006449EB">
      <w:pPr>
        <w:ind w:left="360"/>
        <w:rPr>
          <w:rFonts w:ascii="Arial" w:eastAsia="Calibri" w:hAnsi="Arial" w:cs="Arial"/>
          <w:noProof/>
          <w:sz w:val="24"/>
          <w:szCs w:val="24"/>
        </w:rPr>
      </w:pPr>
    </w:p>
    <w:p w:rsidR="00560835" w:rsidRDefault="00560835" w:rsidP="00C2634E">
      <w:pPr>
        <w:pStyle w:val="Texte"/>
        <w:rPr>
          <w:rFonts w:cs="Arial"/>
          <w:b/>
          <w:szCs w:val="24"/>
        </w:rPr>
      </w:pPr>
      <w:r>
        <w:rPr>
          <w:rFonts w:cs="Arial"/>
          <w:b/>
          <w:szCs w:val="24"/>
        </w:rPr>
        <w:t>5</w:t>
      </w:r>
      <w:r w:rsidRPr="00081A82">
        <w:rPr>
          <w:rFonts w:cs="Arial"/>
          <w:b/>
          <w:szCs w:val="24"/>
          <w:vertAlign w:val="superscript"/>
        </w:rPr>
        <w:t>e</w:t>
      </w:r>
      <w:r w:rsidRPr="00081A82">
        <w:rPr>
          <w:rFonts w:cs="Arial"/>
          <w:b/>
          <w:szCs w:val="24"/>
        </w:rPr>
        <w:t xml:space="preserve"> partie : </w:t>
      </w:r>
      <w:r>
        <w:rPr>
          <w:rFonts w:cs="Arial"/>
          <w:b/>
          <w:szCs w:val="24"/>
        </w:rPr>
        <w:t>Définition de</w:t>
      </w:r>
      <w:r w:rsidR="00BD345C">
        <w:rPr>
          <w:rFonts w:cs="Arial"/>
          <w:b/>
          <w:szCs w:val="24"/>
        </w:rPr>
        <w:t xml:space="preserve"> la chape inférieu</w:t>
      </w:r>
      <w:r w:rsidR="00B959AA">
        <w:rPr>
          <w:rFonts w:cs="Arial"/>
          <w:b/>
          <w:szCs w:val="24"/>
        </w:rPr>
        <w:t>re</w:t>
      </w:r>
      <w:r>
        <w:rPr>
          <w:rFonts w:cs="Arial"/>
          <w:b/>
          <w:szCs w:val="24"/>
        </w:rPr>
        <w:t xml:space="preserve"> </w:t>
      </w:r>
      <w:proofErr w:type="spellStart"/>
      <w:r>
        <w:rPr>
          <w:rFonts w:cs="Arial"/>
          <w:b/>
          <w:szCs w:val="24"/>
        </w:rPr>
        <w:t>Rep</w:t>
      </w:r>
      <w:proofErr w:type="spellEnd"/>
      <w:r>
        <w:rPr>
          <w:rFonts w:cs="Arial"/>
          <w:b/>
          <w:szCs w:val="24"/>
        </w:rPr>
        <w:t xml:space="preserve">. </w:t>
      </w:r>
      <w:r w:rsidR="00C30622">
        <w:rPr>
          <w:rFonts w:cs="Arial"/>
          <w:b/>
          <w:color w:val="000000" w:themeColor="text1"/>
          <w:szCs w:val="24"/>
        </w:rPr>
        <w:t>1030</w:t>
      </w:r>
      <w:r>
        <w:rPr>
          <w:rFonts w:cs="Arial"/>
          <w:b/>
          <w:szCs w:val="24"/>
        </w:rPr>
        <w:t>.</w:t>
      </w:r>
    </w:p>
    <w:p w:rsidR="00560835" w:rsidRDefault="00560835" w:rsidP="0088711B">
      <w:pPr>
        <w:pStyle w:val="Texte"/>
        <w:rPr>
          <w:noProof/>
          <w:lang w:eastAsia="zh-TW"/>
        </w:rPr>
      </w:pPr>
    </w:p>
    <w:p w:rsidR="00674419" w:rsidRPr="00674419" w:rsidRDefault="00B959AA" w:rsidP="00C30622">
      <w:pPr>
        <w:spacing w:before="1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L'entreprise a décid</w:t>
      </w:r>
      <w:r w:rsidR="0023019B">
        <w:rPr>
          <w:rFonts w:ascii="Arial" w:hAnsi="Arial" w:cs="Arial"/>
          <w:sz w:val="24"/>
          <w:szCs w:val="24"/>
        </w:rPr>
        <w:t>é</w:t>
      </w:r>
      <w:r>
        <w:rPr>
          <w:rFonts w:ascii="Arial" w:hAnsi="Arial" w:cs="Arial"/>
          <w:sz w:val="24"/>
          <w:szCs w:val="24"/>
        </w:rPr>
        <w:t xml:space="preserve"> de sous-traiter la fabrication de la chape inférieure </w:t>
      </w:r>
      <w:proofErr w:type="spellStart"/>
      <w:r>
        <w:rPr>
          <w:rFonts w:ascii="Arial" w:hAnsi="Arial" w:cs="Arial"/>
          <w:sz w:val="24"/>
          <w:szCs w:val="24"/>
        </w:rPr>
        <w:t>Rep</w:t>
      </w:r>
      <w:proofErr w:type="spellEnd"/>
      <w:r>
        <w:rPr>
          <w:rFonts w:ascii="Arial" w:hAnsi="Arial" w:cs="Arial"/>
          <w:sz w:val="24"/>
          <w:szCs w:val="24"/>
        </w:rPr>
        <w:t>.</w:t>
      </w:r>
      <w:r w:rsidR="00C30622">
        <w:rPr>
          <w:rFonts w:ascii="Arial" w:hAnsi="Arial" w:cs="Arial"/>
          <w:sz w:val="24"/>
          <w:szCs w:val="24"/>
        </w:rPr>
        <w:t xml:space="preserve"> </w:t>
      </w:r>
      <w:r w:rsidR="00C30622">
        <w:rPr>
          <w:rFonts w:ascii="Arial" w:hAnsi="Arial" w:cs="Arial"/>
          <w:color w:val="000000" w:themeColor="text1"/>
          <w:sz w:val="24"/>
          <w:szCs w:val="24"/>
        </w:rPr>
        <w:t>1030</w:t>
      </w:r>
      <w:r>
        <w:rPr>
          <w:rFonts w:ascii="Arial" w:hAnsi="Arial" w:cs="Arial"/>
          <w:sz w:val="24"/>
          <w:szCs w:val="24"/>
        </w:rPr>
        <w:t>.</w:t>
      </w:r>
    </w:p>
    <w:p w:rsidR="00674419" w:rsidRPr="00674419" w:rsidRDefault="00674419" w:rsidP="00FC0693">
      <w:pPr>
        <w:ind w:right="2268"/>
        <w:rPr>
          <w:rFonts w:ascii="Arial" w:hAnsi="Arial" w:cs="Arial"/>
          <w:sz w:val="24"/>
          <w:szCs w:val="24"/>
        </w:rPr>
      </w:pPr>
    </w:p>
    <w:p w:rsidR="00C30622" w:rsidRDefault="00765A42" w:rsidP="00C30622">
      <w:pPr>
        <w:ind w:right="4536"/>
        <w:rPr>
          <w:rFonts w:ascii="Arial" w:hAnsi="Arial" w:cs="Arial"/>
          <w:sz w:val="24"/>
          <w:szCs w:val="24"/>
        </w:rPr>
      </w:pPr>
      <w:r w:rsidRPr="00765A42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 wp14:anchorId="663476DA" wp14:editId="05C06A62">
            <wp:simplePos x="0" y="0"/>
            <wp:positionH relativeFrom="column">
              <wp:posOffset>3511209</wp:posOffset>
            </wp:positionH>
            <wp:positionV relativeFrom="paragraph">
              <wp:posOffset>6760</wp:posOffset>
            </wp:positionV>
            <wp:extent cx="3516374" cy="3088981"/>
            <wp:effectExtent l="0" t="0" r="0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594" cy="309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59AA">
        <w:rPr>
          <w:rFonts w:ascii="Arial" w:hAnsi="Arial" w:cs="Arial"/>
          <w:sz w:val="24"/>
          <w:szCs w:val="24"/>
        </w:rPr>
        <w:t>Il est donc nécessaire de fournir à l'entreprise</w:t>
      </w:r>
    </w:p>
    <w:p w:rsidR="00B959AA" w:rsidRDefault="00B959AA" w:rsidP="00C30622">
      <w:pPr>
        <w:ind w:right="4536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sous</w:t>
      </w:r>
      <w:proofErr w:type="gramEnd"/>
      <w:r>
        <w:rPr>
          <w:rFonts w:ascii="Arial" w:hAnsi="Arial" w:cs="Arial"/>
          <w:sz w:val="24"/>
          <w:szCs w:val="24"/>
        </w:rPr>
        <w:t>-traitante un plan de définition de la joue</w:t>
      </w:r>
      <w:r w:rsidR="0023019B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3019B">
        <w:rPr>
          <w:rFonts w:ascii="Arial" w:hAnsi="Arial" w:cs="Arial"/>
          <w:sz w:val="24"/>
          <w:szCs w:val="24"/>
        </w:rPr>
        <w:t>Rep</w:t>
      </w:r>
      <w:proofErr w:type="spellEnd"/>
      <w:r w:rsidR="0023019B">
        <w:rPr>
          <w:rFonts w:ascii="Arial" w:hAnsi="Arial" w:cs="Arial"/>
          <w:sz w:val="24"/>
          <w:szCs w:val="24"/>
        </w:rPr>
        <w:t xml:space="preserve">. </w:t>
      </w:r>
      <w:r w:rsidR="00C30622">
        <w:rPr>
          <w:rFonts w:ascii="Arial" w:hAnsi="Arial" w:cs="Arial"/>
          <w:sz w:val="24"/>
          <w:szCs w:val="24"/>
        </w:rPr>
        <w:t>1032</w:t>
      </w:r>
      <w:r w:rsidR="0023019B">
        <w:rPr>
          <w:rFonts w:ascii="Arial" w:hAnsi="Arial" w:cs="Arial"/>
          <w:sz w:val="24"/>
          <w:szCs w:val="24"/>
        </w:rPr>
        <w:t xml:space="preserve"> et un plan d'assemblage de la chape inférieure </w:t>
      </w:r>
      <w:proofErr w:type="spellStart"/>
      <w:r w:rsidR="0023019B">
        <w:rPr>
          <w:rFonts w:ascii="Arial" w:hAnsi="Arial" w:cs="Arial"/>
          <w:sz w:val="24"/>
          <w:szCs w:val="24"/>
        </w:rPr>
        <w:t>Rep</w:t>
      </w:r>
      <w:proofErr w:type="spellEnd"/>
      <w:r w:rsidR="0023019B">
        <w:rPr>
          <w:rFonts w:ascii="Arial" w:hAnsi="Arial" w:cs="Arial"/>
          <w:sz w:val="24"/>
          <w:szCs w:val="24"/>
        </w:rPr>
        <w:t xml:space="preserve">. </w:t>
      </w:r>
      <w:r w:rsidR="00C30622">
        <w:rPr>
          <w:rFonts w:ascii="Arial" w:hAnsi="Arial" w:cs="Arial"/>
          <w:color w:val="000000" w:themeColor="text1"/>
          <w:sz w:val="24"/>
          <w:szCs w:val="24"/>
        </w:rPr>
        <w:t>1030</w:t>
      </w:r>
      <w:r w:rsidR="0023019B">
        <w:rPr>
          <w:rFonts w:ascii="Arial" w:hAnsi="Arial" w:cs="Arial"/>
          <w:sz w:val="24"/>
          <w:szCs w:val="24"/>
        </w:rPr>
        <w:t>.</w:t>
      </w:r>
    </w:p>
    <w:p w:rsidR="0023019B" w:rsidRDefault="0023019B" w:rsidP="00C30622">
      <w:pPr>
        <w:ind w:right="3969"/>
        <w:rPr>
          <w:rFonts w:ascii="Arial" w:hAnsi="Arial" w:cs="Arial"/>
          <w:sz w:val="24"/>
          <w:szCs w:val="24"/>
        </w:rPr>
      </w:pPr>
    </w:p>
    <w:p w:rsidR="00765A42" w:rsidRDefault="00765A42" w:rsidP="00C30622">
      <w:pPr>
        <w:ind w:right="3969"/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765A4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25</w:t>
      </w:r>
      <w:r w:rsidRPr="00765A42">
        <w:rPr>
          <w:rFonts w:ascii="Arial" w:hAnsi="Arial" w:cs="Arial"/>
          <w:b/>
          <w:noProof/>
          <w:sz w:val="24"/>
          <w:szCs w:val="24"/>
          <w:lang w:eastAsia="zh-TW"/>
        </w:rPr>
        <w:t xml:space="preserve"> :</w:t>
      </w:r>
      <w:r w:rsidRPr="00765A42">
        <w:rPr>
          <w:rFonts w:ascii="Arial" w:hAnsi="Arial" w:cs="Arial"/>
          <w:sz w:val="22"/>
          <w:szCs w:val="22"/>
        </w:rPr>
        <w:t xml:space="preserve"> </w:t>
      </w:r>
      <w:r w:rsidRPr="00765A42">
        <w:rPr>
          <w:rFonts w:ascii="Arial" w:hAnsi="Arial" w:cs="Arial"/>
          <w:sz w:val="24"/>
          <w:szCs w:val="24"/>
        </w:rPr>
        <w:t xml:space="preserve">Réaliser les plans nécessaires à la fabrication de la chape inférieure </w:t>
      </w:r>
      <w:proofErr w:type="spellStart"/>
      <w:r w:rsidRPr="00765A42">
        <w:rPr>
          <w:rFonts w:ascii="Arial" w:hAnsi="Arial" w:cs="Arial"/>
          <w:sz w:val="24"/>
          <w:szCs w:val="24"/>
        </w:rPr>
        <w:t>Rep</w:t>
      </w:r>
      <w:proofErr w:type="spellEnd"/>
      <w:r w:rsidRPr="00765A42">
        <w:rPr>
          <w:rFonts w:ascii="Arial" w:hAnsi="Arial" w:cs="Arial"/>
          <w:sz w:val="24"/>
          <w:szCs w:val="24"/>
        </w:rPr>
        <w:t xml:space="preserve">. </w:t>
      </w:r>
      <w:r w:rsidRPr="00765A42">
        <w:rPr>
          <w:rFonts w:ascii="Arial" w:hAnsi="Arial" w:cs="Arial"/>
          <w:color w:val="000000"/>
          <w:sz w:val="24"/>
          <w:szCs w:val="24"/>
        </w:rPr>
        <w:t>1030</w:t>
      </w:r>
      <w:r w:rsidRPr="00765A42">
        <w:rPr>
          <w:rFonts w:ascii="Arial" w:hAnsi="Arial" w:cs="Arial"/>
          <w:sz w:val="24"/>
          <w:szCs w:val="24"/>
        </w:rPr>
        <w:t>.</w:t>
      </w:r>
    </w:p>
    <w:p w:rsidR="00B959AA" w:rsidRDefault="005C0E4F" w:rsidP="00C30622">
      <w:pPr>
        <w:ind w:right="396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column">
                  <wp:posOffset>6831330</wp:posOffset>
                </wp:positionH>
                <wp:positionV relativeFrom="paragraph">
                  <wp:posOffset>56515</wp:posOffset>
                </wp:positionV>
                <wp:extent cx="942975" cy="523875"/>
                <wp:effectExtent l="933450" t="7620" r="9525" b="535305"/>
                <wp:wrapNone/>
                <wp:docPr id="9" name="AutoShap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42975" cy="523875"/>
                        </a:xfrm>
                        <a:prstGeom prst="borderCallout1">
                          <a:avLst>
                            <a:gd name="adj1" fmla="val 21819"/>
                            <a:gd name="adj2" fmla="val -8079"/>
                            <a:gd name="adj3" fmla="val 199514"/>
                            <a:gd name="adj4" fmla="val -9831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813FE4" w:rsidRDefault="003C132A" w:rsidP="00813FE4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Semelle </w:t>
                            </w:r>
                            <w:proofErr w:type="spellStart"/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</w:t>
                            </w:r>
                            <w:proofErr w:type="spellEnd"/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 1031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AutoShape 537" o:spid="_x0000_s1123" type="#_x0000_t47" style="position:absolute;margin-left:537.9pt;margin-top:4.45pt;width:74.25pt;height:41.2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" adj="-21236,43095,-1745,4713">
                <v:textbox>
                  <w:txbxContent>
                    <w:p w:rsidR="003C132A" w:rsidRPr="00813FE4" w:rsidRDefault="003C132A" w:rsidP="00813FE4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Semelle </w:t>
                      </w:r>
                      <w:proofErr w:type="spellStart"/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>Rep</w:t>
                      </w:r>
                      <w:proofErr w:type="spellEnd"/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>. 1031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674419" w:rsidRDefault="00674419" w:rsidP="00C30622">
      <w:pPr>
        <w:ind w:right="3969"/>
        <w:rPr>
          <w:rFonts w:ascii="Arial" w:hAnsi="Arial" w:cs="Arial"/>
          <w:sz w:val="24"/>
          <w:szCs w:val="24"/>
        </w:rPr>
      </w:pPr>
      <w:r w:rsidRPr="00674419">
        <w:rPr>
          <w:rFonts w:ascii="Arial" w:hAnsi="Arial" w:cs="Arial"/>
          <w:sz w:val="24"/>
          <w:szCs w:val="24"/>
        </w:rPr>
        <w:t>On donne :</w:t>
      </w:r>
    </w:p>
    <w:p w:rsidR="00277180" w:rsidRPr="00674419" w:rsidRDefault="00277180" w:rsidP="00C30622">
      <w:pPr>
        <w:ind w:right="3969"/>
        <w:rPr>
          <w:rFonts w:ascii="Arial" w:hAnsi="Arial" w:cs="Arial"/>
          <w:sz w:val="24"/>
          <w:szCs w:val="24"/>
        </w:rPr>
      </w:pPr>
    </w:p>
    <w:p w:rsidR="00C30622" w:rsidRPr="00C30622" w:rsidRDefault="00765A42" w:rsidP="00C30622">
      <w:pPr>
        <w:pStyle w:val="Paragraphedeliste"/>
        <w:numPr>
          <w:ilvl w:val="0"/>
          <w:numId w:val="24"/>
        </w:numPr>
        <w:ind w:right="396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</w:t>
      </w:r>
      <w:r w:rsidR="0023019B">
        <w:rPr>
          <w:rFonts w:ascii="Arial" w:hAnsi="Arial" w:cs="Arial"/>
          <w:sz w:val="24"/>
          <w:szCs w:val="24"/>
        </w:rPr>
        <w:t xml:space="preserve">a perspective cotée de la chape inférieure </w:t>
      </w:r>
      <w:proofErr w:type="spellStart"/>
      <w:r w:rsidR="0023019B">
        <w:rPr>
          <w:rFonts w:ascii="Arial" w:hAnsi="Arial" w:cs="Arial"/>
          <w:sz w:val="24"/>
          <w:szCs w:val="24"/>
        </w:rPr>
        <w:t>Rep</w:t>
      </w:r>
      <w:proofErr w:type="spellEnd"/>
      <w:r w:rsidR="0023019B">
        <w:rPr>
          <w:rFonts w:ascii="Arial" w:hAnsi="Arial" w:cs="Arial"/>
          <w:sz w:val="24"/>
          <w:szCs w:val="24"/>
        </w:rPr>
        <w:t xml:space="preserve">. </w:t>
      </w:r>
      <w:r w:rsidR="00C30622">
        <w:rPr>
          <w:rFonts w:ascii="Arial" w:hAnsi="Arial" w:cs="Arial"/>
          <w:color w:val="000000" w:themeColor="text1"/>
          <w:sz w:val="24"/>
          <w:szCs w:val="24"/>
        </w:rPr>
        <w:t>1030</w:t>
      </w:r>
    </w:p>
    <w:p w:rsidR="00734999" w:rsidRPr="00C30622" w:rsidRDefault="00115D54" w:rsidP="00C30622">
      <w:pPr>
        <w:pStyle w:val="Paragraphedeliste"/>
        <w:ind w:left="720" w:right="3969"/>
        <w:rPr>
          <w:rFonts w:ascii="Arial" w:hAnsi="Arial" w:cs="Arial"/>
          <w:sz w:val="24"/>
          <w:szCs w:val="24"/>
        </w:rPr>
      </w:pPr>
      <w:r w:rsidRPr="00C30622">
        <w:rPr>
          <w:rFonts w:ascii="Arial" w:hAnsi="Arial" w:cs="Arial"/>
          <w:color w:val="FF0000"/>
          <w:sz w:val="24"/>
          <w:szCs w:val="24"/>
        </w:rPr>
        <w:t xml:space="preserve"> </w:t>
      </w:r>
      <w:proofErr w:type="gramStart"/>
      <w:r w:rsidR="008B2362">
        <w:rPr>
          <w:rFonts w:ascii="Arial" w:hAnsi="Arial" w:cs="Arial"/>
          <w:sz w:val="24"/>
          <w:szCs w:val="24"/>
        </w:rPr>
        <w:t>ci</w:t>
      </w:r>
      <w:proofErr w:type="gramEnd"/>
      <w:r w:rsidR="008B2362">
        <w:rPr>
          <w:rFonts w:ascii="Arial" w:hAnsi="Arial" w:cs="Arial"/>
          <w:sz w:val="24"/>
          <w:szCs w:val="24"/>
        </w:rPr>
        <w:t>-contre ;</w:t>
      </w:r>
    </w:p>
    <w:p w:rsidR="0023019B" w:rsidRPr="0023019B" w:rsidRDefault="0023019B" w:rsidP="00C30622">
      <w:pPr>
        <w:ind w:right="3969"/>
        <w:jc w:val="center"/>
        <w:rPr>
          <w:rFonts w:ascii="Arial" w:hAnsi="Arial" w:cs="Arial"/>
          <w:sz w:val="24"/>
          <w:szCs w:val="24"/>
        </w:rPr>
      </w:pPr>
    </w:p>
    <w:p w:rsidR="00674419" w:rsidRPr="00765A42" w:rsidRDefault="00765A42" w:rsidP="00C30622">
      <w:pPr>
        <w:pStyle w:val="Paragraphedeliste"/>
        <w:numPr>
          <w:ilvl w:val="0"/>
          <w:numId w:val="24"/>
        </w:numPr>
        <w:ind w:right="396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</w:t>
      </w:r>
      <w:r w:rsidR="00115D54">
        <w:rPr>
          <w:rFonts w:ascii="Arial" w:hAnsi="Arial" w:cs="Arial"/>
          <w:sz w:val="24"/>
          <w:szCs w:val="24"/>
        </w:rPr>
        <w:t>e document réponse DR 9/27</w:t>
      </w:r>
      <w:r w:rsidR="00674419" w:rsidRPr="00277180">
        <w:rPr>
          <w:rFonts w:ascii="Arial" w:hAnsi="Arial" w:cs="Arial"/>
          <w:sz w:val="24"/>
          <w:szCs w:val="24"/>
        </w:rPr>
        <w:t>.</w:t>
      </w:r>
    </w:p>
    <w:p w:rsidR="00115D54" w:rsidRDefault="00115D54" w:rsidP="00FC0693">
      <w:pPr>
        <w:ind w:right="2268"/>
        <w:rPr>
          <w:rFonts w:ascii="Arial" w:hAnsi="Arial" w:cs="Arial"/>
          <w:sz w:val="24"/>
          <w:szCs w:val="24"/>
        </w:rPr>
      </w:pPr>
    </w:p>
    <w:p w:rsidR="00115D54" w:rsidRDefault="00115D54" w:rsidP="00FC0693">
      <w:pPr>
        <w:ind w:right="2268"/>
        <w:rPr>
          <w:rFonts w:ascii="Arial" w:hAnsi="Arial" w:cs="Arial"/>
          <w:sz w:val="24"/>
          <w:szCs w:val="24"/>
        </w:rPr>
      </w:pPr>
    </w:p>
    <w:p w:rsidR="0060189F" w:rsidRDefault="005C0E4F" w:rsidP="00FC0693">
      <w:p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>
                <wp:simplePos x="0" y="0"/>
                <wp:positionH relativeFrom="column">
                  <wp:posOffset>3655060</wp:posOffset>
                </wp:positionH>
                <wp:positionV relativeFrom="paragraph">
                  <wp:posOffset>58420</wp:posOffset>
                </wp:positionV>
                <wp:extent cx="446405" cy="319405"/>
                <wp:effectExtent l="14605" t="62865" r="53340" b="17780"/>
                <wp:wrapNone/>
                <wp:docPr id="8" name="AutoShape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6405" cy="31940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C22A4" id="AutoShape 529" o:spid="_x0000_s1026" type="#_x0000_t32" style="position:absolute;margin-left:287.8pt;margin-top:4.6pt;width:35.15pt;height:25.15pt;flip:y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" strokeweight="2pt">
                <v:stroke endarrow="block"/>
              </v:shape>
            </w:pict>
          </mc:Fallback>
        </mc:AlternateContent>
      </w:r>
    </w:p>
    <w:p w:rsidR="00C30622" w:rsidRDefault="00C30622" w:rsidP="00FC0693">
      <w:pPr>
        <w:ind w:right="2268"/>
        <w:rPr>
          <w:rFonts w:ascii="Arial" w:hAnsi="Arial" w:cs="Arial"/>
          <w:sz w:val="24"/>
          <w:szCs w:val="24"/>
        </w:rPr>
      </w:pPr>
    </w:p>
    <w:p w:rsidR="00C30622" w:rsidRDefault="005C0E4F" w:rsidP="00FC0693">
      <w:p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>
                <wp:simplePos x="0" y="0"/>
                <wp:positionH relativeFrom="column">
                  <wp:posOffset>5593080</wp:posOffset>
                </wp:positionH>
                <wp:positionV relativeFrom="paragraph">
                  <wp:posOffset>140335</wp:posOffset>
                </wp:positionV>
                <wp:extent cx="1362075" cy="266700"/>
                <wp:effectExtent l="304800" t="1476375" r="9525" b="9525"/>
                <wp:wrapNone/>
                <wp:docPr id="6" name="AutoShape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62075" cy="266700"/>
                        </a:xfrm>
                        <a:prstGeom prst="borderCallout2">
                          <a:avLst>
                            <a:gd name="adj1" fmla="val 42856"/>
                            <a:gd name="adj2" fmla="val -5593"/>
                            <a:gd name="adj3" fmla="val 42856"/>
                            <a:gd name="adj4" fmla="val -9139"/>
                            <a:gd name="adj5" fmla="val -550000"/>
                            <a:gd name="adj6" fmla="val -2181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813FE4" w:rsidRDefault="003C132A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Joue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</w:t>
                            </w:r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ep</w:t>
                            </w:r>
                            <w:proofErr w:type="spellEnd"/>
                            <w:r w:rsidRPr="00813FE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 1032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8" o:spid="_x0000_s1124" type="#_x0000_t48" style="position:absolute;margin-left:440.4pt;margin-top:11.05pt;width:107.25pt;height:21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" adj="-4713,-118800,-1974,9257,-1208,9257">
                <v:textbox>
                  <w:txbxContent>
                    <w:p w:rsidR="003C132A" w:rsidRPr="00813FE4" w:rsidRDefault="003C132A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Joue </w:t>
                      </w: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R</w:t>
                      </w:r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>ep</w:t>
                      </w:r>
                      <w:proofErr w:type="spellEnd"/>
                      <w:r w:rsidRPr="00813FE4">
                        <w:rPr>
                          <w:rFonts w:ascii="Arial" w:hAnsi="Arial" w:cs="Arial"/>
                          <w:sz w:val="24"/>
                          <w:szCs w:val="24"/>
                        </w:rPr>
                        <w:t>. 1032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3094355</wp:posOffset>
                </wp:positionH>
                <wp:positionV relativeFrom="paragraph">
                  <wp:posOffset>63500</wp:posOffset>
                </wp:positionV>
                <wp:extent cx="914400" cy="315595"/>
                <wp:effectExtent l="0" t="0" r="3175" b="0"/>
                <wp:wrapNone/>
                <wp:docPr id="4" name="Text Box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374F4A" w:rsidRDefault="003C132A" w:rsidP="0060189F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FACE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0" o:spid="_x0000_s1125" type="#_x0000_t202" style="position:absolute;margin-left:243.65pt;margin-top:5pt;width:1in;height:24.8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" stroked="f">
                <v:textbox>
                  <w:txbxContent>
                    <w:p w:rsidR="003C132A" w:rsidRPr="00374F4A" w:rsidRDefault="003C132A" w:rsidP="0060189F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FACE</w:t>
                      </w:r>
                    </w:p>
                  </w:txbxContent>
                </v:textbox>
              </v:shape>
            </w:pict>
          </mc:Fallback>
        </mc:AlternateContent>
      </w:r>
    </w:p>
    <w:p w:rsidR="00674419" w:rsidRDefault="00674419" w:rsidP="00FC0693">
      <w:pPr>
        <w:ind w:right="2268"/>
        <w:rPr>
          <w:rFonts w:ascii="Arial" w:hAnsi="Arial" w:cs="Arial"/>
          <w:sz w:val="24"/>
          <w:szCs w:val="24"/>
        </w:rPr>
      </w:pPr>
      <w:r w:rsidRPr="00674419">
        <w:rPr>
          <w:rFonts w:ascii="Arial" w:hAnsi="Arial" w:cs="Arial"/>
          <w:sz w:val="24"/>
          <w:szCs w:val="24"/>
        </w:rPr>
        <w:t>On demande :</w:t>
      </w:r>
    </w:p>
    <w:p w:rsidR="00115D54" w:rsidRPr="00674419" w:rsidRDefault="00115D54" w:rsidP="00FC0693">
      <w:pPr>
        <w:ind w:right="2268"/>
        <w:rPr>
          <w:rFonts w:ascii="Arial" w:hAnsi="Arial" w:cs="Arial"/>
          <w:sz w:val="24"/>
          <w:szCs w:val="24"/>
        </w:rPr>
      </w:pPr>
    </w:p>
    <w:p w:rsidR="00115D54" w:rsidRPr="00115D54" w:rsidRDefault="00115D54" w:rsidP="00115D54">
      <w:pPr>
        <w:pStyle w:val="Paragraphedeliste"/>
        <w:numPr>
          <w:ilvl w:val="0"/>
          <w:numId w:val="24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compléter le plan de définition</w:t>
      </w:r>
      <w:r w:rsidRPr="00115D54">
        <w:rPr>
          <w:rFonts w:ascii="Arial" w:hAnsi="Arial" w:cs="Arial"/>
          <w:sz w:val="24"/>
          <w:szCs w:val="24"/>
        </w:rPr>
        <w:t xml:space="preserve"> </w:t>
      </w:r>
      <w:r w:rsidR="001B1FF2">
        <w:rPr>
          <w:rFonts w:ascii="Arial" w:hAnsi="Arial" w:cs="Arial"/>
          <w:sz w:val="24"/>
          <w:szCs w:val="24"/>
        </w:rPr>
        <w:t xml:space="preserve">à l’échelle 2:1 </w:t>
      </w:r>
      <w:r>
        <w:rPr>
          <w:rFonts w:ascii="Arial" w:hAnsi="Arial" w:cs="Arial"/>
          <w:sz w:val="24"/>
          <w:szCs w:val="24"/>
        </w:rPr>
        <w:t xml:space="preserve">de la joue </w:t>
      </w:r>
      <w:proofErr w:type="spellStart"/>
      <w:r>
        <w:rPr>
          <w:rFonts w:ascii="Arial" w:hAnsi="Arial" w:cs="Arial"/>
          <w:sz w:val="24"/>
          <w:szCs w:val="24"/>
        </w:rPr>
        <w:t>Rep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r w:rsidR="00AA2C1C">
        <w:rPr>
          <w:rFonts w:ascii="Arial" w:hAnsi="Arial" w:cs="Arial"/>
          <w:sz w:val="24"/>
          <w:szCs w:val="24"/>
        </w:rPr>
        <w:t>1032</w:t>
      </w:r>
      <w:r>
        <w:rPr>
          <w:rFonts w:ascii="Arial" w:hAnsi="Arial" w:cs="Arial"/>
          <w:sz w:val="24"/>
          <w:szCs w:val="24"/>
        </w:rPr>
        <w:t xml:space="preserve"> y compris la cotation sur le document réponse DR 9/27</w:t>
      </w:r>
      <w:r w:rsidRPr="00115D54">
        <w:rPr>
          <w:rFonts w:ascii="Arial" w:hAnsi="Arial" w:cs="Arial"/>
          <w:sz w:val="24"/>
          <w:szCs w:val="24"/>
        </w:rPr>
        <w:t>.</w:t>
      </w:r>
    </w:p>
    <w:p w:rsidR="00115D54" w:rsidRPr="0023019B" w:rsidRDefault="00115D54" w:rsidP="00115D54">
      <w:pPr>
        <w:ind w:right="2268"/>
        <w:jc w:val="center"/>
        <w:rPr>
          <w:rFonts w:ascii="Arial" w:hAnsi="Arial" w:cs="Arial"/>
          <w:sz w:val="24"/>
          <w:szCs w:val="24"/>
        </w:rPr>
      </w:pPr>
    </w:p>
    <w:p w:rsidR="00115D54" w:rsidRDefault="00115D54" w:rsidP="00115D54">
      <w:pPr>
        <w:pStyle w:val="Paragraphedeliste"/>
        <w:numPr>
          <w:ilvl w:val="0"/>
          <w:numId w:val="24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de compléter le dessin d'ensemble </w:t>
      </w:r>
      <w:r w:rsidR="001B1FF2">
        <w:rPr>
          <w:rFonts w:ascii="Arial" w:hAnsi="Arial" w:cs="Arial"/>
          <w:sz w:val="24"/>
          <w:szCs w:val="24"/>
        </w:rPr>
        <w:t xml:space="preserve">à l’échelle 2:1 </w:t>
      </w:r>
      <w:r w:rsidR="0060189F">
        <w:rPr>
          <w:rFonts w:ascii="Arial" w:hAnsi="Arial" w:cs="Arial"/>
          <w:sz w:val="24"/>
          <w:szCs w:val="24"/>
        </w:rPr>
        <w:t xml:space="preserve">de la chape inférieure </w:t>
      </w:r>
      <w:proofErr w:type="spellStart"/>
      <w:r w:rsidR="0060189F">
        <w:rPr>
          <w:rFonts w:ascii="Arial" w:hAnsi="Arial" w:cs="Arial"/>
          <w:sz w:val="24"/>
          <w:szCs w:val="24"/>
        </w:rPr>
        <w:t>Rep</w:t>
      </w:r>
      <w:proofErr w:type="spellEnd"/>
      <w:r w:rsidR="0060189F">
        <w:rPr>
          <w:rFonts w:ascii="Arial" w:hAnsi="Arial" w:cs="Arial"/>
          <w:sz w:val="24"/>
          <w:szCs w:val="24"/>
        </w:rPr>
        <w:t xml:space="preserve">. </w:t>
      </w:r>
      <w:r w:rsidR="00AA2C1C" w:rsidRPr="00AA2C1C">
        <w:rPr>
          <w:rFonts w:ascii="Arial" w:hAnsi="Arial" w:cs="Arial"/>
          <w:color w:val="000000" w:themeColor="text1"/>
          <w:sz w:val="24"/>
          <w:szCs w:val="24"/>
        </w:rPr>
        <w:t>1030</w:t>
      </w:r>
      <w:r w:rsidR="0060189F">
        <w:rPr>
          <w:rFonts w:ascii="Arial" w:hAnsi="Arial" w:cs="Arial"/>
          <w:color w:val="FF0000"/>
          <w:sz w:val="24"/>
          <w:szCs w:val="24"/>
        </w:rPr>
        <w:t xml:space="preserve"> </w:t>
      </w:r>
      <w:r w:rsidR="0060189F" w:rsidRPr="0060189F">
        <w:rPr>
          <w:rFonts w:ascii="Arial" w:hAnsi="Arial" w:cs="Arial"/>
          <w:sz w:val="24"/>
          <w:szCs w:val="24"/>
        </w:rPr>
        <w:t>sur</w:t>
      </w:r>
      <w:r w:rsidR="0060189F">
        <w:rPr>
          <w:rFonts w:ascii="Arial" w:hAnsi="Arial" w:cs="Arial"/>
          <w:sz w:val="24"/>
          <w:szCs w:val="24"/>
        </w:rPr>
        <w:t xml:space="preserve"> l</w:t>
      </w:r>
      <w:r w:rsidRPr="0060189F">
        <w:rPr>
          <w:rFonts w:ascii="Arial" w:hAnsi="Arial" w:cs="Arial"/>
          <w:sz w:val="24"/>
          <w:szCs w:val="24"/>
        </w:rPr>
        <w:t xml:space="preserve">e </w:t>
      </w:r>
      <w:r>
        <w:rPr>
          <w:rFonts w:ascii="Arial" w:hAnsi="Arial" w:cs="Arial"/>
          <w:sz w:val="24"/>
          <w:szCs w:val="24"/>
        </w:rPr>
        <w:t>document réponse DR 9/27</w:t>
      </w:r>
      <w:r w:rsidR="00074392">
        <w:rPr>
          <w:rFonts w:ascii="Arial" w:hAnsi="Arial" w:cs="Arial"/>
          <w:sz w:val="24"/>
          <w:szCs w:val="24"/>
        </w:rPr>
        <w:t xml:space="preserve"> (vue de face définie sur la perspective cotée).</w:t>
      </w:r>
    </w:p>
    <w:p w:rsidR="0060189F" w:rsidRDefault="0060189F" w:rsidP="0060189F">
      <w:pPr>
        <w:ind w:right="2268"/>
        <w:rPr>
          <w:rFonts w:ascii="Arial" w:hAnsi="Arial" w:cs="Arial"/>
          <w:sz w:val="24"/>
          <w:szCs w:val="24"/>
        </w:rPr>
      </w:pPr>
    </w:p>
    <w:p w:rsidR="0060189F" w:rsidRDefault="0060189F" w:rsidP="0060189F">
      <w:pPr>
        <w:pStyle w:val="Paragraphedeliste"/>
        <w:numPr>
          <w:ilvl w:val="0"/>
          <w:numId w:val="42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coter la position des éléments.</w:t>
      </w:r>
    </w:p>
    <w:p w:rsidR="0060189F" w:rsidRDefault="0060189F" w:rsidP="0060189F">
      <w:pPr>
        <w:ind w:right="2268"/>
        <w:rPr>
          <w:rFonts w:ascii="Arial" w:hAnsi="Arial" w:cs="Arial"/>
          <w:sz w:val="24"/>
          <w:szCs w:val="24"/>
        </w:rPr>
      </w:pPr>
    </w:p>
    <w:p w:rsidR="0060189F" w:rsidRDefault="0060189F" w:rsidP="0060189F">
      <w:pPr>
        <w:pStyle w:val="Paragraphedeliste"/>
        <w:numPr>
          <w:ilvl w:val="0"/>
          <w:numId w:val="42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mettre en place la symbolisation de soudure à prévoir pour l'assemblage des éléments</w:t>
      </w:r>
      <w:r w:rsidR="00074392">
        <w:rPr>
          <w:rFonts w:ascii="Arial" w:hAnsi="Arial" w:cs="Arial"/>
          <w:sz w:val="24"/>
          <w:szCs w:val="24"/>
        </w:rPr>
        <w:t>.</w:t>
      </w:r>
    </w:p>
    <w:p w:rsidR="00074392" w:rsidRDefault="00074392" w:rsidP="00074392">
      <w:pPr>
        <w:ind w:right="2268"/>
        <w:rPr>
          <w:rFonts w:ascii="Arial" w:hAnsi="Arial" w:cs="Arial"/>
          <w:sz w:val="24"/>
          <w:szCs w:val="24"/>
        </w:rPr>
      </w:pPr>
    </w:p>
    <w:p w:rsidR="00074392" w:rsidRDefault="00074392" w:rsidP="00074392">
      <w:pPr>
        <w:pStyle w:val="Paragraphedeliste"/>
        <w:numPr>
          <w:ilvl w:val="0"/>
          <w:numId w:val="42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mettre en place une tolérance géométrique de perpendicularité entre le dessous de la semelle et la face latérale d'une joue. Inter</w:t>
      </w:r>
      <w:r w:rsidR="00DC21FC">
        <w:rPr>
          <w:rFonts w:ascii="Arial" w:hAnsi="Arial" w:cs="Arial"/>
          <w:sz w:val="24"/>
          <w:szCs w:val="24"/>
        </w:rPr>
        <w:t>valle de tolérance 1</w:t>
      </w:r>
      <w:r w:rsidR="004113F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DC21FC">
        <w:rPr>
          <w:rFonts w:ascii="Arial" w:hAnsi="Arial" w:cs="Arial"/>
          <w:sz w:val="24"/>
          <w:szCs w:val="24"/>
        </w:rPr>
        <w:t>mm.</w:t>
      </w:r>
      <w:proofErr w:type="spellEnd"/>
    </w:p>
    <w:p w:rsidR="00074392" w:rsidRDefault="00074392" w:rsidP="00074392">
      <w:pPr>
        <w:ind w:right="2268"/>
        <w:rPr>
          <w:rFonts w:ascii="Arial" w:hAnsi="Arial" w:cs="Arial"/>
          <w:sz w:val="24"/>
          <w:szCs w:val="24"/>
        </w:rPr>
      </w:pPr>
    </w:p>
    <w:p w:rsidR="00DC21FC" w:rsidRDefault="00074392" w:rsidP="00DC21FC">
      <w:pPr>
        <w:pStyle w:val="Paragraphedeliste"/>
        <w:numPr>
          <w:ilvl w:val="0"/>
          <w:numId w:val="42"/>
        </w:numPr>
        <w:ind w:right="2268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de</w:t>
      </w:r>
      <w:proofErr w:type="gramEnd"/>
      <w:r>
        <w:rPr>
          <w:rFonts w:ascii="Arial" w:hAnsi="Arial" w:cs="Arial"/>
          <w:sz w:val="24"/>
          <w:szCs w:val="24"/>
        </w:rPr>
        <w:t xml:space="preserve"> mettre en place une tolérance géométrique de </w:t>
      </w:r>
      <w:r w:rsidR="00DC21FC">
        <w:rPr>
          <w:rFonts w:ascii="Arial" w:hAnsi="Arial" w:cs="Arial"/>
          <w:sz w:val="24"/>
          <w:szCs w:val="24"/>
        </w:rPr>
        <w:t xml:space="preserve">parallélisme </w:t>
      </w:r>
      <w:r>
        <w:rPr>
          <w:rFonts w:ascii="Arial" w:hAnsi="Arial" w:cs="Arial"/>
          <w:sz w:val="24"/>
          <w:szCs w:val="24"/>
        </w:rPr>
        <w:t>entre le</w:t>
      </w:r>
      <w:r w:rsidR="00DC21FC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</w:t>
      </w:r>
      <w:r w:rsidR="000D75B9">
        <w:rPr>
          <w:rFonts w:ascii="Arial" w:hAnsi="Arial" w:cs="Arial"/>
          <w:sz w:val="24"/>
          <w:szCs w:val="24"/>
        </w:rPr>
        <w:t>deux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joue</w:t>
      </w:r>
      <w:r w:rsidR="00DC21FC">
        <w:rPr>
          <w:rFonts w:ascii="Arial" w:hAnsi="Arial" w:cs="Arial"/>
          <w:sz w:val="24"/>
          <w:szCs w:val="24"/>
        </w:rPr>
        <w:t>s</w:t>
      </w:r>
      <w:proofErr w:type="spellEnd"/>
      <w:r>
        <w:rPr>
          <w:rFonts w:ascii="Arial" w:hAnsi="Arial" w:cs="Arial"/>
          <w:sz w:val="24"/>
          <w:szCs w:val="24"/>
        </w:rPr>
        <w:t>.</w:t>
      </w:r>
      <w:r w:rsidR="00DC21FC" w:rsidRPr="00DC21FC">
        <w:rPr>
          <w:rFonts w:ascii="Arial" w:hAnsi="Arial" w:cs="Arial"/>
          <w:sz w:val="24"/>
          <w:szCs w:val="24"/>
        </w:rPr>
        <w:t xml:space="preserve"> </w:t>
      </w:r>
      <w:r w:rsidR="00DC21FC">
        <w:rPr>
          <w:rFonts w:ascii="Arial" w:hAnsi="Arial" w:cs="Arial"/>
          <w:sz w:val="24"/>
          <w:szCs w:val="24"/>
        </w:rPr>
        <w:t>Intervalle de tolérance 1</w:t>
      </w:r>
      <w:r w:rsidR="004113F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DC21FC">
        <w:rPr>
          <w:rFonts w:ascii="Arial" w:hAnsi="Arial" w:cs="Arial"/>
          <w:sz w:val="24"/>
          <w:szCs w:val="24"/>
        </w:rPr>
        <w:t>mm.</w:t>
      </w:r>
      <w:proofErr w:type="spellEnd"/>
    </w:p>
    <w:p w:rsidR="00DC21FC" w:rsidRDefault="005C0E4F" w:rsidP="00DC21FC">
      <w:pPr>
        <w:ind w:right="2268"/>
        <w:rPr>
          <w:rFonts w:ascii="Arial" w:hAnsi="Arial" w:cs="Arial"/>
          <w:sz w:val="24"/>
          <w:szCs w:val="24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column">
                  <wp:posOffset>5877560</wp:posOffset>
                </wp:positionH>
                <wp:positionV relativeFrom="paragraph">
                  <wp:posOffset>152400</wp:posOffset>
                </wp:positionV>
                <wp:extent cx="914400" cy="315595"/>
                <wp:effectExtent l="5080" t="10795" r="13970" b="6985"/>
                <wp:wrapNone/>
                <wp:docPr id="3" name="Text Box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132A" w:rsidRPr="00374F4A" w:rsidRDefault="003C132A" w:rsidP="00C2634E">
                            <w:pPr>
                              <w:jc w:val="right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15 </w:t>
                            </w:r>
                            <w:r w:rsidRPr="00374F4A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1" o:spid="_x0000_s1126" type="#_x0000_t202" style="position:absolute;margin-left:462.8pt;margin-top:12pt;width:1in;height:24.8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">
                <v:textbox>
                  <w:txbxContent>
                    <w:p w:rsidR="003C132A" w:rsidRPr="00374F4A" w:rsidRDefault="003C132A" w:rsidP="00C2634E">
                      <w:pPr>
                        <w:jc w:val="right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15 </w:t>
                      </w:r>
                      <w:r w:rsidRPr="00374F4A">
                        <w:rPr>
                          <w:rFonts w:ascii="Arial" w:hAnsi="Arial" w:cs="Arial"/>
                          <w:sz w:val="32"/>
                          <w:szCs w:val="32"/>
                        </w:rPr>
                        <w:t>pts</w:t>
                      </w:r>
                    </w:p>
                  </w:txbxContent>
                </v:textbox>
              </v:shape>
            </w:pict>
          </mc:Fallback>
        </mc:AlternateContent>
      </w:r>
    </w:p>
    <w:p w:rsidR="00DC21FC" w:rsidRPr="00DC21FC" w:rsidRDefault="00DC21FC" w:rsidP="00DC21FC">
      <w:pPr>
        <w:pStyle w:val="Paragraphedeliste"/>
        <w:numPr>
          <w:ilvl w:val="0"/>
          <w:numId w:val="42"/>
        </w:numPr>
        <w:ind w:right="22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compléter la nomenclature</w:t>
      </w:r>
      <w:r w:rsidR="00702884">
        <w:rPr>
          <w:rFonts w:ascii="Arial" w:hAnsi="Arial" w:cs="Arial"/>
          <w:sz w:val="24"/>
          <w:szCs w:val="24"/>
        </w:rPr>
        <w:t xml:space="preserve"> et de mettre en place le repérage des éléments</w:t>
      </w:r>
      <w:r>
        <w:rPr>
          <w:rFonts w:ascii="Arial" w:hAnsi="Arial" w:cs="Arial"/>
          <w:sz w:val="24"/>
          <w:szCs w:val="24"/>
        </w:rPr>
        <w:t>.</w:t>
      </w:r>
    </w:p>
    <w:p w:rsidR="00074392" w:rsidRDefault="00074392" w:rsidP="00DC21FC">
      <w:pPr>
        <w:ind w:right="2268"/>
        <w:rPr>
          <w:rFonts w:ascii="Arial" w:hAnsi="Arial" w:cs="Arial"/>
          <w:sz w:val="24"/>
          <w:szCs w:val="24"/>
        </w:rPr>
      </w:pPr>
    </w:p>
    <w:p w:rsidR="00DC21FC" w:rsidRPr="00DC21FC" w:rsidRDefault="00DC21FC" w:rsidP="00DC21FC">
      <w:pPr>
        <w:ind w:right="2268"/>
        <w:rPr>
          <w:rFonts w:ascii="Arial" w:hAnsi="Arial" w:cs="Arial"/>
          <w:sz w:val="24"/>
          <w:szCs w:val="24"/>
        </w:rPr>
      </w:pPr>
    </w:p>
    <w:p w:rsidR="00674419" w:rsidRDefault="00C2634E" w:rsidP="00FC0693">
      <w:pPr>
        <w:ind w:right="2268"/>
        <w:rPr>
          <w:rFonts w:ascii="Arial" w:hAnsi="Arial" w:cs="Arial"/>
          <w:b/>
          <w:sz w:val="24"/>
          <w:szCs w:val="24"/>
        </w:rPr>
      </w:pPr>
      <w:r w:rsidRPr="00C2634E">
        <w:rPr>
          <w:rFonts w:ascii="Arial" w:hAnsi="Arial" w:cs="Arial"/>
          <w:b/>
          <w:sz w:val="24"/>
          <w:szCs w:val="24"/>
        </w:rPr>
        <w:t>6</w:t>
      </w:r>
      <w:r w:rsidRPr="00C2634E">
        <w:rPr>
          <w:rFonts w:ascii="Arial" w:hAnsi="Arial" w:cs="Arial"/>
          <w:b/>
          <w:sz w:val="24"/>
          <w:szCs w:val="24"/>
          <w:vertAlign w:val="superscript"/>
        </w:rPr>
        <w:t>e</w:t>
      </w:r>
      <w:r w:rsidRPr="00C2634E">
        <w:rPr>
          <w:rFonts w:ascii="Arial" w:hAnsi="Arial" w:cs="Arial"/>
          <w:b/>
          <w:sz w:val="24"/>
          <w:szCs w:val="24"/>
        </w:rPr>
        <w:t xml:space="preserve"> partie : Représentation isométrique.</w:t>
      </w:r>
    </w:p>
    <w:p w:rsidR="00C2634E" w:rsidRPr="00C2634E" w:rsidRDefault="00C2634E" w:rsidP="00FC0693">
      <w:pPr>
        <w:ind w:right="2268"/>
        <w:rPr>
          <w:rFonts w:ascii="Arial" w:hAnsi="Arial" w:cs="Arial"/>
          <w:sz w:val="24"/>
          <w:szCs w:val="24"/>
        </w:rPr>
      </w:pPr>
    </w:p>
    <w:p w:rsidR="00C2634E" w:rsidRDefault="00C2634E" w:rsidP="00C2634E">
      <w:pPr>
        <w:rPr>
          <w:rFonts w:ascii="Arial" w:hAnsi="Arial" w:cs="Arial"/>
          <w:sz w:val="24"/>
          <w:szCs w:val="24"/>
        </w:rPr>
      </w:pPr>
      <w:r w:rsidRPr="00C2634E">
        <w:rPr>
          <w:rFonts w:ascii="Arial" w:hAnsi="Arial" w:cs="Arial"/>
          <w:sz w:val="24"/>
          <w:szCs w:val="24"/>
        </w:rPr>
        <w:t>Le tube d’aspiration est un tube flexible, régulièrement il se déchire suit</w:t>
      </w:r>
      <w:r w:rsidR="00AA2C1C">
        <w:rPr>
          <w:rFonts w:ascii="Arial" w:hAnsi="Arial" w:cs="Arial"/>
          <w:sz w:val="24"/>
          <w:szCs w:val="24"/>
        </w:rPr>
        <w:t>e</w:t>
      </w:r>
      <w:r w:rsidRPr="00C2634E">
        <w:rPr>
          <w:rFonts w:ascii="Arial" w:hAnsi="Arial" w:cs="Arial"/>
          <w:sz w:val="24"/>
          <w:szCs w:val="24"/>
        </w:rPr>
        <w:t xml:space="preserve"> au</w:t>
      </w:r>
      <w:r w:rsidR="00AA2C1C">
        <w:rPr>
          <w:rFonts w:ascii="Arial" w:hAnsi="Arial" w:cs="Arial"/>
          <w:sz w:val="24"/>
          <w:szCs w:val="24"/>
        </w:rPr>
        <w:t>x</w:t>
      </w:r>
      <w:r w:rsidRPr="00C2634E">
        <w:rPr>
          <w:rFonts w:ascii="Arial" w:hAnsi="Arial" w:cs="Arial"/>
          <w:sz w:val="24"/>
          <w:szCs w:val="24"/>
        </w:rPr>
        <w:t xml:space="preserve"> manipulation</w:t>
      </w:r>
      <w:r w:rsidR="00AA2C1C">
        <w:rPr>
          <w:rFonts w:ascii="Arial" w:hAnsi="Arial" w:cs="Arial"/>
          <w:sz w:val="24"/>
          <w:szCs w:val="24"/>
        </w:rPr>
        <w:t>s</w:t>
      </w:r>
      <w:r w:rsidRPr="00C2634E">
        <w:rPr>
          <w:rFonts w:ascii="Arial" w:hAnsi="Arial" w:cs="Arial"/>
          <w:sz w:val="24"/>
          <w:szCs w:val="24"/>
        </w:rPr>
        <w:t xml:space="preserve"> de maintenance. </w:t>
      </w:r>
    </w:p>
    <w:p w:rsidR="00C2634E" w:rsidRDefault="00C2634E" w:rsidP="00C2634E">
      <w:pPr>
        <w:rPr>
          <w:rFonts w:ascii="Arial" w:hAnsi="Arial" w:cs="Arial"/>
          <w:sz w:val="24"/>
          <w:szCs w:val="24"/>
        </w:rPr>
      </w:pPr>
    </w:p>
    <w:p w:rsidR="00C2634E" w:rsidRPr="00C2634E" w:rsidRDefault="00C2634E" w:rsidP="00C2634E">
      <w:pPr>
        <w:rPr>
          <w:rFonts w:ascii="Arial" w:hAnsi="Arial" w:cs="Arial"/>
          <w:sz w:val="24"/>
          <w:szCs w:val="24"/>
        </w:rPr>
      </w:pPr>
      <w:r w:rsidRPr="00C2634E">
        <w:rPr>
          <w:rFonts w:ascii="Arial" w:hAnsi="Arial" w:cs="Arial"/>
          <w:sz w:val="24"/>
          <w:szCs w:val="24"/>
        </w:rPr>
        <w:t>On se propose de le remplacer par une tuyauterie en acier inoxydable.</w:t>
      </w:r>
    </w:p>
    <w:p w:rsidR="00C2634E" w:rsidRDefault="00C2634E" w:rsidP="00C2634E">
      <w:pPr>
        <w:rPr>
          <w:rFonts w:ascii="Arial" w:hAnsi="Arial" w:cs="Arial"/>
          <w:b/>
          <w:sz w:val="24"/>
          <w:szCs w:val="24"/>
          <w:u w:val="single"/>
        </w:rPr>
      </w:pPr>
    </w:p>
    <w:p w:rsidR="002712DE" w:rsidRDefault="00C2634E" w:rsidP="00C2634E">
      <w:pPr>
        <w:rPr>
          <w:rFonts w:ascii="Arial" w:hAnsi="Arial" w:cs="Arial"/>
          <w:sz w:val="24"/>
          <w:szCs w:val="24"/>
        </w:rPr>
      </w:pPr>
      <w:r w:rsidRPr="00E07072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 xml:space="preserve">Question </w:t>
      </w:r>
      <w:r w:rsidRPr="004113F8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2</w:t>
      </w:r>
      <w:r w:rsidR="002712DE" w:rsidRPr="004113F8">
        <w:rPr>
          <w:rFonts w:ascii="Arial" w:hAnsi="Arial" w:cs="Arial"/>
          <w:b/>
          <w:noProof/>
          <w:sz w:val="24"/>
          <w:szCs w:val="24"/>
          <w:u w:val="single"/>
          <w:lang w:eastAsia="zh-TW"/>
        </w:rPr>
        <w:t>6</w:t>
      </w:r>
      <w:r w:rsidR="004113F8" w:rsidRPr="004113F8">
        <w:rPr>
          <w:rFonts w:ascii="Arial" w:hAnsi="Arial" w:cs="Arial"/>
          <w:b/>
          <w:noProof/>
          <w:sz w:val="24"/>
          <w:szCs w:val="24"/>
          <w:lang w:eastAsia="zh-TW"/>
        </w:rPr>
        <w:t xml:space="preserve"> </w:t>
      </w:r>
      <w:r w:rsidRPr="004113F8">
        <w:rPr>
          <w:rFonts w:ascii="Arial" w:hAnsi="Arial" w:cs="Arial"/>
          <w:b/>
          <w:noProof/>
          <w:sz w:val="24"/>
          <w:szCs w:val="24"/>
          <w:lang w:eastAsia="zh-TW"/>
        </w:rPr>
        <w:t>:</w:t>
      </w:r>
      <w:r w:rsidRPr="00B84EF8">
        <w:rPr>
          <w:rFonts w:ascii="Arial" w:hAnsi="Arial" w:cs="Arial"/>
          <w:sz w:val="24"/>
          <w:szCs w:val="24"/>
        </w:rPr>
        <w:t xml:space="preserve"> </w:t>
      </w:r>
      <w:r w:rsidRPr="00C2634E">
        <w:rPr>
          <w:rFonts w:ascii="Arial" w:hAnsi="Arial" w:cs="Arial"/>
          <w:sz w:val="24"/>
          <w:szCs w:val="24"/>
        </w:rPr>
        <w:t>En vous aidant du document DT 12/12</w:t>
      </w:r>
      <w:r w:rsidR="002712DE">
        <w:rPr>
          <w:rFonts w:ascii="Arial" w:hAnsi="Arial" w:cs="Arial"/>
          <w:sz w:val="24"/>
          <w:szCs w:val="24"/>
        </w:rPr>
        <w:t>,</w:t>
      </w:r>
      <w:r w:rsidRPr="00C2634E">
        <w:rPr>
          <w:rFonts w:ascii="Arial" w:hAnsi="Arial" w:cs="Arial"/>
          <w:sz w:val="24"/>
          <w:szCs w:val="24"/>
        </w:rPr>
        <w:t xml:space="preserve"> </w:t>
      </w:r>
      <w:r w:rsidR="004113F8">
        <w:rPr>
          <w:rFonts w:ascii="Arial" w:hAnsi="Arial" w:cs="Arial"/>
          <w:sz w:val="24"/>
          <w:szCs w:val="24"/>
        </w:rPr>
        <w:t>t</w:t>
      </w:r>
      <w:r w:rsidRPr="00C2634E">
        <w:rPr>
          <w:rFonts w:ascii="Arial" w:hAnsi="Arial" w:cs="Arial"/>
          <w:sz w:val="24"/>
          <w:szCs w:val="24"/>
        </w:rPr>
        <w:t>racer la perspective isométrique à l’échelle 1</w:t>
      </w:r>
      <w:r w:rsidR="002712DE">
        <w:rPr>
          <w:rFonts w:ascii="Arial" w:hAnsi="Arial" w:cs="Arial"/>
          <w:sz w:val="24"/>
          <w:szCs w:val="24"/>
        </w:rPr>
        <w:t>:</w:t>
      </w:r>
      <w:r w:rsidRPr="00C2634E">
        <w:rPr>
          <w:rFonts w:ascii="Arial" w:hAnsi="Arial" w:cs="Arial"/>
          <w:sz w:val="24"/>
          <w:szCs w:val="24"/>
        </w:rPr>
        <w:t xml:space="preserve">10 de la ligne de tuyauterie sur la trame </w:t>
      </w:r>
      <w:r w:rsidR="002712DE">
        <w:rPr>
          <w:rFonts w:ascii="Arial" w:hAnsi="Arial" w:cs="Arial"/>
          <w:sz w:val="24"/>
          <w:szCs w:val="24"/>
        </w:rPr>
        <w:t>DR 10/27</w:t>
      </w:r>
      <w:r w:rsidRPr="00C2634E">
        <w:rPr>
          <w:rFonts w:ascii="Arial" w:hAnsi="Arial" w:cs="Arial"/>
          <w:sz w:val="24"/>
          <w:szCs w:val="24"/>
        </w:rPr>
        <w:t>.</w:t>
      </w:r>
    </w:p>
    <w:p w:rsidR="002712DE" w:rsidRDefault="002712DE" w:rsidP="00C2634E">
      <w:pPr>
        <w:rPr>
          <w:rFonts w:ascii="Arial" w:hAnsi="Arial" w:cs="Arial"/>
          <w:sz w:val="24"/>
          <w:szCs w:val="24"/>
        </w:rPr>
      </w:pPr>
    </w:p>
    <w:p w:rsidR="00C2634E" w:rsidRPr="00C2634E" w:rsidRDefault="00C2634E" w:rsidP="00C2634E">
      <w:pPr>
        <w:rPr>
          <w:rFonts w:ascii="Arial" w:hAnsi="Arial" w:cs="Arial"/>
          <w:sz w:val="24"/>
          <w:szCs w:val="24"/>
        </w:rPr>
      </w:pPr>
      <w:r w:rsidRPr="00C2634E">
        <w:rPr>
          <w:rFonts w:ascii="Arial" w:hAnsi="Arial" w:cs="Arial"/>
          <w:sz w:val="24"/>
          <w:szCs w:val="24"/>
        </w:rPr>
        <w:t>Vous ferez appara</w:t>
      </w:r>
      <w:r w:rsidR="004113F8">
        <w:rPr>
          <w:rFonts w:ascii="Arial" w:hAnsi="Arial" w:cs="Arial"/>
          <w:sz w:val="24"/>
          <w:szCs w:val="24"/>
        </w:rPr>
        <w:t>î</w:t>
      </w:r>
      <w:r w:rsidRPr="00C2634E">
        <w:rPr>
          <w:rFonts w:ascii="Arial" w:hAnsi="Arial" w:cs="Arial"/>
          <w:sz w:val="24"/>
          <w:szCs w:val="24"/>
        </w:rPr>
        <w:t>tre tout</w:t>
      </w:r>
      <w:r w:rsidR="002712DE">
        <w:rPr>
          <w:rFonts w:ascii="Arial" w:hAnsi="Arial" w:cs="Arial"/>
          <w:sz w:val="24"/>
          <w:szCs w:val="24"/>
        </w:rPr>
        <w:t>e</w:t>
      </w:r>
      <w:r w:rsidRPr="00C2634E">
        <w:rPr>
          <w:rFonts w:ascii="Arial" w:hAnsi="Arial" w:cs="Arial"/>
          <w:sz w:val="24"/>
          <w:szCs w:val="24"/>
        </w:rPr>
        <w:t xml:space="preserve"> la cotation utile pour la préparation de la réalisation de l’ensemble à l’atelier. </w:t>
      </w:r>
    </w:p>
    <w:p w:rsidR="00CC0B5F" w:rsidRDefault="002712DE" w:rsidP="0088711B">
      <w:pPr>
        <w:pStyle w:val="Texte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eastAsia="fr-FR"/>
        </w:rPr>
        <w:drawing>
          <wp:anchor distT="0" distB="0" distL="114300" distR="114300" simplePos="0" relativeHeight="251592192" behindDoc="1" locked="0" layoutInCell="1" allowOverlap="1">
            <wp:simplePos x="0" y="0"/>
            <wp:positionH relativeFrom="column">
              <wp:posOffset>1223836</wp:posOffset>
            </wp:positionH>
            <wp:positionV relativeFrom="paragraph">
              <wp:posOffset>146892</wp:posOffset>
            </wp:positionV>
            <wp:extent cx="3517271" cy="2753832"/>
            <wp:effectExtent l="19050" t="0" r="6979" b="0"/>
            <wp:wrapNone/>
            <wp:docPr id="60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461" cy="2753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5C0E4F" w:rsidP="0088711B">
      <w:pPr>
        <w:pStyle w:val="Texte"/>
        <w:rPr>
          <w:rFonts w:cs="Arial"/>
          <w:b/>
          <w:szCs w:val="24"/>
        </w:rPr>
      </w:pPr>
      <w:r>
        <w:rPr>
          <w:rFonts w:ascii="Comic Sans MS" w:hAnsi="Comic Sans M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1683385</wp:posOffset>
                </wp:positionH>
                <wp:positionV relativeFrom="paragraph">
                  <wp:posOffset>154940</wp:posOffset>
                </wp:positionV>
                <wp:extent cx="827405" cy="255270"/>
                <wp:effectExtent l="49530" t="20320" r="27940" b="86360"/>
                <wp:wrapNone/>
                <wp:docPr id="2" name="AutoShap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27405" cy="25527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662697" id="AutoShape 534" o:spid="_x0000_s1026" type="#_x0000_t32" style="position:absolute;margin-left:132.55pt;margin-top:12.2pt;width:65.15pt;height:20.1pt;flip:x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" strokeweight="3pt">
                <v:stroke endarrow="block"/>
              </v:shape>
            </w:pict>
          </mc:Fallback>
        </mc:AlternateContent>
      </w:r>
      <w:r>
        <w:rPr>
          <w:rFonts w:ascii="Comic Sans MS" w:hAnsi="Comic Sans M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>
                <wp:simplePos x="0" y="0"/>
                <wp:positionH relativeFrom="column">
                  <wp:posOffset>1179830</wp:posOffset>
                </wp:positionH>
                <wp:positionV relativeFrom="paragraph">
                  <wp:posOffset>69215</wp:posOffset>
                </wp:positionV>
                <wp:extent cx="635635" cy="340995"/>
                <wp:effectExtent l="3175" t="1270" r="0" b="635"/>
                <wp:wrapNone/>
                <wp:docPr id="1" name="Text Box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132A" w:rsidRPr="00A40B67" w:rsidRDefault="003C132A" w:rsidP="00C2634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A40B67">
                              <w:rPr>
                                <w:b/>
                                <w:sz w:val="28"/>
                                <w:szCs w:val="28"/>
                              </w:rPr>
                              <w:t>Nord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5" o:spid="_x0000_s1127" type="#_x0000_t202" style="position:absolute;left:0;text-align:left;margin-left:92.9pt;margin-top:5.45pt;width:50.05pt;height:26.8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" filled="f" stroked="f">
                <v:textbox>
                  <w:txbxContent>
                    <w:p w:rsidR="003C132A" w:rsidRPr="00A40B67" w:rsidRDefault="003C132A" w:rsidP="00C2634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A40B67">
                        <w:rPr>
                          <w:b/>
                          <w:sz w:val="28"/>
                          <w:szCs w:val="28"/>
                        </w:rPr>
                        <w:t>Nord</w:t>
                      </w:r>
                    </w:p>
                  </w:txbxContent>
                </v:textbox>
              </v:shape>
            </w:pict>
          </mc:Fallback>
        </mc:AlternateContent>
      </w: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CC0B5F" w:rsidRDefault="00CC0B5F" w:rsidP="0088711B">
      <w:pPr>
        <w:pStyle w:val="Texte"/>
        <w:rPr>
          <w:rFonts w:cs="Arial"/>
          <w:b/>
          <w:szCs w:val="24"/>
        </w:rPr>
      </w:pPr>
    </w:p>
    <w:p w:rsidR="00ED01D0" w:rsidRDefault="00ED01D0" w:rsidP="0088711B">
      <w:pPr>
        <w:pStyle w:val="Texte"/>
        <w:rPr>
          <w:rFonts w:cs="Arial"/>
          <w:b/>
          <w:szCs w:val="24"/>
        </w:rPr>
      </w:pPr>
    </w:p>
    <w:p w:rsidR="00ED01D0" w:rsidRDefault="00ED01D0" w:rsidP="0088711B">
      <w:pPr>
        <w:pStyle w:val="Texte"/>
        <w:rPr>
          <w:rFonts w:cs="Arial"/>
          <w:b/>
          <w:szCs w:val="24"/>
        </w:rPr>
      </w:pPr>
    </w:p>
    <w:sectPr w:rsidR="00ED01D0" w:rsidSect="00587947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23814" w:h="16839" w:orient="landscape" w:code="8"/>
      <w:pgMar w:top="680" w:right="397" w:bottom="680" w:left="567" w:header="416" w:footer="567" w:gutter="0"/>
      <w:pgNumType w:start="2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132A" w:rsidRDefault="003C132A">
      <w:r>
        <w:separator/>
      </w:r>
    </w:p>
  </w:endnote>
  <w:endnote w:type="continuationSeparator" w:id="0">
    <w:p w:rsidR="003C132A" w:rsidRDefault="003C13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limbachLT-Book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ingLiU-ExtB">
    <w:panose1 w:val="02020500000000000000"/>
    <w:charset w:val="88"/>
    <w:family w:val="roman"/>
    <w:pitch w:val="variable"/>
    <w:sig w:usb0="8000002F" w:usb1="0A080008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Default="003C132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Pr="00CC0B5F" w:rsidRDefault="003C132A" w:rsidP="00CC0B5F">
    <w:pPr>
      <w:pStyle w:val="Pieddepage"/>
      <w:jc w:val="right"/>
      <w:rPr>
        <w:rFonts w:ascii="Arial" w:hAnsi="Arial" w:cs="Arial"/>
        <w:sz w:val="32"/>
        <w:szCs w:val="32"/>
      </w:rPr>
    </w:pPr>
    <w:r w:rsidRPr="00CC0B5F">
      <w:rPr>
        <w:rFonts w:ascii="Arial" w:hAnsi="Arial" w:cs="Arial"/>
        <w:sz w:val="32"/>
        <w:szCs w:val="32"/>
      </w:rPr>
      <w:t>D</w:t>
    </w:r>
    <w:r>
      <w:rPr>
        <w:rFonts w:ascii="Arial" w:hAnsi="Arial" w:cs="Arial"/>
        <w:sz w:val="32"/>
        <w:szCs w:val="32"/>
      </w:rPr>
      <w:t>C</w:t>
    </w:r>
    <w:r w:rsidRPr="00CC0B5F">
      <w:rPr>
        <w:rFonts w:ascii="Arial" w:hAnsi="Arial" w:cs="Arial"/>
        <w:sz w:val="32"/>
        <w:szCs w:val="32"/>
      </w:rPr>
      <w:t xml:space="preserve"> </w:t>
    </w:r>
    <w:r w:rsidRPr="00CC0B5F">
      <w:rPr>
        <w:rFonts w:ascii="Arial" w:hAnsi="Arial" w:cs="Arial"/>
        <w:sz w:val="32"/>
        <w:szCs w:val="32"/>
      </w:rPr>
      <w:fldChar w:fldCharType="begin"/>
    </w:r>
    <w:r w:rsidRPr="00CC0B5F">
      <w:rPr>
        <w:rFonts w:ascii="Arial" w:hAnsi="Arial" w:cs="Arial"/>
        <w:sz w:val="32"/>
        <w:szCs w:val="32"/>
      </w:rPr>
      <w:instrText>PAGE   \* MERGEFORMAT</w:instrText>
    </w:r>
    <w:r w:rsidRPr="00CC0B5F">
      <w:rPr>
        <w:rFonts w:ascii="Arial" w:hAnsi="Arial" w:cs="Arial"/>
        <w:sz w:val="32"/>
        <w:szCs w:val="32"/>
      </w:rPr>
      <w:fldChar w:fldCharType="separate"/>
    </w:r>
    <w:r w:rsidR="0045491B">
      <w:rPr>
        <w:rFonts w:ascii="Arial" w:hAnsi="Arial" w:cs="Arial"/>
        <w:noProof/>
        <w:sz w:val="32"/>
        <w:szCs w:val="32"/>
      </w:rPr>
      <w:t>7</w:t>
    </w:r>
    <w:r w:rsidRPr="00CC0B5F">
      <w:rPr>
        <w:rFonts w:ascii="Arial" w:hAnsi="Arial" w:cs="Arial"/>
        <w:sz w:val="32"/>
        <w:szCs w:val="32"/>
      </w:rPr>
      <w:fldChar w:fldCharType="end"/>
    </w:r>
    <w:r w:rsidRPr="00CC0B5F">
      <w:rPr>
        <w:rFonts w:ascii="Arial" w:hAnsi="Arial" w:cs="Arial"/>
        <w:sz w:val="32"/>
        <w:szCs w:val="32"/>
      </w:rPr>
      <w:t>/2</w:t>
    </w:r>
    <w:r>
      <w:rPr>
        <w:rFonts w:ascii="Arial" w:hAnsi="Arial" w:cs="Arial"/>
        <w:sz w:val="32"/>
        <w:szCs w:val="32"/>
      </w:rPr>
      <w:t>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Default="003C132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132A" w:rsidRDefault="003C132A">
      <w:r>
        <w:separator/>
      </w:r>
    </w:p>
  </w:footnote>
  <w:footnote w:type="continuationSeparator" w:id="0">
    <w:p w:rsidR="003C132A" w:rsidRDefault="003C13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Default="003C132A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195" o:spid="_x0000_s2050" type="#_x0000_t136" style="position:absolute;margin-left:0;margin-top:0;width:1000.2pt;height:90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PROPOSITION DE 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Pr="004814D8" w:rsidRDefault="003C132A" w:rsidP="004814D8">
    <w:pPr>
      <w:pStyle w:val="En-tte"/>
      <w:jc w:val="right"/>
      <w:rPr>
        <w:rFonts w:ascii="Arial" w:hAnsi="Arial" w:cs="Arial"/>
        <w:sz w:val="24"/>
        <w:szCs w:val="24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196" o:spid="_x0000_s2051" type="#_x0000_t136" style="position:absolute;left:0;text-align:left;margin-left:0;margin-top:0;width:1000.2pt;height:90.9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PROPOSITION DE CORRIGÉ"/>
          <w10:wrap anchorx="margin" anchory="margin"/>
        </v:shape>
      </w:pict>
    </w:r>
    <w:r>
      <w:rPr>
        <w:rFonts w:ascii="Arial" w:hAnsi="Arial" w:cs="Arial"/>
        <w:sz w:val="24"/>
        <w:szCs w:val="24"/>
      </w:rPr>
      <w:t>TCI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132A" w:rsidRDefault="003C132A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194" o:spid="_x0000_s2049" type="#_x0000_t136" style="position:absolute;margin-left:0;margin-top:0;width:1000.2pt;height:90.9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PROPOSITION DE 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77191"/>
    <w:multiLevelType w:val="multilevel"/>
    <w:tmpl w:val="C1D6E9D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50990"/>
    <w:multiLevelType w:val="hybridMultilevel"/>
    <w:tmpl w:val="E026D60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FD0BA0"/>
    <w:multiLevelType w:val="hybridMultilevel"/>
    <w:tmpl w:val="F1782400"/>
    <w:lvl w:ilvl="0" w:tplc="D54440E8">
      <w:start w:val="1"/>
      <w:numFmt w:val="decimal"/>
      <w:pStyle w:val="QUESTIONS"/>
      <w:lvlText w:val="Q.%1."/>
      <w:lvlJc w:val="left"/>
      <w:pPr>
        <w:ind w:left="72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92EA4"/>
    <w:multiLevelType w:val="hybridMultilevel"/>
    <w:tmpl w:val="9528B91E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91152F"/>
    <w:multiLevelType w:val="hybridMultilevel"/>
    <w:tmpl w:val="90A8ED74"/>
    <w:lvl w:ilvl="0" w:tplc="607AC2C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597884"/>
    <w:multiLevelType w:val="multilevel"/>
    <w:tmpl w:val="55A40DC0"/>
    <w:lvl w:ilvl="0">
      <w:start w:val="2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5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3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0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88" w:hanging="1800"/>
      </w:pPr>
      <w:rPr>
        <w:rFonts w:hint="default"/>
      </w:rPr>
    </w:lvl>
  </w:abstractNum>
  <w:abstractNum w:abstractNumId="6" w15:restartNumberingAfterBreak="0">
    <w:nsid w:val="18663266"/>
    <w:multiLevelType w:val="hybridMultilevel"/>
    <w:tmpl w:val="3CC817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50896"/>
    <w:multiLevelType w:val="hybridMultilevel"/>
    <w:tmpl w:val="514C60B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5A3382"/>
    <w:multiLevelType w:val="multilevel"/>
    <w:tmpl w:val="520ACD5C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1D44688D"/>
    <w:multiLevelType w:val="hybridMultilevel"/>
    <w:tmpl w:val="F4724E2A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D5023"/>
    <w:multiLevelType w:val="hybridMultilevel"/>
    <w:tmpl w:val="0FE8B3A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D36239"/>
    <w:multiLevelType w:val="multilevel"/>
    <w:tmpl w:val="E594EB66"/>
    <w:lvl w:ilvl="0">
      <w:start w:val="2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 w15:restartNumberingAfterBreak="0">
    <w:nsid w:val="249D4824"/>
    <w:multiLevelType w:val="hybridMultilevel"/>
    <w:tmpl w:val="459AAA0C"/>
    <w:lvl w:ilvl="0" w:tplc="369A085E">
      <w:numFmt w:val="bullet"/>
      <w:lvlText w:val="-"/>
      <w:lvlJc w:val="left"/>
      <w:pPr>
        <w:ind w:left="108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8" w:hanging="360"/>
      </w:pPr>
      <w:rPr>
        <w:rFonts w:ascii="Wingdings" w:hAnsi="Wingdings" w:hint="default"/>
      </w:rPr>
    </w:lvl>
  </w:abstractNum>
  <w:abstractNum w:abstractNumId="13" w15:restartNumberingAfterBreak="0">
    <w:nsid w:val="26BE11B5"/>
    <w:multiLevelType w:val="hybridMultilevel"/>
    <w:tmpl w:val="BED6BD66"/>
    <w:lvl w:ilvl="0" w:tplc="040C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290308D6"/>
    <w:multiLevelType w:val="hybridMultilevel"/>
    <w:tmpl w:val="6A886436"/>
    <w:lvl w:ilvl="0" w:tplc="040C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2EAA64AE"/>
    <w:multiLevelType w:val="hybridMultilevel"/>
    <w:tmpl w:val="7A84AB76"/>
    <w:lvl w:ilvl="0" w:tplc="040C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2FEB05D4"/>
    <w:multiLevelType w:val="hybridMultilevel"/>
    <w:tmpl w:val="A8D8EE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6F0BD6"/>
    <w:multiLevelType w:val="hybridMultilevel"/>
    <w:tmpl w:val="7E80549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9A4716"/>
    <w:multiLevelType w:val="hybridMultilevel"/>
    <w:tmpl w:val="C922B87E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353D75"/>
    <w:multiLevelType w:val="hybridMultilevel"/>
    <w:tmpl w:val="6460287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991313"/>
    <w:multiLevelType w:val="hybridMultilevel"/>
    <w:tmpl w:val="FA2E5858"/>
    <w:lvl w:ilvl="0" w:tplc="F582321E">
      <w:start w:val="1"/>
      <w:numFmt w:val="lowerLetter"/>
      <w:pStyle w:val="Titre3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F4A71"/>
    <w:multiLevelType w:val="hybridMultilevel"/>
    <w:tmpl w:val="D702E98E"/>
    <w:lvl w:ilvl="0" w:tplc="1F9C108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F66BF8"/>
    <w:multiLevelType w:val="hybridMultilevel"/>
    <w:tmpl w:val="AA60A18C"/>
    <w:lvl w:ilvl="0" w:tplc="040C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3D342328"/>
    <w:multiLevelType w:val="hybridMultilevel"/>
    <w:tmpl w:val="036E0832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1AF2AF6"/>
    <w:multiLevelType w:val="hybridMultilevel"/>
    <w:tmpl w:val="AB987A0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23227A"/>
    <w:multiLevelType w:val="hybridMultilevel"/>
    <w:tmpl w:val="EC587EDC"/>
    <w:lvl w:ilvl="0" w:tplc="040C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45D117D4"/>
    <w:multiLevelType w:val="hybridMultilevel"/>
    <w:tmpl w:val="9FC6EB2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B72037"/>
    <w:multiLevelType w:val="hybridMultilevel"/>
    <w:tmpl w:val="F93E6900"/>
    <w:lvl w:ilvl="0" w:tplc="040C0001">
      <w:start w:val="1"/>
      <w:numFmt w:val="bullet"/>
      <w:lvlText w:val=""/>
      <w:lvlJc w:val="left"/>
      <w:pPr>
        <w:ind w:left="108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8A393E"/>
    <w:multiLevelType w:val="hybridMultilevel"/>
    <w:tmpl w:val="267CA9E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AD1D35"/>
    <w:multiLevelType w:val="hybridMultilevel"/>
    <w:tmpl w:val="7BE6B0E8"/>
    <w:lvl w:ilvl="0" w:tplc="040C000B">
      <w:start w:val="1"/>
      <w:numFmt w:val="bullet"/>
      <w:lvlText w:val=""/>
      <w:lvlJc w:val="left"/>
      <w:pPr>
        <w:ind w:left="144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8" w:hanging="360"/>
      </w:pPr>
      <w:rPr>
        <w:rFonts w:ascii="Wingdings" w:hAnsi="Wingdings" w:hint="default"/>
      </w:rPr>
    </w:lvl>
  </w:abstractNum>
  <w:abstractNum w:abstractNumId="30" w15:restartNumberingAfterBreak="0">
    <w:nsid w:val="5B93687C"/>
    <w:multiLevelType w:val="hybridMultilevel"/>
    <w:tmpl w:val="1BD8819E"/>
    <w:lvl w:ilvl="0" w:tplc="040C000B">
      <w:start w:val="1"/>
      <w:numFmt w:val="bullet"/>
      <w:lvlText w:val=""/>
      <w:lvlJc w:val="left"/>
      <w:pPr>
        <w:ind w:left="7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31" w15:restartNumberingAfterBreak="0">
    <w:nsid w:val="5F6F73AC"/>
    <w:multiLevelType w:val="hybridMultilevel"/>
    <w:tmpl w:val="DF0EAA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01686"/>
    <w:multiLevelType w:val="hybridMultilevel"/>
    <w:tmpl w:val="779892E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3922FE"/>
    <w:multiLevelType w:val="hybridMultilevel"/>
    <w:tmpl w:val="516039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0F38BE"/>
    <w:multiLevelType w:val="hybridMultilevel"/>
    <w:tmpl w:val="B4E68C46"/>
    <w:lvl w:ilvl="0" w:tplc="2D9033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872E3D"/>
    <w:multiLevelType w:val="multilevel"/>
    <w:tmpl w:val="1D62B328"/>
    <w:lvl w:ilvl="0">
      <w:start w:val="2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6BD21635"/>
    <w:multiLevelType w:val="hybridMultilevel"/>
    <w:tmpl w:val="60F64486"/>
    <w:lvl w:ilvl="0" w:tplc="040C000B">
      <w:start w:val="1"/>
      <w:numFmt w:val="bullet"/>
      <w:lvlText w:val=""/>
      <w:lvlJc w:val="left"/>
      <w:pPr>
        <w:ind w:left="178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37" w15:restartNumberingAfterBreak="0">
    <w:nsid w:val="6DE777B1"/>
    <w:multiLevelType w:val="multilevel"/>
    <w:tmpl w:val="2BC69160"/>
    <w:lvl w:ilvl="0">
      <w:start w:val="2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71785C17"/>
    <w:multiLevelType w:val="hybridMultilevel"/>
    <w:tmpl w:val="60BA264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671E3F"/>
    <w:multiLevelType w:val="hybridMultilevel"/>
    <w:tmpl w:val="10FACA58"/>
    <w:lvl w:ilvl="0" w:tplc="040C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177481"/>
    <w:multiLevelType w:val="multilevel"/>
    <w:tmpl w:val="4D8C4C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2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1" w15:restartNumberingAfterBreak="0">
    <w:nsid w:val="757B3348"/>
    <w:multiLevelType w:val="hybridMultilevel"/>
    <w:tmpl w:val="9B28BA4A"/>
    <w:lvl w:ilvl="0" w:tplc="040C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6"/>
  </w:num>
  <w:num w:numId="3">
    <w:abstractNumId w:val="32"/>
  </w:num>
  <w:num w:numId="4">
    <w:abstractNumId w:val="24"/>
  </w:num>
  <w:num w:numId="5">
    <w:abstractNumId w:val="40"/>
  </w:num>
  <w:num w:numId="6">
    <w:abstractNumId w:val="40"/>
  </w:num>
  <w:num w:numId="7">
    <w:abstractNumId w:val="8"/>
  </w:num>
  <w:num w:numId="8">
    <w:abstractNumId w:val="20"/>
  </w:num>
  <w:num w:numId="9">
    <w:abstractNumId w:val="2"/>
  </w:num>
  <w:num w:numId="10">
    <w:abstractNumId w:val="22"/>
  </w:num>
  <w:num w:numId="11">
    <w:abstractNumId w:val="36"/>
  </w:num>
  <w:num w:numId="12">
    <w:abstractNumId w:val="18"/>
  </w:num>
  <w:num w:numId="13">
    <w:abstractNumId w:val="38"/>
  </w:num>
  <w:num w:numId="14">
    <w:abstractNumId w:val="0"/>
  </w:num>
  <w:num w:numId="15">
    <w:abstractNumId w:val="20"/>
  </w:num>
  <w:num w:numId="16">
    <w:abstractNumId w:val="20"/>
    <w:lvlOverride w:ilvl="0">
      <w:startOverride w:val="1"/>
    </w:lvlOverride>
  </w:num>
  <w:num w:numId="17">
    <w:abstractNumId w:val="30"/>
  </w:num>
  <w:num w:numId="18">
    <w:abstractNumId w:val="29"/>
  </w:num>
  <w:num w:numId="19">
    <w:abstractNumId w:val="12"/>
  </w:num>
  <w:num w:numId="20">
    <w:abstractNumId w:val="27"/>
  </w:num>
  <w:num w:numId="21">
    <w:abstractNumId w:val="28"/>
  </w:num>
  <w:num w:numId="22">
    <w:abstractNumId w:val="23"/>
  </w:num>
  <w:num w:numId="23">
    <w:abstractNumId w:val="1"/>
  </w:num>
  <w:num w:numId="24">
    <w:abstractNumId w:val="17"/>
  </w:num>
  <w:num w:numId="25">
    <w:abstractNumId w:val="10"/>
  </w:num>
  <w:num w:numId="26">
    <w:abstractNumId w:val="39"/>
  </w:num>
  <w:num w:numId="27">
    <w:abstractNumId w:val="41"/>
  </w:num>
  <w:num w:numId="28">
    <w:abstractNumId w:val="9"/>
  </w:num>
  <w:num w:numId="29">
    <w:abstractNumId w:val="3"/>
  </w:num>
  <w:num w:numId="30">
    <w:abstractNumId w:val="14"/>
  </w:num>
  <w:num w:numId="31">
    <w:abstractNumId w:val="11"/>
  </w:num>
  <w:num w:numId="32">
    <w:abstractNumId w:val="35"/>
  </w:num>
  <w:num w:numId="33">
    <w:abstractNumId w:val="5"/>
  </w:num>
  <w:num w:numId="34">
    <w:abstractNumId w:val="37"/>
  </w:num>
  <w:num w:numId="35">
    <w:abstractNumId w:val="25"/>
  </w:num>
  <w:num w:numId="36">
    <w:abstractNumId w:val="34"/>
  </w:num>
  <w:num w:numId="37">
    <w:abstractNumId w:val="13"/>
  </w:num>
  <w:num w:numId="38">
    <w:abstractNumId w:val="7"/>
  </w:num>
  <w:num w:numId="39">
    <w:abstractNumId w:val="16"/>
  </w:num>
  <w:num w:numId="40">
    <w:abstractNumId w:val="31"/>
  </w:num>
  <w:num w:numId="41">
    <w:abstractNumId w:val="26"/>
  </w:num>
  <w:num w:numId="42">
    <w:abstractNumId w:val="19"/>
  </w:num>
  <w:num w:numId="43">
    <w:abstractNumId w:val="15"/>
  </w:num>
  <w:num w:numId="44">
    <w:abstractNumId w:val="21"/>
  </w:num>
  <w:num w:numId="4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lignBordersAndEdg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7F47"/>
    <w:rsid w:val="00000120"/>
    <w:rsid w:val="00000730"/>
    <w:rsid w:val="00000772"/>
    <w:rsid w:val="00006DDD"/>
    <w:rsid w:val="00014BDD"/>
    <w:rsid w:val="00021AF6"/>
    <w:rsid w:val="000238DD"/>
    <w:rsid w:val="00025F91"/>
    <w:rsid w:val="00032594"/>
    <w:rsid w:val="000326A9"/>
    <w:rsid w:val="00033070"/>
    <w:rsid w:val="00033652"/>
    <w:rsid w:val="00042DFF"/>
    <w:rsid w:val="00055DC1"/>
    <w:rsid w:val="00060345"/>
    <w:rsid w:val="000607F4"/>
    <w:rsid w:val="000664E3"/>
    <w:rsid w:val="00070BC9"/>
    <w:rsid w:val="00073552"/>
    <w:rsid w:val="00074392"/>
    <w:rsid w:val="00074EFF"/>
    <w:rsid w:val="00081A82"/>
    <w:rsid w:val="0009679E"/>
    <w:rsid w:val="000A4B9A"/>
    <w:rsid w:val="000A510F"/>
    <w:rsid w:val="000A633F"/>
    <w:rsid w:val="000B5C46"/>
    <w:rsid w:val="000B5D8E"/>
    <w:rsid w:val="000C3A09"/>
    <w:rsid w:val="000C69E9"/>
    <w:rsid w:val="000C6BD8"/>
    <w:rsid w:val="000D0092"/>
    <w:rsid w:val="000D1436"/>
    <w:rsid w:val="000D1C5F"/>
    <w:rsid w:val="000D6D28"/>
    <w:rsid w:val="000D75B9"/>
    <w:rsid w:val="000E6BD6"/>
    <w:rsid w:val="000E6F55"/>
    <w:rsid w:val="0010039E"/>
    <w:rsid w:val="00115D54"/>
    <w:rsid w:val="00125923"/>
    <w:rsid w:val="00130E45"/>
    <w:rsid w:val="00133A69"/>
    <w:rsid w:val="00133F08"/>
    <w:rsid w:val="001402C7"/>
    <w:rsid w:val="00143017"/>
    <w:rsid w:val="00146482"/>
    <w:rsid w:val="00146520"/>
    <w:rsid w:val="00155F26"/>
    <w:rsid w:val="00175022"/>
    <w:rsid w:val="001874E5"/>
    <w:rsid w:val="00191D95"/>
    <w:rsid w:val="00194B99"/>
    <w:rsid w:val="00194BB5"/>
    <w:rsid w:val="0019560D"/>
    <w:rsid w:val="001975BE"/>
    <w:rsid w:val="001A1717"/>
    <w:rsid w:val="001A19C0"/>
    <w:rsid w:val="001A7EAB"/>
    <w:rsid w:val="001B1FF2"/>
    <w:rsid w:val="001B51C5"/>
    <w:rsid w:val="001C23A5"/>
    <w:rsid w:val="001C56E5"/>
    <w:rsid w:val="001C701D"/>
    <w:rsid w:val="001E0BE0"/>
    <w:rsid w:val="001E1E22"/>
    <w:rsid w:val="001E34AB"/>
    <w:rsid w:val="001F3C29"/>
    <w:rsid w:val="00202199"/>
    <w:rsid w:val="0020565B"/>
    <w:rsid w:val="002065FC"/>
    <w:rsid w:val="00210B0C"/>
    <w:rsid w:val="00210B19"/>
    <w:rsid w:val="002118B3"/>
    <w:rsid w:val="002125FB"/>
    <w:rsid w:val="00227D25"/>
    <w:rsid w:val="0023018B"/>
    <w:rsid w:val="0023019B"/>
    <w:rsid w:val="00237B59"/>
    <w:rsid w:val="0024706D"/>
    <w:rsid w:val="00247C07"/>
    <w:rsid w:val="002512BE"/>
    <w:rsid w:val="00252261"/>
    <w:rsid w:val="00253B39"/>
    <w:rsid w:val="002574A7"/>
    <w:rsid w:val="0026091F"/>
    <w:rsid w:val="00260993"/>
    <w:rsid w:val="002712DE"/>
    <w:rsid w:val="002760CE"/>
    <w:rsid w:val="00276C00"/>
    <w:rsid w:val="00277180"/>
    <w:rsid w:val="00282437"/>
    <w:rsid w:val="0028264F"/>
    <w:rsid w:val="0028647B"/>
    <w:rsid w:val="002868FD"/>
    <w:rsid w:val="002917EC"/>
    <w:rsid w:val="00291E10"/>
    <w:rsid w:val="002A3BC7"/>
    <w:rsid w:val="002B3797"/>
    <w:rsid w:val="002C01D7"/>
    <w:rsid w:val="002C3D3D"/>
    <w:rsid w:val="002C3FAA"/>
    <w:rsid w:val="002C4F19"/>
    <w:rsid w:val="002C7C05"/>
    <w:rsid w:val="002D4440"/>
    <w:rsid w:val="002E04B3"/>
    <w:rsid w:val="002E0F34"/>
    <w:rsid w:val="002E0FA1"/>
    <w:rsid w:val="002E32B1"/>
    <w:rsid w:val="002E3AE5"/>
    <w:rsid w:val="002E5DCB"/>
    <w:rsid w:val="002F11EC"/>
    <w:rsid w:val="002F1E27"/>
    <w:rsid w:val="002F376E"/>
    <w:rsid w:val="002F3A63"/>
    <w:rsid w:val="002F3EC2"/>
    <w:rsid w:val="00302D0B"/>
    <w:rsid w:val="00305FF4"/>
    <w:rsid w:val="00310E07"/>
    <w:rsid w:val="0031367F"/>
    <w:rsid w:val="003239C9"/>
    <w:rsid w:val="0033761D"/>
    <w:rsid w:val="003463F5"/>
    <w:rsid w:val="00351476"/>
    <w:rsid w:val="00351D11"/>
    <w:rsid w:val="00364ACD"/>
    <w:rsid w:val="00370F9D"/>
    <w:rsid w:val="00373420"/>
    <w:rsid w:val="00374F4A"/>
    <w:rsid w:val="00396756"/>
    <w:rsid w:val="00397062"/>
    <w:rsid w:val="003A1B80"/>
    <w:rsid w:val="003B040C"/>
    <w:rsid w:val="003B26D6"/>
    <w:rsid w:val="003B346B"/>
    <w:rsid w:val="003B4D89"/>
    <w:rsid w:val="003B6888"/>
    <w:rsid w:val="003C132A"/>
    <w:rsid w:val="003C2BD6"/>
    <w:rsid w:val="003C690C"/>
    <w:rsid w:val="003D213B"/>
    <w:rsid w:val="003D3F14"/>
    <w:rsid w:val="003D416D"/>
    <w:rsid w:val="003D73AD"/>
    <w:rsid w:val="003E27BF"/>
    <w:rsid w:val="003F2415"/>
    <w:rsid w:val="003F784E"/>
    <w:rsid w:val="00401D66"/>
    <w:rsid w:val="00405CBF"/>
    <w:rsid w:val="004113F8"/>
    <w:rsid w:val="00420430"/>
    <w:rsid w:val="004259B4"/>
    <w:rsid w:val="004305FD"/>
    <w:rsid w:val="004346B5"/>
    <w:rsid w:val="004350B0"/>
    <w:rsid w:val="004372FD"/>
    <w:rsid w:val="00442A97"/>
    <w:rsid w:val="0045491B"/>
    <w:rsid w:val="00454B81"/>
    <w:rsid w:val="00460EDE"/>
    <w:rsid w:val="004623A1"/>
    <w:rsid w:val="00464F3C"/>
    <w:rsid w:val="00465477"/>
    <w:rsid w:val="00466783"/>
    <w:rsid w:val="00470A39"/>
    <w:rsid w:val="00473703"/>
    <w:rsid w:val="00477024"/>
    <w:rsid w:val="004814D8"/>
    <w:rsid w:val="00483C83"/>
    <w:rsid w:val="00486040"/>
    <w:rsid w:val="0049392E"/>
    <w:rsid w:val="00493B97"/>
    <w:rsid w:val="004A0276"/>
    <w:rsid w:val="004A3C21"/>
    <w:rsid w:val="004B68B7"/>
    <w:rsid w:val="004C2F09"/>
    <w:rsid w:val="004C400D"/>
    <w:rsid w:val="004C420C"/>
    <w:rsid w:val="004C4411"/>
    <w:rsid w:val="004C687C"/>
    <w:rsid w:val="004C74F4"/>
    <w:rsid w:val="004D32BC"/>
    <w:rsid w:val="004E12B7"/>
    <w:rsid w:val="004E6A38"/>
    <w:rsid w:val="004F5457"/>
    <w:rsid w:val="0050342B"/>
    <w:rsid w:val="00504E03"/>
    <w:rsid w:val="00512532"/>
    <w:rsid w:val="00521370"/>
    <w:rsid w:val="00521483"/>
    <w:rsid w:val="0052405C"/>
    <w:rsid w:val="00526568"/>
    <w:rsid w:val="005277B6"/>
    <w:rsid w:val="00530416"/>
    <w:rsid w:val="00536144"/>
    <w:rsid w:val="00560657"/>
    <w:rsid w:val="00560835"/>
    <w:rsid w:val="00562ADA"/>
    <w:rsid w:val="005637CE"/>
    <w:rsid w:val="00570D04"/>
    <w:rsid w:val="00571027"/>
    <w:rsid w:val="00571E4D"/>
    <w:rsid w:val="005741AD"/>
    <w:rsid w:val="00575B1C"/>
    <w:rsid w:val="00575EB3"/>
    <w:rsid w:val="005761BE"/>
    <w:rsid w:val="00581CC4"/>
    <w:rsid w:val="00585E92"/>
    <w:rsid w:val="00587947"/>
    <w:rsid w:val="00593099"/>
    <w:rsid w:val="005937C5"/>
    <w:rsid w:val="00593E6F"/>
    <w:rsid w:val="0059618D"/>
    <w:rsid w:val="00596B72"/>
    <w:rsid w:val="005C0E4F"/>
    <w:rsid w:val="005C4E0E"/>
    <w:rsid w:val="005C6FF1"/>
    <w:rsid w:val="005D0976"/>
    <w:rsid w:val="005D3540"/>
    <w:rsid w:val="005D66FD"/>
    <w:rsid w:val="005D6D22"/>
    <w:rsid w:val="005D7A87"/>
    <w:rsid w:val="005F46AB"/>
    <w:rsid w:val="005F4F96"/>
    <w:rsid w:val="0060189F"/>
    <w:rsid w:val="00624512"/>
    <w:rsid w:val="006272AB"/>
    <w:rsid w:val="006277BF"/>
    <w:rsid w:val="006449EB"/>
    <w:rsid w:val="00644D9C"/>
    <w:rsid w:val="00653BF1"/>
    <w:rsid w:val="00653DF8"/>
    <w:rsid w:val="0066054D"/>
    <w:rsid w:val="00660976"/>
    <w:rsid w:val="006614E3"/>
    <w:rsid w:val="00664F69"/>
    <w:rsid w:val="00674419"/>
    <w:rsid w:val="00676B43"/>
    <w:rsid w:val="006822D1"/>
    <w:rsid w:val="006D0693"/>
    <w:rsid w:val="006D0D7C"/>
    <w:rsid w:val="006D53E7"/>
    <w:rsid w:val="006E17DF"/>
    <w:rsid w:val="006E2243"/>
    <w:rsid w:val="006E2781"/>
    <w:rsid w:val="006E5991"/>
    <w:rsid w:val="006F536F"/>
    <w:rsid w:val="006F71AA"/>
    <w:rsid w:val="00702884"/>
    <w:rsid w:val="00702BF7"/>
    <w:rsid w:val="00703568"/>
    <w:rsid w:val="007130CB"/>
    <w:rsid w:val="00716FE5"/>
    <w:rsid w:val="00721FDC"/>
    <w:rsid w:val="00734999"/>
    <w:rsid w:val="007407CE"/>
    <w:rsid w:val="00740E42"/>
    <w:rsid w:val="00741AAE"/>
    <w:rsid w:val="00742390"/>
    <w:rsid w:val="00752306"/>
    <w:rsid w:val="0075670E"/>
    <w:rsid w:val="00765A42"/>
    <w:rsid w:val="007710BC"/>
    <w:rsid w:val="00774C45"/>
    <w:rsid w:val="00775429"/>
    <w:rsid w:val="00781E65"/>
    <w:rsid w:val="00787D74"/>
    <w:rsid w:val="007913B1"/>
    <w:rsid w:val="00797B27"/>
    <w:rsid w:val="007A5809"/>
    <w:rsid w:val="007A76C0"/>
    <w:rsid w:val="007B038A"/>
    <w:rsid w:val="007B3225"/>
    <w:rsid w:val="007B5749"/>
    <w:rsid w:val="007C13A1"/>
    <w:rsid w:val="007D2A69"/>
    <w:rsid w:val="007E3CB7"/>
    <w:rsid w:val="007E504C"/>
    <w:rsid w:val="00806FC6"/>
    <w:rsid w:val="00813FE4"/>
    <w:rsid w:val="008141A1"/>
    <w:rsid w:val="008267BC"/>
    <w:rsid w:val="00827613"/>
    <w:rsid w:val="0083193B"/>
    <w:rsid w:val="00831D5F"/>
    <w:rsid w:val="00847148"/>
    <w:rsid w:val="00857030"/>
    <w:rsid w:val="0086522B"/>
    <w:rsid w:val="0086782A"/>
    <w:rsid w:val="00871C55"/>
    <w:rsid w:val="00874347"/>
    <w:rsid w:val="008748EF"/>
    <w:rsid w:val="00883DF4"/>
    <w:rsid w:val="0088711B"/>
    <w:rsid w:val="00892D12"/>
    <w:rsid w:val="008A0D13"/>
    <w:rsid w:val="008A120F"/>
    <w:rsid w:val="008A1BB0"/>
    <w:rsid w:val="008A3068"/>
    <w:rsid w:val="008A3D31"/>
    <w:rsid w:val="008A6213"/>
    <w:rsid w:val="008B207D"/>
    <w:rsid w:val="008B2362"/>
    <w:rsid w:val="008B44CC"/>
    <w:rsid w:val="008B7C91"/>
    <w:rsid w:val="008B7FCD"/>
    <w:rsid w:val="008C4195"/>
    <w:rsid w:val="008C6F8D"/>
    <w:rsid w:val="008D0773"/>
    <w:rsid w:val="008D1A2D"/>
    <w:rsid w:val="008E3CF3"/>
    <w:rsid w:val="008F2795"/>
    <w:rsid w:val="008F3E59"/>
    <w:rsid w:val="008F7469"/>
    <w:rsid w:val="00901C5B"/>
    <w:rsid w:val="0090346C"/>
    <w:rsid w:val="00907AC4"/>
    <w:rsid w:val="00922E2E"/>
    <w:rsid w:val="00931678"/>
    <w:rsid w:val="00937A15"/>
    <w:rsid w:val="00943F78"/>
    <w:rsid w:val="0095780E"/>
    <w:rsid w:val="00961589"/>
    <w:rsid w:val="00965CB1"/>
    <w:rsid w:val="009808E4"/>
    <w:rsid w:val="009913C1"/>
    <w:rsid w:val="009B0C1A"/>
    <w:rsid w:val="009B1330"/>
    <w:rsid w:val="009B5F3E"/>
    <w:rsid w:val="009B6CC9"/>
    <w:rsid w:val="009B7C1F"/>
    <w:rsid w:val="009C418C"/>
    <w:rsid w:val="009C61DB"/>
    <w:rsid w:val="009C7BAB"/>
    <w:rsid w:val="009D0567"/>
    <w:rsid w:val="009D5B71"/>
    <w:rsid w:val="009D75A2"/>
    <w:rsid w:val="009E27A9"/>
    <w:rsid w:val="009E7CDF"/>
    <w:rsid w:val="009F364B"/>
    <w:rsid w:val="00A02405"/>
    <w:rsid w:val="00A05A57"/>
    <w:rsid w:val="00A12A6F"/>
    <w:rsid w:val="00A16238"/>
    <w:rsid w:val="00A17984"/>
    <w:rsid w:val="00A260CD"/>
    <w:rsid w:val="00A32DFF"/>
    <w:rsid w:val="00A33C90"/>
    <w:rsid w:val="00A400AB"/>
    <w:rsid w:val="00A42C78"/>
    <w:rsid w:val="00A43ECB"/>
    <w:rsid w:val="00A47241"/>
    <w:rsid w:val="00A55514"/>
    <w:rsid w:val="00A66691"/>
    <w:rsid w:val="00A667BD"/>
    <w:rsid w:val="00A67286"/>
    <w:rsid w:val="00A73896"/>
    <w:rsid w:val="00A83885"/>
    <w:rsid w:val="00A83D9F"/>
    <w:rsid w:val="00A94D0E"/>
    <w:rsid w:val="00AA2C1C"/>
    <w:rsid w:val="00AA4A3D"/>
    <w:rsid w:val="00AA6703"/>
    <w:rsid w:val="00AB1018"/>
    <w:rsid w:val="00AB1EA5"/>
    <w:rsid w:val="00AC0C13"/>
    <w:rsid w:val="00AC1CF6"/>
    <w:rsid w:val="00AC7F98"/>
    <w:rsid w:val="00AD1B3F"/>
    <w:rsid w:val="00AD2B81"/>
    <w:rsid w:val="00AD7695"/>
    <w:rsid w:val="00AE30FC"/>
    <w:rsid w:val="00AE7739"/>
    <w:rsid w:val="00AF08AE"/>
    <w:rsid w:val="00AF520B"/>
    <w:rsid w:val="00AF7972"/>
    <w:rsid w:val="00B01E40"/>
    <w:rsid w:val="00B046D6"/>
    <w:rsid w:val="00B13105"/>
    <w:rsid w:val="00B22A32"/>
    <w:rsid w:val="00B2481E"/>
    <w:rsid w:val="00B24930"/>
    <w:rsid w:val="00B30F1E"/>
    <w:rsid w:val="00B36161"/>
    <w:rsid w:val="00B42443"/>
    <w:rsid w:val="00B42AC8"/>
    <w:rsid w:val="00B42BC2"/>
    <w:rsid w:val="00B6586F"/>
    <w:rsid w:val="00B7599F"/>
    <w:rsid w:val="00B76B39"/>
    <w:rsid w:val="00B84EF8"/>
    <w:rsid w:val="00B84F8E"/>
    <w:rsid w:val="00B85612"/>
    <w:rsid w:val="00B959AA"/>
    <w:rsid w:val="00B96360"/>
    <w:rsid w:val="00BA3B4D"/>
    <w:rsid w:val="00BB6DDB"/>
    <w:rsid w:val="00BD345C"/>
    <w:rsid w:val="00BD4E68"/>
    <w:rsid w:val="00BE1988"/>
    <w:rsid w:val="00BE1BE8"/>
    <w:rsid w:val="00BE1E2F"/>
    <w:rsid w:val="00BF58FF"/>
    <w:rsid w:val="00C008F0"/>
    <w:rsid w:val="00C00B7E"/>
    <w:rsid w:val="00C01BDC"/>
    <w:rsid w:val="00C024E8"/>
    <w:rsid w:val="00C02F91"/>
    <w:rsid w:val="00C033B4"/>
    <w:rsid w:val="00C03F30"/>
    <w:rsid w:val="00C04954"/>
    <w:rsid w:val="00C06493"/>
    <w:rsid w:val="00C16954"/>
    <w:rsid w:val="00C1726D"/>
    <w:rsid w:val="00C20F75"/>
    <w:rsid w:val="00C211CD"/>
    <w:rsid w:val="00C25264"/>
    <w:rsid w:val="00C2634E"/>
    <w:rsid w:val="00C27302"/>
    <w:rsid w:val="00C30622"/>
    <w:rsid w:val="00C429D5"/>
    <w:rsid w:val="00C565AD"/>
    <w:rsid w:val="00C66308"/>
    <w:rsid w:val="00C665C8"/>
    <w:rsid w:val="00C8244F"/>
    <w:rsid w:val="00C83887"/>
    <w:rsid w:val="00C839CF"/>
    <w:rsid w:val="00C856CF"/>
    <w:rsid w:val="00C85E1B"/>
    <w:rsid w:val="00C866F1"/>
    <w:rsid w:val="00C91CB5"/>
    <w:rsid w:val="00C91EB1"/>
    <w:rsid w:val="00C93391"/>
    <w:rsid w:val="00CA591E"/>
    <w:rsid w:val="00CB2396"/>
    <w:rsid w:val="00CB595D"/>
    <w:rsid w:val="00CB7484"/>
    <w:rsid w:val="00CC0B5F"/>
    <w:rsid w:val="00CC3283"/>
    <w:rsid w:val="00CC6148"/>
    <w:rsid w:val="00CD18E4"/>
    <w:rsid w:val="00CD29EE"/>
    <w:rsid w:val="00CD41E1"/>
    <w:rsid w:val="00CD4E7F"/>
    <w:rsid w:val="00CE256E"/>
    <w:rsid w:val="00CE696D"/>
    <w:rsid w:val="00CE737E"/>
    <w:rsid w:val="00CF0FFB"/>
    <w:rsid w:val="00D1311C"/>
    <w:rsid w:val="00D15191"/>
    <w:rsid w:val="00D1745C"/>
    <w:rsid w:val="00D465C2"/>
    <w:rsid w:val="00D511E3"/>
    <w:rsid w:val="00D5338D"/>
    <w:rsid w:val="00D671AE"/>
    <w:rsid w:val="00D70767"/>
    <w:rsid w:val="00D70ABA"/>
    <w:rsid w:val="00D71C08"/>
    <w:rsid w:val="00D734CE"/>
    <w:rsid w:val="00D74F2D"/>
    <w:rsid w:val="00D76497"/>
    <w:rsid w:val="00D855CA"/>
    <w:rsid w:val="00D9464B"/>
    <w:rsid w:val="00DA0E2D"/>
    <w:rsid w:val="00DA3A24"/>
    <w:rsid w:val="00DA46F8"/>
    <w:rsid w:val="00DA71D9"/>
    <w:rsid w:val="00DB1310"/>
    <w:rsid w:val="00DC21FC"/>
    <w:rsid w:val="00DC32E7"/>
    <w:rsid w:val="00DC4103"/>
    <w:rsid w:val="00DC7398"/>
    <w:rsid w:val="00DC7D99"/>
    <w:rsid w:val="00DD0739"/>
    <w:rsid w:val="00DD0C49"/>
    <w:rsid w:val="00DD1DBA"/>
    <w:rsid w:val="00DE1340"/>
    <w:rsid w:val="00DF293D"/>
    <w:rsid w:val="00DF47F1"/>
    <w:rsid w:val="00DF6157"/>
    <w:rsid w:val="00E03DC8"/>
    <w:rsid w:val="00E04CCA"/>
    <w:rsid w:val="00E05FDA"/>
    <w:rsid w:val="00E07072"/>
    <w:rsid w:val="00E1049C"/>
    <w:rsid w:val="00E10686"/>
    <w:rsid w:val="00E128F6"/>
    <w:rsid w:val="00E142CB"/>
    <w:rsid w:val="00E1537F"/>
    <w:rsid w:val="00E21B7F"/>
    <w:rsid w:val="00E25762"/>
    <w:rsid w:val="00E42EC4"/>
    <w:rsid w:val="00E445D3"/>
    <w:rsid w:val="00E46804"/>
    <w:rsid w:val="00E62439"/>
    <w:rsid w:val="00E639C2"/>
    <w:rsid w:val="00E67395"/>
    <w:rsid w:val="00E738AA"/>
    <w:rsid w:val="00E77C1E"/>
    <w:rsid w:val="00E8379A"/>
    <w:rsid w:val="00E8783F"/>
    <w:rsid w:val="00E87F0B"/>
    <w:rsid w:val="00E947AD"/>
    <w:rsid w:val="00E96514"/>
    <w:rsid w:val="00EB1201"/>
    <w:rsid w:val="00EC2007"/>
    <w:rsid w:val="00EC28EC"/>
    <w:rsid w:val="00EC5F8D"/>
    <w:rsid w:val="00ED01D0"/>
    <w:rsid w:val="00ED0288"/>
    <w:rsid w:val="00ED07E1"/>
    <w:rsid w:val="00ED2EC0"/>
    <w:rsid w:val="00EE0D37"/>
    <w:rsid w:val="00EE3510"/>
    <w:rsid w:val="00EF0170"/>
    <w:rsid w:val="00EF034E"/>
    <w:rsid w:val="00EF1EF4"/>
    <w:rsid w:val="00EF3F1F"/>
    <w:rsid w:val="00EF5093"/>
    <w:rsid w:val="00F0640B"/>
    <w:rsid w:val="00F20635"/>
    <w:rsid w:val="00F2065F"/>
    <w:rsid w:val="00F2625E"/>
    <w:rsid w:val="00F26967"/>
    <w:rsid w:val="00F30124"/>
    <w:rsid w:val="00F3796E"/>
    <w:rsid w:val="00F43AB7"/>
    <w:rsid w:val="00F44751"/>
    <w:rsid w:val="00F46BEF"/>
    <w:rsid w:val="00F632CF"/>
    <w:rsid w:val="00F67BFB"/>
    <w:rsid w:val="00F702E3"/>
    <w:rsid w:val="00F82AF5"/>
    <w:rsid w:val="00F834E4"/>
    <w:rsid w:val="00F9036F"/>
    <w:rsid w:val="00F91055"/>
    <w:rsid w:val="00F913DC"/>
    <w:rsid w:val="00F914BB"/>
    <w:rsid w:val="00F97F47"/>
    <w:rsid w:val="00FA08E7"/>
    <w:rsid w:val="00FA3C93"/>
    <w:rsid w:val="00FB4AEB"/>
    <w:rsid w:val="00FC0693"/>
    <w:rsid w:val="00FC3C8B"/>
    <w:rsid w:val="00FC4508"/>
    <w:rsid w:val="00FC669D"/>
    <w:rsid w:val="00FC6D05"/>
    <w:rsid w:val="00FD6792"/>
    <w:rsid w:val="00FE03A3"/>
    <w:rsid w:val="00FE28E1"/>
    <w:rsid w:val="00FE7CB9"/>
    <w:rsid w:val="00FF1BD4"/>
    <w:rsid w:val="00FF2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4:docId w14:val="6248754B"/>
  <w15:docId w15:val="{9FF72C0F-AEFB-4283-8426-AED416530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342B"/>
  </w:style>
  <w:style w:type="paragraph" w:styleId="Titre1">
    <w:name w:val="heading 1"/>
    <w:basedOn w:val="Normal"/>
    <w:next w:val="Normal"/>
    <w:qFormat/>
    <w:rsid w:val="001975BE"/>
    <w:pPr>
      <w:keepNext/>
      <w:numPr>
        <w:numId w:val="7"/>
      </w:numPr>
      <w:spacing w:before="240" w:after="60" w:afterAutospacing="1"/>
      <w:outlineLvl w:val="0"/>
    </w:pPr>
    <w:rPr>
      <w:rFonts w:ascii="Arial" w:hAnsi="Arial"/>
      <w:b/>
      <w:bCs/>
      <w:color w:val="548DD4"/>
      <w:kern w:val="32"/>
      <w:sz w:val="32"/>
      <w:szCs w:val="32"/>
      <w:lang w:eastAsia="en-US"/>
    </w:rPr>
  </w:style>
  <w:style w:type="paragraph" w:styleId="Titre2">
    <w:name w:val="heading 2"/>
    <w:basedOn w:val="Normal"/>
    <w:next w:val="Normal"/>
    <w:link w:val="Titre2Car"/>
    <w:qFormat/>
    <w:rsid w:val="001975BE"/>
    <w:pPr>
      <w:keepNext/>
      <w:numPr>
        <w:ilvl w:val="1"/>
        <w:numId w:val="7"/>
      </w:numPr>
      <w:tabs>
        <w:tab w:val="left" w:pos="1560"/>
      </w:tabs>
      <w:spacing w:before="240" w:after="60"/>
      <w:ind w:left="851" w:firstLine="0"/>
      <w:outlineLvl w:val="1"/>
    </w:pPr>
    <w:rPr>
      <w:rFonts w:ascii="Arial" w:hAnsi="Arial"/>
      <w:b/>
      <w:bCs/>
      <w:i/>
      <w:iCs/>
      <w:color w:val="548DD4"/>
      <w:sz w:val="28"/>
      <w:szCs w:val="28"/>
    </w:rPr>
  </w:style>
  <w:style w:type="paragraph" w:styleId="Titre3">
    <w:name w:val="heading 3"/>
    <w:basedOn w:val="Titre1"/>
    <w:next w:val="Normal"/>
    <w:link w:val="Titre3Car"/>
    <w:qFormat/>
    <w:rsid w:val="001975BE"/>
    <w:pPr>
      <w:numPr>
        <w:numId w:val="15"/>
      </w:numPr>
      <w:outlineLvl w:val="2"/>
    </w:pPr>
    <w:rPr>
      <w:noProof/>
      <w:sz w:val="24"/>
      <w:lang w:eastAsia="fr-FR"/>
    </w:rPr>
  </w:style>
  <w:style w:type="paragraph" w:styleId="Titre4">
    <w:name w:val="heading 4"/>
    <w:basedOn w:val="Normal"/>
    <w:next w:val="Normal"/>
    <w:qFormat/>
    <w:rsid w:val="0050342B"/>
    <w:pPr>
      <w:keepNext/>
      <w:numPr>
        <w:ilvl w:val="3"/>
        <w:numId w:val="7"/>
      </w:numPr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50342B"/>
    <w:pPr>
      <w:keepNext/>
      <w:numPr>
        <w:ilvl w:val="4"/>
        <w:numId w:val="7"/>
      </w:numPr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50342B"/>
    <w:pPr>
      <w:keepNext/>
      <w:numPr>
        <w:ilvl w:val="5"/>
        <w:numId w:val="7"/>
      </w:numPr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qFormat/>
    <w:rsid w:val="000B5C46"/>
    <w:pPr>
      <w:numPr>
        <w:ilvl w:val="6"/>
        <w:numId w:val="7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Titre8">
    <w:name w:val="heading 8"/>
    <w:basedOn w:val="Normal"/>
    <w:next w:val="Normal"/>
    <w:link w:val="Titre8Car"/>
    <w:qFormat/>
    <w:rsid w:val="000B5C46"/>
    <w:pPr>
      <w:numPr>
        <w:ilvl w:val="7"/>
        <w:numId w:val="7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qFormat/>
    <w:rsid w:val="000B5C46"/>
    <w:pPr>
      <w:numPr>
        <w:ilvl w:val="8"/>
        <w:numId w:val="7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50342B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50342B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rsid w:val="0050342B"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  <w:rsid w:val="0050342B"/>
  </w:style>
  <w:style w:type="table" w:styleId="Grilledutableau">
    <w:name w:val="Table Grid"/>
    <w:basedOn w:val="TableauNormal"/>
    <w:rsid w:val="00CF0F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link w:val="Titre2"/>
    <w:rsid w:val="001975BE"/>
    <w:rPr>
      <w:rFonts w:ascii="Arial" w:hAnsi="Arial" w:cs="Arial"/>
      <w:b/>
      <w:bCs/>
      <w:i/>
      <w:iCs/>
      <w:color w:val="548DD4"/>
      <w:sz w:val="28"/>
      <w:szCs w:val="28"/>
    </w:rPr>
  </w:style>
  <w:style w:type="paragraph" w:customStyle="1" w:styleId="Texte">
    <w:name w:val="Texte"/>
    <w:basedOn w:val="Normal"/>
    <w:qFormat/>
    <w:rsid w:val="00C06493"/>
    <w:pPr>
      <w:autoSpaceDE w:val="0"/>
      <w:autoSpaceDN w:val="0"/>
      <w:adjustRightInd w:val="0"/>
      <w:jc w:val="both"/>
    </w:pPr>
    <w:rPr>
      <w:rFonts w:ascii="Arial" w:eastAsia="Calibri" w:hAnsi="Arial" w:cs="SlimbachLT-Book"/>
      <w:color w:val="000000"/>
      <w:sz w:val="24"/>
      <w:szCs w:val="22"/>
      <w:lang w:eastAsia="en-US"/>
    </w:rPr>
  </w:style>
  <w:style w:type="paragraph" w:styleId="TM3">
    <w:name w:val="toc 3"/>
    <w:basedOn w:val="Normal"/>
    <w:next w:val="Normal"/>
    <w:autoRedefine/>
    <w:uiPriority w:val="39"/>
    <w:unhideWhenUsed/>
    <w:rsid w:val="00C06493"/>
    <w:pPr>
      <w:tabs>
        <w:tab w:val="left" w:pos="880"/>
        <w:tab w:val="right" w:leader="underscore" w:pos="10456"/>
      </w:tabs>
      <w:spacing w:afterAutospacing="1"/>
      <w:ind w:left="440"/>
    </w:pPr>
    <w:rPr>
      <w:rFonts w:ascii="Calibri" w:eastAsia="Calibri" w:hAnsi="Calibri" w:cs="Calibri"/>
      <w:lang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CE256E"/>
  </w:style>
  <w:style w:type="paragraph" w:styleId="Textedebulles">
    <w:name w:val="Balloon Text"/>
    <w:basedOn w:val="Normal"/>
    <w:link w:val="TextedebullesCar"/>
    <w:rsid w:val="00CE256E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CE256E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0B5C46"/>
    <w:pPr>
      <w:ind w:left="708"/>
    </w:pPr>
  </w:style>
  <w:style w:type="character" w:customStyle="1" w:styleId="Titre7Car">
    <w:name w:val="Titre 7 Car"/>
    <w:link w:val="Titre7"/>
    <w:semiHidden/>
    <w:rsid w:val="000B5C46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semiHidden/>
    <w:rsid w:val="000B5C46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semiHidden/>
    <w:rsid w:val="000B5C46"/>
    <w:rPr>
      <w:rFonts w:ascii="Cambria" w:eastAsia="Times New Roman" w:hAnsi="Cambria" w:cs="Times New Roman"/>
      <w:sz w:val="22"/>
      <w:szCs w:val="22"/>
    </w:rPr>
  </w:style>
  <w:style w:type="paragraph" w:customStyle="1" w:styleId="QUESTIONS">
    <w:name w:val="QUESTIONS"/>
    <w:basedOn w:val="Texte"/>
    <w:qFormat/>
    <w:rsid w:val="00BF58FF"/>
    <w:pPr>
      <w:numPr>
        <w:numId w:val="9"/>
      </w:numPr>
      <w:tabs>
        <w:tab w:val="left" w:pos="1134"/>
      </w:tabs>
      <w:ind w:left="567" w:hanging="11"/>
    </w:pPr>
    <w:rPr>
      <w:b/>
    </w:rPr>
  </w:style>
  <w:style w:type="character" w:customStyle="1" w:styleId="Titre3Car">
    <w:name w:val="Titre 3 Car"/>
    <w:basedOn w:val="Policepardfaut"/>
    <w:link w:val="Titre3"/>
    <w:rsid w:val="00E128F6"/>
    <w:rPr>
      <w:rFonts w:ascii="Arial" w:hAnsi="Arial"/>
      <w:b/>
      <w:bCs/>
      <w:noProof/>
      <w:color w:val="548DD4"/>
      <w:kern w:val="32"/>
      <w:sz w:val="24"/>
      <w:szCs w:val="32"/>
    </w:rPr>
  </w:style>
  <w:style w:type="paragraph" w:styleId="Sous-titre">
    <w:name w:val="Subtitle"/>
    <w:basedOn w:val="Normal"/>
    <w:next w:val="Normal"/>
    <w:link w:val="Sous-titreCar"/>
    <w:qFormat/>
    <w:rsid w:val="004259B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ous-titreCar">
    <w:name w:val="Sous-titre Car"/>
    <w:basedOn w:val="Policepardfaut"/>
    <w:link w:val="Sous-titre"/>
    <w:rsid w:val="004259B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table" w:customStyle="1" w:styleId="Grilleclaire1">
    <w:name w:val="Grille claire1"/>
    <w:basedOn w:val="TableauNormal"/>
    <w:uiPriority w:val="62"/>
    <w:rsid w:val="00B6586F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Grilleclaire-Accent11">
    <w:name w:val="Grille claire - Accent 11"/>
    <w:basedOn w:val="TableauNormal"/>
    <w:uiPriority w:val="62"/>
    <w:rsid w:val="00BB6DDB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character" w:styleId="Textedelespacerserv">
    <w:name w:val="Placeholder Text"/>
    <w:basedOn w:val="Policepardfaut"/>
    <w:uiPriority w:val="99"/>
    <w:semiHidden/>
    <w:rsid w:val="00F2696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BC21EF-1817-433E-87DD-70A987E4D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EDC0FE98.dotm</Template>
  <TotalTime>6</TotalTime>
  <Pages>7</Pages>
  <Words>1614</Words>
  <Characters>8244</Characters>
  <Application>Microsoft Office Word</Application>
  <DocSecurity>0</DocSecurity>
  <Lines>68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9839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SIEC</dc:creator>
  <cp:keywords/>
  <cp:lastModifiedBy>PATRICIA ROSALIE</cp:lastModifiedBy>
  <cp:revision>4</cp:revision>
  <cp:lastPrinted>2018-01-22T12:48:00Z</cp:lastPrinted>
  <dcterms:created xsi:type="dcterms:W3CDTF">2018-01-18T08:03:00Z</dcterms:created>
  <dcterms:modified xsi:type="dcterms:W3CDTF">2018-01-22T13:43:00Z</dcterms:modified>
</cp:coreProperties>
</file>