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57F8E" w:rsidRDefault="00157F8E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726CEC" w:rsidRDefault="00726CEC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8F02E8" w:rsidRDefault="008F02E8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8F02E8" w:rsidRDefault="008F02E8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noProof/>
          <w:lang w:eastAsia="fr-FR"/>
        </w:rPr>
        <w:drawing>
          <wp:inline distT="0" distB="0" distL="0" distR="0">
            <wp:extent cx="6645910" cy="4351020"/>
            <wp:effectExtent l="0" t="0" r="254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51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F02E8" w:rsidRDefault="008F02E8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8F02E8" w:rsidRDefault="008F02E8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noProof/>
          <w:lang w:eastAsia="fr-FR"/>
        </w:rPr>
        <w:drawing>
          <wp:inline distT="0" distB="0" distL="0" distR="0">
            <wp:extent cx="6645910" cy="4312920"/>
            <wp:effectExtent l="0" t="0" r="254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1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02E8" w:rsidRDefault="008F02E8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8F02E8" w:rsidRDefault="008F02E8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noProof/>
          <w:lang w:eastAsia="fr-FR"/>
        </w:rPr>
        <w:lastRenderedPageBreak/>
        <w:drawing>
          <wp:inline distT="0" distB="0" distL="0" distR="0">
            <wp:extent cx="6645910" cy="4340225"/>
            <wp:effectExtent l="0" t="0" r="2540" b="317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4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02E8" w:rsidRDefault="008F02E8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726CEC" w:rsidRDefault="00726CEC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noProof/>
          <w:lang w:eastAsia="fr-FR"/>
        </w:rPr>
        <w:drawing>
          <wp:inline distT="0" distB="0" distL="0" distR="0">
            <wp:extent cx="6210300" cy="3937067"/>
            <wp:effectExtent l="0" t="0" r="0" b="635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1505" cy="3937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02E8" w:rsidRDefault="008F02E8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726CEC" w:rsidRDefault="008F02E8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noProof/>
          <w:lang w:eastAsia="fr-FR"/>
        </w:rPr>
        <w:lastRenderedPageBreak/>
        <w:drawing>
          <wp:inline distT="0" distB="0" distL="0" distR="0">
            <wp:extent cx="6645910" cy="4305300"/>
            <wp:effectExtent l="0" t="0" r="254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0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6CEC" w:rsidRDefault="00726CEC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726CEC" w:rsidRDefault="00726CEC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noProof/>
          <w:lang w:eastAsia="fr-FR"/>
        </w:rPr>
        <w:drawing>
          <wp:inline distT="0" distB="0" distL="0" distR="0">
            <wp:extent cx="6645910" cy="4224655"/>
            <wp:effectExtent l="0" t="0" r="2540" b="444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224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6CEC" w:rsidRDefault="00726CEC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noProof/>
          <w:lang w:eastAsia="fr-FR"/>
        </w:rPr>
        <w:lastRenderedPageBreak/>
        <w:drawing>
          <wp:inline distT="0" distB="0" distL="0" distR="0" wp14:anchorId="624B6751" wp14:editId="01C76C9D">
            <wp:extent cx="6645910" cy="4231640"/>
            <wp:effectExtent l="0" t="0" r="254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231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02E8" w:rsidRDefault="008F02E8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8F02E8" w:rsidRDefault="008F02E8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noProof/>
          <w:lang w:eastAsia="fr-FR"/>
        </w:rPr>
        <w:drawing>
          <wp:inline distT="0" distB="0" distL="0" distR="0">
            <wp:extent cx="6645910" cy="4363085"/>
            <wp:effectExtent l="0" t="0" r="254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63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02E8" w:rsidRDefault="008F02E8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8F02E8" w:rsidRDefault="008F02E8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noProof/>
          <w:lang w:eastAsia="fr-FR"/>
        </w:rPr>
        <w:lastRenderedPageBreak/>
        <w:drawing>
          <wp:inline distT="0" distB="0" distL="0" distR="0">
            <wp:extent cx="6645910" cy="4368165"/>
            <wp:effectExtent l="0" t="0" r="254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6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02E8" w:rsidRDefault="008F02E8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8F02E8" w:rsidRPr="001114C3" w:rsidRDefault="008F02E8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noProof/>
          <w:lang w:eastAsia="fr-FR"/>
        </w:rPr>
        <w:drawing>
          <wp:inline distT="0" distB="0" distL="0" distR="0">
            <wp:extent cx="6645910" cy="4209415"/>
            <wp:effectExtent l="0" t="0" r="2540" b="63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20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F02E8" w:rsidRPr="001114C3" w:rsidSect="001114C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6CEC"/>
    <w:rsid w:val="001114C3"/>
    <w:rsid w:val="00157F8E"/>
    <w:rsid w:val="00726CEC"/>
    <w:rsid w:val="008F02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888CCF2-59F0-4B69-A2A6-2F25AA325D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MR\Documents\Mod&#232;les%20Office%20personnalis&#233;s\pagetype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pagetype</Template>
  <TotalTime>26</TotalTime>
  <Pages>5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JMR</dc:creator>
  <cp:keywords/>
  <dc:description/>
  <cp:lastModifiedBy>Jean-Michel RAYNAUD</cp:lastModifiedBy>
  <cp:revision>2</cp:revision>
  <dcterms:created xsi:type="dcterms:W3CDTF">2016-09-27T10:42:00Z</dcterms:created>
  <dcterms:modified xsi:type="dcterms:W3CDTF">2016-09-27T11:14:00Z</dcterms:modified>
</cp:coreProperties>
</file>